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6AC1" w14:textId="7378342B" w:rsidR="009B728D" w:rsidRPr="007A639A" w:rsidRDefault="007B1928" w:rsidP="00E06425">
      <w:pPr>
        <w:jc w:val="both"/>
        <w:rPr>
          <w:lang w:val="sl-SI"/>
        </w:rPr>
      </w:pPr>
      <w:r w:rsidRPr="003F38AF">
        <w:rPr>
          <w:rFonts w:cstheme="minorHAnsi"/>
          <w:noProof/>
          <w:lang w:val="sl-SI"/>
        </w:rPr>
        <w:drawing>
          <wp:anchor distT="0" distB="0" distL="114300" distR="114300" simplePos="0" relativeHeight="251660289" behindDoc="0" locked="0" layoutInCell="1" allowOverlap="1" wp14:anchorId="104E0DE9" wp14:editId="37778530">
            <wp:simplePos x="0" y="0"/>
            <wp:positionH relativeFrom="margin">
              <wp:posOffset>3181350</wp:posOffset>
            </wp:positionH>
            <wp:positionV relativeFrom="paragraph">
              <wp:posOffset>66040</wp:posOffset>
            </wp:positionV>
            <wp:extent cx="981075" cy="495935"/>
            <wp:effectExtent l="0" t="0" r="9525" b="0"/>
            <wp:wrapSquare wrapText="bothSides"/>
            <wp:docPr id="119326413" name="Picture 13" descr="Logotip I feel 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ip I feel Sloven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075" cy="495935"/>
                    </a:xfrm>
                    <a:prstGeom prst="rect">
                      <a:avLst/>
                    </a:prstGeom>
                    <a:noFill/>
                    <a:ln>
                      <a:noFill/>
                    </a:ln>
                  </pic:spPr>
                </pic:pic>
              </a:graphicData>
            </a:graphic>
            <wp14:sizeRelH relativeFrom="page">
              <wp14:pctWidth>0</wp14:pctWidth>
            </wp14:sizeRelH>
            <wp14:sizeRelV relativeFrom="page">
              <wp14:pctHeight>0</wp14:pctHeight>
            </wp14:sizeRelV>
          </wp:anchor>
        </w:drawing>
      </w:r>
      <w:r w:rsidR="00E06425" w:rsidRPr="003F38AF">
        <w:rPr>
          <w:rFonts w:cstheme="minorHAnsi"/>
          <w:noProof/>
          <w:lang w:val="sl-SI"/>
        </w:rPr>
        <w:drawing>
          <wp:anchor distT="0" distB="0" distL="114300" distR="114300" simplePos="0" relativeHeight="251658241" behindDoc="0" locked="0" layoutInCell="1" allowOverlap="1" wp14:anchorId="47198B80" wp14:editId="1B7065F4">
            <wp:simplePos x="0" y="0"/>
            <wp:positionH relativeFrom="margin">
              <wp:posOffset>4429125</wp:posOffset>
            </wp:positionH>
            <wp:positionV relativeFrom="paragraph">
              <wp:posOffset>142240</wp:posOffset>
            </wp:positionV>
            <wp:extent cx="1664335" cy="409575"/>
            <wp:effectExtent l="0" t="0" r="0" b="9525"/>
            <wp:wrapSquare wrapText="bothSides"/>
            <wp:docPr id="1605365467" name="Picture 21"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65467" name="Picture 21" descr="Blue text on a black background&#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4843"/>
                    <a:stretch>
                      <a:fillRect/>
                    </a:stretch>
                  </pic:blipFill>
                  <pic:spPr bwMode="auto">
                    <a:xfrm>
                      <a:off x="0" y="0"/>
                      <a:ext cx="1664335" cy="409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06425" w:rsidRPr="007A639A">
        <w:rPr>
          <w:noProof/>
          <w:sz w:val="32"/>
          <w:lang w:val="sl-SI"/>
        </w:rPr>
        <w:drawing>
          <wp:inline distT="0" distB="0" distL="0" distR="0" wp14:anchorId="22EF4728" wp14:editId="5AFAD62B">
            <wp:extent cx="1003046" cy="571500"/>
            <wp:effectExtent l="0" t="0" r="6985" b="0"/>
            <wp:docPr id="21" name="Slika 2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3924" cy="589093"/>
                    </a:xfrm>
                    <a:prstGeom prst="rect">
                      <a:avLst/>
                    </a:prstGeom>
                    <a:noFill/>
                    <a:ln>
                      <a:noFill/>
                    </a:ln>
                  </pic:spPr>
                </pic:pic>
              </a:graphicData>
            </a:graphic>
          </wp:inline>
        </w:drawing>
      </w:r>
      <w:r w:rsidR="00E06425">
        <w:rPr>
          <w:lang w:val="sl-SI"/>
        </w:rPr>
        <w:t xml:space="preserve"> </w:t>
      </w:r>
      <w:r w:rsidR="00E06425" w:rsidRPr="007A639A">
        <w:rPr>
          <w:rFonts w:cstheme="minorHAnsi"/>
          <w:noProof/>
          <w:lang w:val="sl-SI"/>
        </w:rPr>
        <w:drawing>
          <wp:inline distT="0" distB="0" distL="0" distR="0" wp14:anchorId="314FF289" wp14:editId="2BC26B6F">
            <wp:extent cx="1981200" cy="520178"/>
            <wp:effectExtent l="0" t="0" r="0" b="0"/>
            <wp:docPr id="1985376915" name="Slika 1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76915" name="Slika 13" descr="Slika, ki vsebuje besede besedilo, pisava, logotip, posnetek zaslona&#10;&#10;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8453" cy="524708"/>
                    </a:xfrm>
                    <a:prstGeom prst="rect">
                      <a:avLst/>
                    </a:prstGeom>
                    <a:noFill/>
                  </pic:spPr>
                </pic:pic>
              </a:graphicData>
            </a:graphic>
          </wp:inline>
        </w:drawing>
      </w:r>
      <w:r w:rsidR="00E06425">
        <w:rPr>
          <w:lang w:val="sl-SI"/>
        </w:rPr>
        <w:t xml:space="preserve"> </w:t>
      </w:r>
    </w:p>
    <w:p w14:paraId="38AD6384" w14:textId="77777777" w:rsidR="007B1928" w:rsidRDefault="007B1928" w:rsidP="007B1928">
      <w:pPr>
        <w:pStyle w:val="Intenzivencitat"/>
        <w:spacing w:before="0" w:beforeAutospacing="0"/>
        <w:ind w:left="0"/>
        <w:rPr>
          <w:rFonts w:asciiTheme="minorHAnsi" w:eastAsiaTheme="minorEastAsia" w:hAnsiTheme="minorHAnsi" w:cstheme="minorBidi"/>
          <w:i/>
          <w:iCs/>
          <w:color w:val="auto"/>
          <w:sz w:val="16"/>
          <w:szCs w:val="16"/>
          <w:lang w:val="sl-SI"/>
        </w:rPr>
      </w:pPr>
    </w:p>
    <w:p w14:paraId="5AF0AB46" w14:textId="5950B66C" w:rsidR="006B122C" w:rsidRPr="00830C2B" w:rsidRDefault="006B122C" w:rsidP="000364B3">
      <w:pPr>
        <w:pStyle w:val="Intenzivencitat"/>
        <w:ind w:left="0" w:right="0"/>
        <w:jc w:val="both"/>
        <w:rPr>
          <w:color w:val="000000" w:themeColor="text1"/>
          <w:sz w:val="18"/>
          <w:szCs w:val="18"/>
          <w:lang w:val="sl-SI"/>
        </w:rPr>
      </w:pPr>
      <w:r w:rsidRPr="00607636">
        <w:rPr>
          <w:rFonts w:asciiTheme="minorHAnsi" w:eastAsiaTheme="minorEastAsia" w:hAnsiTheme="minorHAnsi" w:cstheme="minorBidi"/>
          <w:color w:val="000000" w:themeColor="text1"/>
          <w:sz w:val="18"/>
          <w:szCs w:val="18"/>
          <w:lang w:val="sl-SI"/>
        </w:rPr>
        <w:t>N</w:t>
      </w:r>
      <w:r w:rsidR="007B1928" w:rsidRPr="00607636">
        <w:rPr>
          <w:rFonts w:asciiTheme="minorHAnsi" w:eastAsiaTheme="minorEastAsia" w:hAnsiTheme="minorHAnsi" w:cstheme="minorBidi"/>
          <w:color w:val="000000" w:themeColor="text1"/>
          <w:sz w:val="18"/>
          <w:szCs w:val="18"/>
          <w:lang w:val="sl-SI"/>
        </w:rPr>
        <w:t>aziv projekta:</w:t>
      </w:r>
      <w:r w:rsidR="007B1928" w:rsidRPr="004902F0">
        <w:rPr>
          <w:rFonts w:asciiTheme="minorHAnsi" w:eastAsiaTheme="minorEastAsia" w:hAnsiTheme="minorHAnsi" w:cstheme="minorBidi"/>
          <w:color w:val="000000" w:themeColor="text1"/>
          <w:sz w:val="18"/>
          <w:szCs w:val="18"/>
          <w:lang w:val="sl-SI"/>
        </w:rPr>
        <w:t xml:space="preserve"> </w:t>
      </w:r>
      <w:r w:rsidRPr="00607636">
        <w:rPr>
          <w:b/>
          <w:bCs/>
          <w:color w:val="000000" w:themeColor="text1"/>
          <w:sz w:val="18"/>
          <w:szCs w:val="18"/>
          <w:lang w:val="sl-SI"/>
        </w:rPr>
        <w:t xml:space="preserve">»INNOVUM - Odkup in prenova objekta Fakultete za logistiko Univerze v Mariboru z raziskovalnim </w:t>
      </w:r>
      <w:r w:rsidRPr="00830C2B">
        <w:rPr>
          <w:b/>
          <w:bCs/>
          <w:color w:val="000000" w:themeColor="text1"/>
          <w:sz w:val="18"/>
          <w:szCs w:val="18"/>
          <w:lang w:val="sl-SI"/>
        </w:rPr>
        <w:t>centrom za logistiko</w:t>
      </w:r>
      <w:r w:rsidR="004500E3" w:rsidRPr="00830C2B">
        <w:rPr>
          <w:b/>
          <w:bCs/>
          <w:color w:val="000000" w:themeColor="text1"/>
          <w:sz w:val="18"/>
          <w:szCs w:val="18"/>
          <w:lang w:val="sl-SI"/>
        </w:rPr>
        <w:t>, pri kater</w:t>
      </w:r>
      <w:r w:rsidR="005004DD" w:rsidRPr="00830C2B">
        <w:rPr>
          <w:b/>
          <w:bCs/>
          <w:color w:val="000000" w:themeColor="text1"/>
          <w:sz w:val="18"/>
          <w:szCs w:val="18"/>
          <w:lang w:val="sl-SI"/>
        </w:rPr>
        <w:t xml:space="preserve">i </w:t>
      </w:r>
      <w:r w:rsidR="004500E3" w:rsidRPr="00830C2B">
        <w:rPr>
          <w:b/>
          <w:bCs/>
          <w:color w:val="000000" w:themeColor="text1"/>
          <w:sz w:val="18"/>
          <w:szCs w:val="18"/>
          <w:lang w:val="sl-SI"/>
        </w:rPr>
        <w:t>se upoštevajo okoljski vidiki</w:t>
      </w:r>
      <w:r w:rsidRPr="00830C2B">
        <w:rPr>
          <w:b/>
          <w:bCs/>
          <w:color w:val="000000" w:themeColor="text1"/>
          <w:sz w:val="18"/>
          <w:szCs w:val="18"/>
          <w:lang w:val="sl-SI"/>
        </w:rPr>
        <w:t>«</w:t>
      </w:r>
      <w:r w:rsidRPr="00830C2B">
        <w:rPr>
          <w:rStyle w:val="Sprotnaopomba-sklic"/>
          <w:color w:val="000000" w:themeColor="text1"/>
          <w:sz w:val="18"/>
          <w:szCs w:val="18"/>
          <w:lang w:val="sl-SI"/>
        </w:rPr>
        <w:footnoteReference w:id="1"/>
      </w:r>
      <w:r w:rsidRPr="00830C2B">
        <w:rPr>
          <w:color w:val="000000" w:themeColor="text1"/>
          <w:sz w:val="18"/>
          <w:szCs w:val="18"/>
          <w:lang w:val="sl-SI"/>
        </w:rPr>
        <w:t xml:space="preserve"> </w:t>
      </w:r>
    </w:p>
    <w:p w14:paraId="0A8951D1" w14:textId="2DBD2F50" w:rsidR="007B1928" w:rsidRPr="007A639A" w:rsidRDefault="007B1928" w:rsidP="007B1928">
      <w:pPr>
        <w:rPr>
          <w:rFonts w:ascii="Calibri" w:hAnsi="Calibri"/>
          <w:lang w:val="sl-SI"/>
        </w:rPr>
      </w:pPr>
      <w:r w:rsidRPr="00830C2B">
        <w:rPr>
          <w:rFonts w:cstheme="minorHAnsi"/>
          <w:lang w:val="sl-SI"/>
        </w:rPr>
        <w:t xml:space="preserve">Datum: </w:t>
      </w:r>
      <w:r w:rsidR="003B3B8F">
        <w:rPr>
          <w:rFonts w:cstheme="minorHAnsi"/>
          <w:lang w:val="sl-SI"/>
        </w:rPr>
        <w:t>8</w:t>
      </w:r>
      <w:r w:rsidR="00830C2B" w:rsidRPr="00830C2B">
        <w:rPr>
          <w:rFonts w:cstheme="minorHAnsi"/>
          <w:lang w:val="sl-SI"/>
        </w:rPr>
        <w:t>.</w:t>
      </w:r>
      <w:r w:rsidR="003B3B8F">
        <w:rPr>
          <w:rFonts w:cstheme="minorHAnsi"/>
          <w:lang w:val="sl-SI"/>
        </w:rPr>
        <w:t xml:space="preserve"> </w:t>
      </w:r>
      <w:r w:rsidR="00830C2B" w:rsidRPr="00830C2B">
        <w:rPr>
          <w:rFonts w:cstheme="minorHAnsi"/>
          <w:lang w:val="sl-SI"/>
        </w:rPr>
        <w:t>6.</w:t>
      </w:r>
      <w:r w:rsidR="003B3B8F">
        <w:rPr>
          <w:rFonts w:cstheme="minorHAnsi"/>
          <w:lang w:val="sl-SI"/>
        </w:rPr>
        <w:t xml:space="preserve"> </w:t>
      </w:r>
      <w:r w:rsidRPr="00830C2B">
        <w:rPr>
          <w:rFonts w:cstheme="minorHAnsi"/>
          <w:lang w:val="sl-SI"/>
        </w:rPr>
        <w:t>2026</w:t>
      </w:r>
    </w:p>
    <w:p w14:paraId="5114631E" w14:textId="77777777" w:rsidR="007B1928" w:rsidRDefault="007B1928" w:rsidP="007B1928">
      <w:pPr>
        <w:rPr>
          <w:rFonts w:cstheme="minorHAnsi"/>
          <w:lang w:val="sl-SI"/>
        </w:rPr>
      </w:pPr>
      <w:r w:rsidRPr="007A639A">
        <w:rPr>
          <w:rFonts w:cstheme="minorHAnsi"/>
          <w:lang w:val="sl-SI"/>
        </w:rPr>
        <w:t xml:space="preserve">Številka: </w:t>
      </w:r>
      <w:r>
        <w:rPr>
          <w:rFonts w:cstheme="minorHAnsi"/>
          <w:lang w:val="sl-SI"/>
        </w:rPr>
        <w:t>302/23</w:t>
      </w:r>
      <w:r w:rsidRPr="00140C5F">
        <w:rPr>
          <w:rFonts w:cstheme="minorHAnsi"/>
          <w:lang w:val="sl-SI"/>
        </w:rPr>
        <w:t>-FL_DB/26</w:t>
      </w:r>
    </w:p>
    <w:p w14:paraId="7FA57BBF" w14:textId="77777777" w:rsidR="007B1928" w:rsidRDefault="007B1928" w:rsidP="007B1928">
      <w:pPr>
        <w:rPr>
          <w:lang w:val="sl-SI"/>
        </w:rPr>
      </w:pPr>
    </w:p>
    <w:p w14:paraId="26AD7327" w14:textId="77777777" w:rsidR="006842BD" w:rsidRDefault="006842BD" w:rsidP="007B1928">
      <w:pPr>
        <w:rPr>
          <w:lang w:val="sl-SI"/>
        </w:rPr>
      </w:pPr>
    </w:p>
    <w:p w14:paraId="2BCBECA9" w14:textId="77777777" w:rsidR="006842BD" w:rsidRPr="007B1928" w:rsidRDefault="006842BD" w:rsidP="007B1928">
      <w:pPr>
        <w:rPr>
          <w:lang w:val="sl-SI"/>
        </w:rPr>
      </w:pPr>
    </w:p>
    <w:p w14:paraId="60916002" w14:textId="21E5C8E4" w:rsidR="009B728D" w:rsidRDefault="009B728D" w:rsidP="009B728D">
      <w:pPr>
        <w:pStyle w:val="Intenzivencitat"/>
        <w:rPr>
          <w:rFonts w:asciiTheme="minorHAnsi" w:hAnsiTheme="minorHAnsi"/>
          <w:lang w:val="sl-SI"/>
        </w:rPr>
      </w:pPr>
      <w:r w:rsidRPr="007A639A">
        <w:rPr>
          <w:rFonts w:asciiTheme="minorHAnsi" w:hAnsiTheme="minorHAnsi"/>
          <w:lang w:val="sl-SI"/>
        </w:rPr>
        <w:t xml:space="preserve">DOKUMENTACIJA </w:t>
      </w:r>
      <w:r w:rsidR="005D52DA">
        <w:rPr>
          <w:rFonts w:asciiTheme="minorHAnsi" w:hAnsiTheme="minorHAnsi"/>
          <w:lang w:val="sl-SI"/>
        </w:rPr>
        <w:t xml:space="preserve">V ZVEZI Z ODDAJO </w:t>
      </w:r>
      <w:r w:rsidRPr="007A639A">
        <w:rPr>
          <w:rFonts w:asciiTheme="minorHAnsi" w:hAnsiTheme="minorHAnsi"/>
          <w:lang w:val="sl-SI"/>
        </w:rPr>
        <w:t>JAVN</w:t>
      </w:r>
      <w:r w:rsidR="00E14D65" w:rsidRPr="005367DC">
        <w:rPr>
          <w:rFonts w:asciiTheme="minorHAnsi" w:hAnsiTheme="minorHAnsi"/>
          <w:lang w:val="sl-SI"/>
        </w:rPr>
        <w:t>EGA</w:t>
      </w:r>
      <w:r w:rsidRPr="007A639A">
        <w:rPr>
          <w:rFonts w:asciiTheme="minorHAnsi" w:hAnsiTheme="minorHAnsi"/>
          <w:lang w:val="sl-SI"/>
        </w:rPr>
        <w:t xml:space="preserve"> NAROČIL</w:t>
      </w:r>
      <w:r w:rsidR="00E14D65" w:rsidRPr="005367DC">
        <w:rPr>
          <w:rFonts w:asciiTheme="minorHAnsi" w:hAnsiTheme="minorHAnsi"/>
          <w:lang w:val="sl-SI"/>
        </w:rPr>
        <w:t>A</w:t>
      </w:r>
      <w:r w:rsidR="0053352F" w:rsidRPr="005367DC">
        <w:rPr>
          <w:rFonts w:asciiTheme="minorHAnsi" w:hAnsiTheme="minorHAnsi"/>
          <w:lang w:val="sl-SI"/>
        </w:rPr>
        <w:t xml:space="preserve"> GRADNJE PO ODPRTEM POSTOPKU</w:t>
      </w:r>
    </w:p>
    <w:p w14:paraId="6B410E1C" w14:textId="77777777" w:rsidR="006842BD" w:rsidRPr="006842BD" w:rsidRDefault="006842BD" w:rsidP="006842BD">
      <w:pPr>
        <w:rPr>
          <w:lang w:val="sl-SI"/>
        </w:rPr>
      </w:pPr>
    </w:p>
    <w:p w14:paraId="4BB74C82" w14:textId="7D47992C" w:rsidR="004E76F5" w:rsidRPr="00BC1748" w:rsidRDefault="009B728D" w:rsidP="00BC1748">
      <w:pPr>
        <w:pStyle w:val="Naslov"/>
        <w:jc w:val="center"/>
        <w:rPr>
          <w:rFonts w:asciiTheme="minorHAnsi" w:hAnsiTheme="minorHAnsi"/>
          <w:sz w:val="52"/>
          <w:szCs w:val="52"/>
          <w:lang w:val="sl-SI"/>
        </w:rPr>
      </w:pPr>
      <w:r w:rsidRPr="004E76F5">
        <w:rPr>
          <w:rFonts w:asciiTheme="minorHAnsi" w:hAnsiTheme="minorHAnsi"/>
          <w:sz w:val="52"/>
          <w:szCs w:val="52"/>
          <w:lang w:val="sl-SI"/>
        </w:rPr>
        <w:t>»</w:t>
      </w:r>
      <w:r w:rsidR="00F5286C" w:rsidRPr="004E76F5">
        <w:rPr>
          <w:rFonts w:asciiTheme="minorHAnsi" w:hAnsiTheme="minorHAnsi"/>
          <w:sz w:val="52"/>
          <w:szCs w:val="52"/>
          <w:lang w:val="sl-SI"/>
        </w:rPr>
        <w:t>INNOVUM - ODKUP IN PRENOVA OBJEKTA FAKULTETE ZA LOGISTIKO UNIVERZE V MARIBORU Z RAZISKOVALNIM CENTROM ZA LOGISTIKO</w:t>
      </w:r>
      <w:r w:rsidR="00882569">
        <w:rPr>
          <w:rFonts w:asciiTheme="minorHAnsi" w:hAnsiTheme="minorHAnsi"/>
          <w:sz w:val="52"/>
          <w:szCs w:val="52"/>
          <w:lang w:val="sl-SI"/>
        </w:rPr>
        <w:t>,</w:t>
      </w:r>
      <w:r w:rsidR="00C66F59">
        <w:rPr>
          <w:rFonts w:asciiTheme="minorHAnsi" w:hAnsiTheme="minorHAnsi"/>
          <w:sz w:val="52"/>
          <w:szCs w:val="52"/>
          <w:lang w:val="sl-SI"/>
        </w:rPr>
        <w:t xml:space="preserve"> PRI KATER</w:t>
      </w:r>
      <w:r w:rsidR="005004DD">
        <w:rPr>
          <w:rFonts w:asciiTheme="minorHAnsi" w:hAnsiTheme="minorHAnsi"/>
          <w:sz w:val="52"/>
          <w:szCs w:val="52"/>
          <w:lang w:val="sl-SI"/>
        </w:rPr>
        <w:t>I</w:t>
      </w:r>
      <w:r w:rsidR="00C66F59">
        <w:rPr>
          <w:rFonts w:asciiTheme="minorHAnsi" w:hAnsiTheme="minorHAnsi"/>
          <w:sz w:val="52"/>
          <w:szCs w:val="52"/>
          <w:lang w:val="sl-SI"/>
        </w:rPr>
        <w:t xml:space="preserve"> SE UPOŠTEVAJO OKOLJSKI VIDIKI</w:t>
      </w:r>
      <w:r w:rsidRPr="004E76F5">
        <w:rPr>
          <w:rFonts w:asciiTheme="minorHAnsi" w:hAnsiTheme="minorHAnsi"/>
          <w:sz w:val="52"/>
          <w:szCs w:val="52"/>
          <w:lang w:val="sl-SI"/>
        </w:rPr>
        <w:t>«</w:t>
      </w:r>
    </w:p>
    <w:p w14:paraId="51FEF3FD" w14:textId="501B0203" w:rsidR="004E76F5" w:rsidRPr="00F10F52" w:rsidRDefault="004E76F5" w:rsidP="004E76F5">
      <w:pPr>
        <w:rPr>
          <w:color w:val="EE0000"/>
          <w:lang w:val="sl-SI"/>
        </w:rPr>
      </w:pPr>
    </w:p>
    <w:p w14:paraId="3CE305CE" w14:textId="1EC76F7D" w:rsidR="004E76F5" w:rsidRPr="003F38AF" w:rsidRDefault="004E76F5" w:rsidP="004E76F5">
      <w:pPr>
        <w:rPr>
          <w:lang w:val="sl-SI"/>
        </w:rPr>
      </w:pPr>
    </w:p>
    <w:p w14:paraId="6C6281F4" w14:textId="6064CB89" w:rsidR="004E76F5" w:rsidRPr="003F38AF" w:rsidRDefault="004E76F5" w:rsidP="004E76F5">
      <w:pPr>
        <w:rPr>
          <w:lang w:val="sl-SI"/>
        </w:rPr>
      </w:pPr>
    </w:p>
    <w:p w14:paraId="1A2070D8" w14:textId="77777777" w:rsidR="004E76F5" w:rsidRPr="003F38AF" w:rsidRDefault="004E76F5" w:rsidP="004E76F5">
      <w:pPr>
        <w:rPr>
          <w:lang w:val="sl-SI"/>
        </w:rPr>
      </w:pPr>
    </w:p>
    <w:p w14:paraId="4AE95FEF" w14:textId="3C4661D3" w:rsidR="00BC1748" w:rsidRDefault="00BC1748" w:rsidP="002C5FE7">
      <w:pPr>
        <w:pStyle w:val="Intenzivencitat"/>
        <w:spacing w:before="0" w:beforeAutospacing="0" w:after="0"/>
        <w:ind w:left="0" w:right="4"/>
        <w:rPr>
          <w:rFonts w:asciiTheme="minorHAnsi" w:eastAsiaTheme="minorEastAsia" w:hAnsiTheme="minorHAnsi" w:cstheme="minorBidi"/>
          <w:i/>
          <w:iCs/>
          <w:color w:val="auto"/>
          <w:sz w:val="16"/>
          <w:szCs w:val="16"/>
          <w:lang w:val="sl-SI"/>
        </w:rPr>
      </w:pPr>
    </w:p>
    <w:p w14:paraId="3B585B8F" w14:textId="77777777" w:rsidR="006B122C" w:rsidRDefault="006B122C" w:rsidP="006B122C">
      <w:pPr>
        <w:rPr>
          <w:lang w:val="sl-SI"/>
        </w:rPr>
      </w:pPr>
    </w:p>
    <w:p w14:paraId="3B438AB1" w14:textId="16EAC97A" w:rsidR="0042310F" w:rsidRPr="007A639A" w:rsidRDefault="007A1B19" w:rsidP="001568FF">
      <w:pPr>
        <w:pStyle w:val="Intenzivencitat"/>
        <w:spacing w:after="0"/>
        <w:ind w:left="0"/>
        <w:rPr>
          <w:rFonts w:asciiTheme="minorHAnsi" w:hAnsiTheme="minorHAnsi"/>
          <w:lang w:val="sl-SI"/>
        </w:rPr>
      </w:pPr>
      <w:r w:rsidRPr="007A639A">
        <w:rPr>
          <w:rFonts w:asciiTheme="minorHAnsi" w:hAnsiTheme="minorHAnsi"/>
          <w:lang w:val="sl-SI"/>
        </w:rPr>
        <w:lastRenderedPageBreak/>
        <w:t>VSEBINA DOKUMENTACIJE</w:t>
      </w:r>
      <w:r w:rsidR="00171F2D">
        <w:rPr>
          <w:rFonts w:asciiTheme="minorHAnsi" w:hAnsiTheme="minorHAnsi"/>
          <w:lang w:val="sl-SI"/>
        </w:rPr>
        <w:t xml:space="preserve"> </w:t>
      </w:r>
      <w:r w:rsidR="00171F2D" w:rsidRPr="00BC1748">
        <w:rPr>
          <w:rFonts w:asciiTheme="minorHAnsi" w:hAnsiTheme="minorHAnsi"/>
          <w:lang w:val="sl-SI"/>
        </w:rPr>
        <w:t>JAVNEGA NAROČILA</w:t>
      </w:r>
    </w:p>
    <w:p w14:paraId="769CB599" w14:textId="1F06D898" w:rsidR="00497153" w:rsidRDefault="008E183B">
      <w:pPr>
        <w:pStyle w:val="Kazalovsebine1"/>
        <w:rPr>
          <w:rFonts w:cstheme="minorBidi"/>
          <w:noProof/>
          <w:kern w:val="2"/>
          <w:sz w:val="24"/>
          <w:szCs w:val="24"/>
          <w14:ligatures w14:val="standardContextual"/>
        </w:rPr>
      </w:pPr>
      <w:r w:rsidRPr="004E2F06">
        <w:rPr>
          <w:sz w:val="20"/>
          <w:szCs w:val="20"/>
        </w:rPr>
        <w:fldChar w:fldCharType="begin"/>
      </w:r>
      <w:r w:rsidRPr="004E2F06">
        <w:rPr>
          <w:sz w:val="20"/>
          <w:szCs w:val="20"/>
        </w:rPr>
        <w:instrText xml:space="preserve"> TOC \o "1-3" \h \z \u </w:instrText>
      </w:r>
      <w:r w:rsidRPr="004E2F06">
        <w:rPr>
          <w:sz w:val="20"/>
          <w:szCs w:val="20"/>
        </w:rPr>
        <w:fldChar w:fldCharType="separate"/>
      </w:r>
      <w:hyperlink w:anchor="_Toc231547897" w:history="1">
        <w:r w:rsidR="00497153" w:rsidRPr="002C06AB">
          <w:rPr>
            <w:rStyle w:val="Hiperpovezava"/>
            <w:noProof/>
          </w:rPr>
          <w:t>1.</w:t>
        </w:r>
        <w:r w:rsidR="00497153">
          <w:rPr>
            <w:rFonts w:cstheme="minorBidi"/>
            <w:noProof/>
            <w:kern w:val="2"/>
            <w:sz w:val="24"/>
            <w:szCs w:val="24"/>
            <w14:ligatures w14:val="standardContextual"/>
          </w:rPr>
          <w:tab/>
        </w:r>
        <w:r w:rsidR="00497153" w:rsidRPr="002C06AB">
          <w:rPr>
            <w:rStyle w:val="Hiperpovezava"/>
            <w:noProof/>
          </w:rPr>
          <w:t>POVABILO K ODDAJI PONUDBE</w:t>
        </w:r>
        <w:r w:rsidR="00497153">
          <w:rPr>
            <w:noProof/>
            <w:webHidden/>
          </w:rPr>
          <w:tab/>
        </w:r>
        <w:r w:rsidR="00497153">
          <w:rPr>
            <w:noProof/>
            <w:webHidden/>
          </w:rPr>
          <w:fldChar w:fldCharType="begin"/>
        </w:r>
        <w:r w:rsidR="00497153">
          <w:rPr>
            <w:noProof/>
            <w:webHidden/>
          </w:rPr>
          <w:instrText xml:space="preserve"> PAGEREF _Toc231547897 \h </w:instrText>
        </w:r>
        <w:r w:rsidR="00497153">
          <w:rPr>
            <w:noProof/>
            <w:webHidden/>
          </w:rPr>
        </w:r>
        <w:r w:rsidR="00497153">
          <w:rPr>
            <w:noProof/>
            <w:webHidden/>
          </w:rPr>
          <w:fldChar w:fldCharType="separate"/>
        </w:r>
        <w:r w:rsidR="00497153">
          <w:rPr>
            <w:noProof/>
            <w:webHidden/>
          </w:rPr>
          <w:t>3</w:t>
        </w:r>
        <w:r w:rsidR="00497153">
          <w:rPr>
            <w:noProof/>
            <w:webHidden/>
          </w:rPr>
          <w:fldChar w:fldCharType="end"/>
        </w:r>
      </w:hyperlink>
    </w:p>
    <w:p w14:paraId="74EF94A2" w14:textId="519BD32F" w:rsidR="00497153" w:rsidRDefault="00497153">
      <w:pPr>
        <w:pStyle w:val="Kazalovsebine1"/>
        <w:rPr>
          <w:rFonts w:cstheme="minorBidi"/>
          <w:noProof/>
          <w:kern w:val="2"/>
          <w:sz w:val="24"/>
          <w:szCs w:val="24"/>
          <w14:ligatures w14:val="standardContextual"/>
        </w:rPr>
      </w:pPr>
      <w:hyperlink w:anchor="_Toc231547898" w:history="1">
        <w:r w:rsidRPr="002C06AB">
          <w:rPr>
            <w:rStyle w:val="Hiperpovezava"/>
            <w:noProof/>
          </w:rPr>
          <w:t>2.</w:t>
        </w:r>
        <w:r>
          <w:rPr>
            <w:rFonts w:cstheme="minorBidi"/>
            <w:noProof/>
            <w:kern w:val="2"/>
            <w:sz w:val="24"/>
            <w:szCs w:val="24"/>
            <w14:ligatures w14:val="standardContextual"/>
          </w:rPr>
          <w:tab/>
        </w:r>
        <w:r w:rsidRPr="002C06AB">
          <w:rPr>
            <w:rStyle w:val="Hiperpovezava"/>
            <w:noProof/>
          </w:rPr>
          <w:t>NAVODILA PONUDNIKOM ZA IZDELAVO PONUDBE</w:t>
        </w:r>
        <w:r>
          <w:rPr>
            <w:noProof/>
            <w:webHidden/>
          </w:rPr>
          <w:tab/>
        </w:r>
        <w:r>
          <w:rPr>
            <w:noProof/>
            <w:webHidden/>
          </w:rPr>
          <w:fldChar w:fldCharType="begin"/>
        </w:r>
        <w:r>
          <w:rPr>
            <w:noProof/>
            <w:webHidden/>
          </w:rPr>
          <w:instrText xml:space="preserve"> PAGEREF _Toc231547898 \h </w:instrText>
        </w:r>
        <w:r>
          <w:rPr>
            <w:noProof/>
            <w:webHidden/>
          </w:rPr>
        </w:r>
        <w:r>
          <w:rPr>
            <w:noProof/>
            <w:webHidden/>
          </w:rPr>
          <w:fldChar w:fldCharType="separate"/>
        </w:r>
        <w:r>
          <w:rPr>
            <w:noProof/>
            <w:webHidden/>
          </w:rPr>
          <w:t>3</w:t>
        </w:r>
        <w:r>
          <w:rPr>
            <w:noProof/>
            <w:webHidden/>
          </w:rPr>
          <w:fldChar w:fldCharType="end"/>
        </w:r>
      </w:hyperlink>
    </w:p>
    <w:p w14:paraId="2625F3FA" w14:textId="6F72CC69" w:rsidR="00497153" w:rsidRDefault="00497153">
      <w:pPr>
        <w:pStyle w:val="Kazalovsebine2"/>
        <w:rPr>
          <w:rFonts w:cstheme="minorBidi"/>
          <w:noProof/>
          <w:kern w:val="2"/>
          <w:sz w:val="24"/>
          <w:szCs w:val="24"/>
          <w14:ligatures w14:val="standardContextual"/>
        </w:rPr>
      </w:pPr>
      <w:hyperlink w:anchor="_Toc231547899" w:history="1">
        <w:r w:rsidRPr="002C06AB">
          <w:rPr>
            <w:rStyle w:val="Hiperpovezava"/>
            <w:noProof/>
          </w:rPr>
          <w:t>2.1.</w:t>
        </w:r>
        <w:r>
          <w:rPr>
            <w:rFonts w:cstheme="minorBidi"/>
            <w:noProof/>
            <w:kern w:val="2"/>
            <w:sz w:val="24"/>
            <w:szCs w:val="24"/>
            <w14:ligatures w14:val="standardContextual"/>
          </w:rPr>
          <w:tab/>
        </w:r>
        <w:r w:rsidRPr="002C06AB">
          <w:rPr>
            <w:rStyle w:val="Hiperpovezava"/>
            <w:noProof/>
          </w:rPr>
          <w:t>INFORMACIJE O NAROČNIKU</w:t>
        </w:r>
        <w:r>
          <w:rPr>
            <w:noProof/>
            <w:webHidden/>
          </w:rPr>
          <w:tab/>
        </w:r>
        <w:r>
          <w:rPr>
            <w:noProof/>
            <w:webHidden/>
          </w:rPr>
          <w:fldChar w:fldCharType="begin"/>
        </w:r>
        <w:r>
          <w:rPr>
            <w:noProof/>
            <w:webHidden/>
          </w:rPr>
          <w:instrText xml:space="preserve"> PAGEREF _Toc231547899 \h </w:instrText>
        </w:r>
        <w:r>
          <w:rPr>
            <w:noProof/>
            <w:webHidden/>
          </w:rPr>
        </w:r>
        <w:r>
          <w:rPr>
            <w:noProof/>
            <w:webHidden/>
          </w:rPr>
          <w:fldChar w:fldCharType="separate"/>
        </w:r>
        <w:r>
          <w:rPr>
            <w:noProof/>
            <w:webHidden/>
          </w:rPr>
          <w:t>3</w:t>
        </w:r>
        <w:r>
          <w:rPr>
            <w:noProof/>
            <w:webHidden/>
          </w:rPr>
          <w:fldChar w:fldCharType="end"/>
        </w:r>
      </w:hyperlink>
    </w:p>
    <w:p w14:paraId="190D91AB" w14:textId="2DA3C67E" w:rsidR="00497153" w:rsidRDefault="00497153">
      <w:pPr>
        <w:pStyle w:val="Kazalovsebine2"/>
        <w:rPr>
          <w:rFonts w:cstheme="minorBidi"/>
          <w:noProof/>
          <w:kern w:val="2"/>
          <w:sz w:val="24"/>
          <w:szCs w:val="24"/>
          <w14:ligatures w14:val="standardContextual"/>
        </w:rPr>
      </w:pPr>
      <w:hyperlink w:anchor="_Toc231547900" w:history="1">
        <w:r w:rsidRPr="002C06AB">
          <w:rPr>
            <w:rStyle w:val="Hiperpovezava"/>
            <w:noProof/>
          </w:rPr>
          <w:t>2.2.</w:t>
        </w:r>
        <w:r>
          <w:rPr>
            <w:rFonts w:cstheme="minorBidi"/>
            <w:noProof/>
            <w:kern w:val="2"/>
            <w:sz w:val="24"/>
            <w:szCs w:val="24"/>
            <w14:ligatures w14:val="standardContextual"/>
          </w:rPr>
          <w:tab/>
        </w:r>
        <w:r w:rsidRPr="002C06AB">
          <w:rPr>
            <w:rStyle w:val="Hiperpovezava"/>
            <w:noProof/>
          </w:rPr>
          <w:t>INFORMACIJE O UPORABNIKU IN PLAČNIKU</w:t>
        </w:r>
        <w:r>
          <w:rPr>
            <w:noProof/>
            <w:webHidden/>
          </w:rPr>
          <w:tab/>
        </w:r>
        <w:r>
          <w:rPr>
            <w:noProof/>
            <w:webHidden/>
          </w:rPr>
          <w:fldChar w:fldCharType="begin"/>
        </w:r>
        <w:r>
          <w:rPr>
            <w:noProof/>
            <w:webHidden/>
          </w:rPr>
          <w:instrText xml:space="preserve"> PAGEREF _Toc231547900 \h </w:instrText>
        </w:r>
        <w:r>
          <w:rPr>
            <w:noProof/>
            <w:webHidden/>
          </w:rPr>
        </w:r>
        <w:r>
          <w:rPr>
            <w:noProof/>
            <w:webHidden/>
          </w:rPr>
          <w:fldChar w:fldCharType="separate"/>
        </w:r>
        <w:r>
          <w:rPr>
            <w:noProof/>
            <w:webHidden/>
          </w:rPr>
          <w:t>3</w:t>
        </w:r>
        <w:r>
          <w:rPr>
            <w:noProof/>
            <w:webHidden/>
          </w:rPr>
          <w:fldChar w:fldCharType="end"/>
        </w:r>
      </w:hyperlink>
    </w:p>
    <w:p w14:paraId="389A0A6A" w14:textId="21FB7730" w:rsidR="00497153" w:rsidRDefault="00497153">
      <w:pPr>
        <w:pStyle w:val="Kazalovsebine2"/>
        <w:rPr>
          <w:rFonts w:cstheme="minorBidi"/>
          <w:noProof/>
          <w:kern w:val="2"/>
          <w:sz w:val="24"/>
          <w:szCs w:val="24"/>
          <w14:ligatures w14:val="standardContextual"/>
        </w:rPr>
      </w:pPr>
      <w:hyperlink w:anchor="_Toc231547901" w:history="1">
        <w:r w:rsidRPr="002C06AB">
          <w:rPr>
            <w:rStyle w:val="Hiperpovezava"/>
            <w:noProof/>
          </w:rPr>
          <w:t>2.3.</w:t>
        </w:r>
        <w:r>
          <w:rPr>
            <w:rFonts w:cstheme="minorBidi"/>
            <w:noProof/>
            <w:kern w:val="2"/>
            <w:sz w:val="24"/>
            <w:szCs w:val="24"/>
            <w14:ligatures w14:val="standardContextual"/>
          </w:rPr>
          <w:tab/>
        </w:r>
        <w:r w:rsidRPr="002C06AB">
          <w:rPr>
            <w:rStyle w:val="Hiperpovezava"/>
            <w:noProof/>
          </w:rPr>
          <w:t>SPLOŠNE INFORMACIJE O JAVNEM NAROČILU</w:t>
        </w:r>
        <w:r>
          <w:rPr>
            <w:noProof/>
            <w:webHidden/>
          </w:rPr>
          <w:tab/>
        </w:r>
        <w:r>
          <w:rPr>
            <w:noProof/>
            <w:webHidden/>
          </w:rPr>
          <w:fldChar w:fldCharType="begin"/>
        </w:r>
        <w:r>
          <w:rPr>
            <w:noProof/>
            <w:webHidden/>
          </w:rPr>
          <w:instrText xml:space="preserve"> PAGEREF _Toc231547901 \h </w:instrText>
        </w:r>
        <w:r>
          <w:rPr>
            <w:noProof/>
            <w:webHidden/>
          </w:rPr>
        </w:r>
        <w:r>
          <w:rPr>
            <w:noProof/>
            <w:webHidden/>
          </w:rPr>
          <w:fldChar w:fldCharType="separate"/>
        </w:r>
        <w:r>
          <w:rPr>
            <w:noProof/>
            <w:webHidden/>
          </w:rPr>
          <w:t>3</w:t>
        </w:r>
        <w:r>
          <w:rPr>
            <w:noProof/>
            <w:webHidden/>
          </w:rPr>
          <w:fldChar w:fldCharType="end"/>
        </w:r>
      </w:hyperlink>
    </w:p>
    <w:p w14:paraId="088E4E51" w14:textId="046D5B99" w:rsidR="00497153" w:rsidRDefault="00497153">
      <w:pPr>
        <w:pStyle w:val="Kazalovsebine2"/>
        <w:rPr>
          <w:rFonts w:cstheme="minorBidi"/>
          <w:noProof/>
          <w:kern w:val="2"/>
          <w:sz w:val="24"/>
          <w:szCs w:val="24"/>
          <w14:ligatures w14:val="standardContextual"/>
        </w:rPr>
      </w:pPr>
      <w:hyperlink w:anchor="_Toc231547902" w:history="1">
        <w:r w:rsidRPr="002C06AB">
          <w:rPr>
            <w:rStyle w:val="Hiperpovezava"/>
            <w:noProof/>
          </w:rPr>
          <w:t>2.4.</w:t>
        </w:r>
        <w:r>
          <w:rPr>
            <w:rFonts w:cstheme="minorBidi"/>
            <w:noProof/>
            <w:kern w:val="2"/>
            <w:sz w:val="24"/>
            <w:szCs w:val="24"/>
            <w14:ligatures w14:val="standardContextual"/>
          </w:rPr>
          <w:tab/>
        </w:r>
        <w:r w:rsidRPr="002C06AB">
          <w:rPr>
            <w:rStyle w:val="Hiperpovezava"/>
            <w:noProof/>
          </w:rPr>
          <w:t>PRAVNA PODLAGA ZA IZVEDBO JAVNEGA NAROČILA</w:t>
        </w:r>
        <w:r>
          <w:rPr>
            <w:noProof/>
            <w:webHidden/>
          </w:rPr>
          <w:tab/>
        </w:r>
        <w:r>
          <w:rPr>
            <w:noProof/>
            <w:webHidden/>
          </w:rPr>
          <w:fldChar w:fldCharType="begin"/>
        </w:r>
        <w:r>
          <w:rPr>
            <w:noProof/>
            <w:webHidden/>
          </w:rPr>
          <w:instrText xml:space="preserve"> PAGEREF _Toc231547902 \h </w:instrText>
        </w:r>
        <w:r>
          <w:rPr>
            <w:noProof/>
            <w:webHidden/>
          </w:rPr>
        </w:r>
        <w:r>
          <w:rPr>
            <w:noProof/>
            <w:webHidden/>
          </w:rPr>
          <w:fldChar w:fldCharType="separate"/>
        </w:r>
        <w:r>
          <w:rPr>
            <w:noProof/>
            <w:webHidden/>
          </w:rPr>
          <w:t>4</w:t>
        </w:r>
        <w:r>
          <w:rPr>
            <w:noProof/>
            <w:webHidden/>
          </w:rPr>
          <w:fldChar w:fldCharType="end"/>
        </w:r>
      </w:hyperlink>
    </w:p>
    <w:p w14:paraId="565F29AE" w14:textId="59B31AFC" w:rsidR="00497153" w:rsidRDefault="00497153">
      <w:pPr>
        <w:pStyle w:val="Kazalovsebine2"/>
        <w:rPr>
          <w:rFonts w:cstheme="minorBidi"/>
          <w:noProof/>
          <w:kern w:val="2"/>
          <w:sz w:val="24"/>
          <w:szCs w:val="24"/>
          <w14:ligatures w14:val="standardContextual"/>
        </w:rPr>
      </w:pPr>
      <w:hyperlink w:anchor="_Toc231547903" w:history="1">
        <w:r w:rsidRPr="002C06AB">
          <w:rPr>
            <w:rStyle w:val="Hiperpovezava"/>
            <w:noProof/>
          </w:rPr>
          <w:t>2.5.</w:t>
        </w:r>
        <w:r>
          <w:rPr>
            <w:rFonts w:cstheme="minorBidi"/>
            <w:noProof/>
            <w:kern w:val="2"/>
            <w:sz w:val="24"/>
            <w:szCs w:val="24"/>
            <w14:ligatures w14:val="standardContextual"/>
          </w:rPr>
          <w:tab/>
        </w:r>
        <w:r w:rsidRPr="002C06AB">
          <w:rPr>
            <w:rStyle w:val="Hiperpovezava"/>
            <w:noProof/>
          </w:rPr>
          <w:t>VPRAŠANJA</w:t>
        </w:r>
        <w:r>
          <w:rPr>
            <w:noProof/>
            <w:webHidden/>
          </w:rPr>
          <w:tab/>
        </w:r>
        <w:r>
          <w:rPr>
            <w:noProof/>
            <w:webHidden/>
          </w:rPr>
          <w:fldChar w:fldCharType="begin"/>
        </w:r>
        <w:r>
          <w:rPr>
            <w:noProof/>
            <w:webHidden/>
          </w:rPr>
          <w:instrText xml:space="preserve"> PAGEREF _Toc231547903 \h </w:instrText>
        </w:r>
        <w:r>
          <w:rPr>
            <w:noProof/>
            <w:webHidden/>
          </w:rPr>
        </w:r>
        <w:r>
          <w:rPr>
            <w:noProof/>
            <w:webHidden/>
          </w:rPr>
          <w:fldChar w:fldCharType="separate"/>
        </w:r>
        <w:r>
          <w:rPr>
            <w:noProof/>
            <w:webHidden/>
          </w:rPr>
          <w:t>4</w:t>
        </w:r>
        <w:r>
          <w:rPr>
            <w:noProof/>
            <w:webHidden/>
          </w:rPr>
          <w:fldChar w:fldCharType="end"/>
        </w:r>
      </w:hyperlink>
    </w:p>
    <w:p w14:paraId="1BCED127" w14:textId="105B7B16" w:rsidR="00497153" w:rsidRDefault="00497153">
      <w:pPr>
        <w:pStyle w:val="Kazalovsebine2"/>
        <w:rPr>
          <w:rFonts w:cstheme="minorBidi"/>
          <w:noProof/>
          <w:kern w:val="2"/>
          <w:sz w:val="24"/>
          <w:szCs w:val="24"/>
          <w14:ligatures w14:val="standardContextual"/>
        </w:rPr>
      </w:pPr>
      <w:hyperlink w:anchor="_Toc231547904" w:history="1">
        <w:r w:rsidRPr="002C06AB">
          <w:rPr>
            <w:rStyle w:val="Hiperpovezava"/>
            <w:noProof/>
          </w:rPr>
          <w:t>2.6.</w:t>
        </w:r>
        <w:r>
          <w:rPr>
            <w:rFonts w:cstheme="minorBidi"/>
            <w:noProof/>
            <w:kern w:val="2"/>
            <w:sz w:val="24"/>
            <w:szCs w:val="24"/>
            <w14:ligatures w14:val="standardContextual"/>
          </w:rPr>
          <w:tab/>
        </w:r>
        <w:r w:rsidRPr="002C06AB">
          <w:rPr>
            <w:rStyle w:val="Hiperpovezava"/>
            <w:noProof/>
          </w:rPr>
          <w:t>OGLED</w:t>
        </w:r>
        <w:r>
          <w:rPr>
            <w:noProof/>
            <w:webHidden/>
          </w:rPr>
          <w:tab/>
        </w:r>
        <w:r>
          <w:rPr>
            <w:noProof/>
            <w:webHidden/>
          </w:rPr>
          <w:fldChar w:fldCharType="begin"/>
        </w:r>
        <w:r>
          <w:rPr>
            <w:noProof/>
            <w:webHidden/>
          </w:rPr>
          <w:instrText xml:space="preserve"> PAGEREF _Toc231547904 \h </w:instrText>
        </w:r>
        <w:r>
          <w:rPr>
            <w:noProof/>
            <w:webHidden/>
          </w:rPr>
        </w:r>
        <w:r>
          <w:rPr>
            <w:noProof/>
            <w:webHidden/>
          </w:rPr>
          <w:fldChar w:fldCharType="separate"/>
        </w:r>
        <w:r>
          <w:rPr>
            <w:noProof/>
            <w:webHidden/>
          </w:rPr>
          <w:t>4</w:t>
        </w:r>
        <w:r>
          <w:rPr>
            <w:noProof/>
            <w:webHidden/>
          </w:rPr>
          <w:fldChar w:fldCharType="end"/>
        </w:r>
      </w:hyperlink>
    </w:p>
    <w:p w14:paraId="683A8FF2" w14:textId="75235201" w:rsidR="00497153" w:rsidRDefault="00497153">
      <w:pPr>
        <w:pStyle w:val="Kazalovsebine2"/>
        <w:rPr>
          <w:rFonts w:cstheme="minorBidi"/>
          <w:noProof/>
          <w:kern w:val="2"/>
          <w:sz w:val="24"/>
          <w:szCs w:val="24"/>
          <w14:ligatures w14:val="standardContextual"/>
        </w:rPr>
      </w:pPr>
      <w:hyperlink w:anchor="_Toc231547905" w:history="1">
        <w:r w:rsidRPr="002C06AB">
          <w:rPr>
            <w:rStyle w:val="Hiperpovezava"/>
            <w:noProof/>
          </w:rPr>
          <w:t>2.7.</w:t>
        </w:r>
        <w:r>
          <w:rPr>
            <w:rFonts w:cstheme="minorBidi"/>
            <w:noProof/>
            <w:kern w:val="2"/>
            <w:sz w:val="24"/>
            <w:szCs w:val="24"/>
            <w14:ligatures w14:val="standardContextual"/>
          </w:rPr>
          <w:tab/>
        </w:r>
        <w:r w:rsidRPr="002C06AB">
          <w:rPr>
            <w:rStyle w:val="Hiperpovezava"/>
            <w:noProof/>
          </w:rPr>
          <w:t>PONUDBA</w:t>
        </w:r>
        <w:r>
          <w:rPr>
            <w:noProof/>
            <w:webHidden/>
          </w:rPr>
          <w:tab/>
        </w:r>
        <w:r>
          <w:rPr>
            <w:noProof/>
            <w:webHidden/>
          </w:rPr>
          <w:fldChar w:fldCharType="begin"/>
        </w:r>
        <w:r>
          <w:rPr>
            <w:noProof/>
            <w:webHidden/>
          </w:rPr>
          <w:instrText xml:space="preserve"> PAGEREF _Toc231547905 \h </w:instrText>
        </w:r>
        <w:r>
          <w:rPr>
            <w:noProof/>
            <w:webHidden/>
          </w:rPr>
        </w:r>
        <w:r>
          <w:rPr>
            <w:noProof/>
            <w:webHidden/>
          </w:rPr>
          <w:fldChar w:fldCharType="separate"/>
        </w:r>
        <w:r>
          <w:rPr>
            <w:noProof/>
            <w:webHidden/>
          </w:rPr>
          <w:t>4</w:t>
        </w:r>
        <w:r>
          <w:rPr>
            <w:noProof/>
            <w:webHidden/>
          </w:rPr>
          <w:fldChar w:fldCharType="end"/>
        </w:r>
      </w:hyperlink>
    </w:p>
    <w:p w14:paraId="29B11B65" w14:textId="1E2BACE8"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06" w:history="1">
        <w:r w:rsidRPr="002C06AB">
          <w:rPr>
            <w:rStyle w:val="Hiperpovezava"/>
            <w:noProof/>
          </w:rPr>
          <w:t>2.7.1.</w:t>
        </w:r>
        <w:r>
          <w:rPr>
            <w:rFonts w:cstheme="minorBidi"/>
            <w:noProof/>
            <w:kern w:val="2"/>
            <w:sz w:val="24"/>
            <w:szCs w:val="24"/>
            <w14:ligatures w14:val="standardContextual"/>
          </w:rPr>
          <w:tab/>
        </w:r>
        <w:r w:rsidRPr="002C06AB">
          <w:rPr>
            <w:rStyle w:val="Hiperpovezava"/>
            <w:noProof/>
          </w:rPr>
          <w:t>VSEBINA IN OBLIKA PONUDBE</w:t>
        </w:r>
        <w:r>
          <w:rPr>
            <w:noProof/>
            <w:webHidden/>
          </w:rPr>
          <w:tab/>
        </w:r>
        <w:r>
          <w:rPr>
            <w:noProof/>
            <w:webHidden/>
          </w:rPr>
          <w:fldChar w:fldCharType="begin"/>
        </w:r>
        <w:r>
          <w:rPr>
            <w:noProof/>
            <w:webHidden/>
          </w:rPr>
          <w:instrText xml:space="preserve"> PAGEREF _Toc231547906 \h </w:instrText>
        </w:r>
        <w:r>
          <w:rPr>
            <w:noProof/>
            <w:webHidden/>
          </w:rPr>
        </w:r>
        <w:r>
          <w:rPr>
            <w:noProof/>
            <w:webHidden/>
          </w:rPr>
          <w:fldChar w:fldCharType="separate"/>
        </w:r>
        <w:r>
          <w:rPr>
            <w:noProof/>
            <w:webHidden/>
          </w:rPr>
          <w:t>4</w:t>
        </w:r>
        <w:r>
          <w:rPr>
            <w:noProof/>
            <w:webHidden/>
          </w:rPr>
          <w:fldChar w:fldCharType="end"/>
        </w:r>
      </w:hyperlink>
    </w:p>
    <w:p w14:paraId="0A74BB6D" w14:textId="4AF338A8"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07" w:history="1">
        <w:r w:rsidRPr="002C06AB">
          <w:rPr>
            <w:rStyle w:val="Hiperpovezava"/>
            <w:noProof/>
          </w:rPr>
          <w:t>2.7.2.</w:t>
        </w:r>
        <w:r>
          <w:rPr>
            <w:rFonts w:cstheme="minorBidi"/>
            <w:noProof/>
            <w:kern w:val="2"/>
            <w:sz w:val="24"/>
            <w:szCs w:val="24"/>
            <w14:ligatures w14:val="standardContextual"/>
          </w:rPr>
          <w:tab/>
        </w:r>
        <w:r w:rsidRPr="002C06AB">
          <w:rPr>
            <w:rStyle w:val="Hiperpovezava"/>
            <w:noProof/>
          </w:rPr>
          <w:t>ROK IN NAČIN PREDLOŽITVE PONUDBE</w:t>
        </w:r>
        <w:r>
          <w:rPr>
            <w:noProof/>
            <w:webHidden/>
          </w:rPr>
          <w:tab/>
        </w:r>
        <w:r>
          <w:rPr>
            <w:noProof/>
            <w:webHidden/>
          </w:rPr>
          <w:fldChar w:fldCharType="begin"/>
        </w:r>
        <w:r>
          <w:rPr>
            <w:noProof/>
            <w:webHidden/>
          </w:rPr>
          <w:instrText xml:space="preserve"> PAGEREF _Toc231547907 \h </w:instrText>
        </w:r>
        <w:r>
          <w:rPr>
            <w:noProof/>
            <w:webHidden/>
          </w:rPr>
        </w:r>
        <w:r>
          <w:rPr>
            <w:noProof/>
            <w:webHidden/>
          </w:rPr>
          <w:fldChar w:fldCharType="separate"/>
        </w:r>
        <w:r>
          <w:rPr>
            <w:noProof/>
            <w:webHidden/>
          </w:rPr>
          <w:t>5</w:t>
        </w:r>
        <w:r>
          <w:rPr>
            <w:noProof/>
            <w:webHidden/>
          </w:rPr>
          <w:fldChar w:fldCharType="end"/>
        </w:r>
      </w:hyperlink>
    </w:p>
    <w:p w14:paraId="3B46EDE2" w14:textId="4C0C5B62"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08" w:history="1">
        <w:r w:rsidRPr="002C06AB">
          <w:rPr>
            <w:rStyle w:val="Hiperpovezava"/>
            <w:noProof/>
          </w:rPr>
          <w:t>2.7.3.</w:t>
        </w:r>
        <w:r>
          <w:rPr>
            <w:rFonts w:cstheme="minorBidi"/>
            <w:noProof/>
            <w:kern w:val="2"/>
            <w:sz w:val="24"/>
            <w:szCs w:val="24"/>
            <w14:ligatures w14:val="standardContextual"/>
          </w:rPr>
          <w:tab/>
        </w:r>
        <w:r w:rsidRPr="002C06AB">
          <w:rPr>
            <w:rStyle w:val="Hiperpovezava"/>
            <w:noProof/>
          </w:rPr>
          <w:t>ČAS IN KRAJ ODPIRANJA PONUDB</w:t>
        </w:r>
        <w:r>
          <w:rPr>
            <w:noProof/>
            <w:webHidden/>
          </w:rPr>
          <w:tab/>
        </w:r>
        <w:r>
          <w:rPr>
            <w:noProof/>
            <w:webHidden/>
          </w:rPr>
          <w:fldChar w:fldCharType="begin"/>
        </w:r>
        <w:r>
          <w:rPr>
            <w:noProof/>
            <w:webHidden/>
          </w:rPr>
          <w:instrText xml:space="preserve"> PAGEREF _Toc231547908 \h </w:instrText>
        </w:r>
        <w:r>
          <w:rPr>
            <w:noProof/>
            <w:webHidden/>
          </w:rPr>
        </w:r>
        <w:r>
          <w:rPr>
            <w:noProof/>
            <w:webHidden/>
          </w:rPr>
          <w:fldChar w:fldCharType="separate"/>
        </w:r>
        <w:r>
          <w:rPr>
            <w:noProof/>
            <w:webHidden/>
          </w:rPr>
          <w:t>6</w:t>
        </w:r>
        <w:r>
          <w:rPr>
            <w:noProof/>
            <w:webHidden/>
          </w:rPr>
          <w:fldChar w:fldCharType="end"/>
        </w:r>
      </w:hyperlink>
    </w:p>
    <w:p w14:paraId="2B20D42A" w14:textId="47425719" w:rsidR="00497153" w:rsidRDefault="00497153">
      <w:pPr>
        <w:pStyle w:val="Kazalovsebine2"/>
        <w:rPr>
          <w:rFonts w:cstheme="minorBidi"/>
          <w:noProof/>
          <w:kern w:val="2"/>
          <w:sz w:val="24"/>
          <w:szCs w:val="24"/>
          <w14:ligatures w14:val="standardContextual"/>
        </w:rPr>
      </w:pPr>
      <w:hyperlink w:anchor="_Toc231547909" w:history="1">
        <w:r w:rsidRPr="002C06AB">
          <w:rPr>
            <w:rStyle w:val="Hiperpovezava"/>
            <w:noProof/>
          </w:rPr>
          <w:t>2.8.</w:t>
        </w:r>
        <w:r>
          <w:rPr>
            <w:rFonts w:cstheme="minorBidi"/>
            <w:noProof/>
            <w:kern w:val="2"/>
            <w:sz w:val="24"/>
            <w:szCs w:val="24"/>
            <w14:ligatures w14:val="standardContextual"/>
          </w:rPr>
          <w:tab/>
        </w:r>
        <w:r w:rsidRPr="002C06AB">
          <w:rPr>
            <w:rStyle w:val="Hiperpovezava"/>
            <w:noProof/>
          </w:rPr>
          <w:t>SKUPNA PONUDBA IN NASTOPANJE S PODIZVAJALCI</w:t>
        </w:r>
        <w:r>
          <w:rPr>
            <w:noProof/>
            <w:webHidden/>
          </w:rPr>
          <w:tab/>
        </w:r>
        <w:r>
          <w:rPr>
            <w:noProof/>
            <w:webHidden/>
          </w:rPr>
          <w:fldChar w:fldCharType="begin"/>
        </w:r>
        <w:r>
          <w:rPr>
            <w:noProof/>
            <w:webHidden/>
          </w:rPr>
          <w:instrText xml:space="preserve"> PAGEREF _Toc231547909 \h </w:instrText>
        </w:r>
        <w:r>
          <w:rPr>
            <w:noProof/>
            <w:webHidden/>
          </w:rPr>
        </w:r>
        <w:r>
          <w:rPr>
            <w:noProof/>
            <w:webHidden/>
          </w:rPr>
          <w:fldChar w:fldCharType="separate"/>
        </w:r>
        <w:r>
          <w:rPr>
            <w:noProof/>
            <w:webHidden/>
          </w:rPr>
          <w:t>6</w:t>
        </w:r>
        <w:r>
          <w:rPr>
            <w:noProof/>
            <w:webHidden/>
          </w:rPr>
          <w:fldChar w:fldCharType="end"/>
        </w:r>
      </w:hyperlink>
    </w:p>
    <w:p w14:paraId="257819AA" w14:textId="3D6EF287" w:rsidR="00497153" w:rsidRDefault="00497153">
      <w:pPr>
        <w:pStyle w:val="Kazalovsebine2"/>
        <w:rPr>
          <w:rFonts w:cstheme="minorBidi"/>
          <w:noProof/>
          <w:kern w:val="2"/>
          <w:sz w:val="24"/>
          <w:szCs w:val="24"/>
          <w14:ligatures w14:val="standardContextual"/>
        </w:rPr>
      </w:pPr>
      <w:hyperlink w:anchor="_Toc231547910" w:history="1">
        <w:r w:rsidRPr="002C06AB">
          <w:rPr>
            <w:rStyle w:val="Hiperpovezava"/>
            <w:noProof/>
          </w:rPr>
          <w:t>2.9.</w:t>
        </w:r>
        <w:r>
          <w:rPr>
            <w:rFonts w:cstheme="minorBidi"/>
            <w:noProof/>
            <w:kern w:val="2"/>
            <w:sz w:val="24"/>
            <w:szCs w:val="24"/>
            <w14:ligatures w14:val="standardContextual"/>
          </w:rPr>
          <w:tab/>
        </w:r>
        <w:r w:rsidRPr="002C06AB">
          <w:rPr>
            <w:rStyle w:val="Hiperpovezava"/>
            <w:noProof/>
          </w:rPr>
          <w:t>RAZLOGI ZA IZKLJUČITEV IN POGOJI</w:t>
        </w:r>
        <w:r>
          <w:rPr>
            <w:noProof/>
            <w:webHidden/>
          </w:rPr>
          <w:tab/>
        </w:r>
        <w:r>
          <w:rPr>
            <w:noProof/>
            <w:webHidden/>
          </w:rPr>
          <w:fldChar w:fldCharType="begin"/>
        </w:r>
        <w:r>
          <w:rPr>
            <w:noProof/>
            <w:webHidden/>
          </w:rPr>
          <w:instrText xml:space="preserve"> PAGEREF _Toc231547910 \h </w:instrText>
        </w:r>
        <w:r>
          <w:rPr>
            <w:noProof/>
            <w:webHidden/>
          </w:rPr>
        </w:r>
        <w:r>
          <w:rPr>
            <w:noProof/>
            <w:webHidden/>
          </w:rPr>
          <w:fldChar w:fldCharType="separate"/>
        </w:r>
        <w:r>
          <w:rPr>
            <w:noProof/>
            <w:webHidden/>
          </w:rPr>
          <w:t>7</w:t>
        </w:r>
        <w:r>
          <w:rPr>
            <w:noProof/>
            <w:webHidden/>
          </w:rPr>
          <w:fldChar w:fldCharType="end"/>
        </w:r>
      </w:hyperlink>
    </w:p>
    <w:p w14:paraId="0B7D5066" w14:textId="1098054C" w:rsidR="00497153" w:rsidRDefault="00497153">
      <w:pPr>
        <w:pStyle w:val="Kazalovsebine2"/>
        <w:rPr>
          <w:rFonts w:cstheme="minorBidi"/>
          <w:noProof/>
          <w:kern w:val="2"/>
          <w:sz w:val="24"/>
          <w:szCs w:val="24"/>
          <w14:ligatures w14:val="standardContextual"/>
        </w:rPr>
      </w:pPr>
      <w:hyperlink w:anchor="_Toc231547911" w:history="1">
        <w:r w:rsidRPr="002C06AB">
          <w:rPr>
            <w:rStyle w:val="Hiperpovezava"/>
            <w:noProof/>
          </w:rPr>
          <w:t>2.10.</w:t>
        </w:r>
        <w:r>
          <w:rPr>
            <w:rFonts w:cstheme="minorBidi"/>
            <w:noProof/>
            <w:kern w:val="2"/>
            <w:sz w:val="24"/>
            <w:szCs w:val="24"/>
            <w14:ligatures w14:val="standardContextual"/>
          </w:rPr>
          <w:tab/>
        </w:r>
        <w:r w:rsidRPr="002C06AB">
          <w:rPr>
            <w:rStyle w:val="Hiperpovezava"/>
            <w:noProof/>
          </w:rPr>
          <w:t>MERILA</w:t>
        </w:r>
        <w:r>
          <w:rPr>
            <w:noProof/>
            <w:webHidden/>
          </w:rPr>
          <w:tab/>
        </w:r>
        <w:r>
          <w:rPr>
            <w:noProof/>
            <w:webHidden/>
          </w:rPr>
          <w:fldChar w:fldCharType="begin"/>
        </w:r>
        <w:r>
          <w:rPr>
            <w:noProof/>
            <w:webHidden/>
          </w:rPr>
          <w:instrText xml:space="preserve"> PAGEREF _Toc231547911 \h </w:instrText>
        </w:r>
        <w:r>
          <w:rPr>
            <w:noProof/>
            <w:webHidden/>
          </w:rPr>
        </w:r>
        <w:r>
          <w:rPr>
            <w:noProof/>
            <w:webHidden/>
          </w:rPr>
          <w:fldChar w:fldCharType="separate"/>
        </w:r>
        <w:r>
          <w:rPr>
            <w:noProof/>
            <w:webHidden/>
          </w:rPr>
          <w:t>10</w:t>
        </w:r>
        <w:r>
          <w:rPr>
            <w:noProof/>
            <w:webHidden/>
          </w:rPr>
          <w:fldChar w:fldCharType="end"/>
        </w:r>
      </w:hyperlink>
    </w:p>
    <w:p w14:paraId="61821106" w14:textId="03952DB0" w:rsidR="00497153" w:rsidRDefault="00497153">
      <w:pPr>
        <w:pStyle w:val="Kazalovsebine2"/>
        <w:rPr>
          <w:rFonts w:cstheme="minorBidi"/>
          <w:noProof/>
          <w:kern w:val="2"/>
          <w:sz w:val="24"/>
          <w:szCs w:val="24"/>
          <w14:ligatures w14:val="standardContextual"/>
        </w:rPr>
      </w:pPr>
      <w:hyperlink w:anchor="_Toc231547912" w:history="1">
        <w:r w:rsidRPr="002C06AB">
          <w:rPr>
            <w:rStyle w:val="Hiperpovezava"/>
            <w:noProof/>
          </w:rPr>
          <w:t>2.11.</w:t>
        </w:r>
        <w:r>
          <w:rPr>
            <w:rFonts w:cstheme="minorBidi"/>
            <w:noProof/>
            <w:kern w:val="2"/>
            <w:sz w:val="24"/>
            <w:szCs w:val="24"/>
            <w14:ligatures w14:val="standardContextual"/>
          </w:rPr>
          <w:tab/>
        </w:r>
        <w:r w:rsidRPr="002C06AB">
          <w:rPr>
            <w:rStyle w:val="Hiperpovezava"/>
            <w:noProof/>
          </w:rPr>
          <w:t>ZAVAROVANJA</w:t>
        </w:r>
        <w:r>
          <w:rPr>
            <w:noProof/>
            <w:webHidden/>
          </w:rPr>
          <w:tab/>
        </w:r>
        <w:r>
          <w:rPr>
            <w:noProof/>
            <w:webHidden/>
          </w:rPr>
          <w:fldChar w:fldCharType="begin"/>
        </w:r>
        <w:r>
          <w:rPr>
            <w:noProof/>
            <w:webHidden/>
          </w:rPr>
          <w:instrText xml:space="preserve"> PAGEREF _Toc231547912 \h </w:instrText>
        </w:r>
        <w:r>
          <w:rPr>
            <w:noProof/>
            <w:webHidden/>
          </w:rPr>
        </w:r>
        <w:r>
          <w:rPr>
            <w:noProof/>
            <w:webHidden/>
          </w:rPr>
          <w:fldChar w:fldCharType="separate"/>
        </w:r>
        <w:r>
          <w:rPr>
            <w:noProof/>
            <w:webHidden/>
          </w:rPr>
          <w:t>10</w:t>
        </w:r>
        <w:r>
          <w:rPr>
            <w:noProof/>
            <w:webHidden/>
          </w:rPr>
          <w:fldChar w:fldCharType="end"/>
        </w:r>
      </w:hyperlink>
    </w:p>
    <w:p w14:paraId="55D40751" w14:textId="48748775"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13" w:history="1">
        <w:r w:rsidRPr="002C06AB">
          <w:rPr>
            <w:rStyle w:val="Hiperpovezava"/>
            <w:noProof/>
          </w:rPr>
          <w:t>2.11.1.</w:t>
        </w:r>
        <w:r>
          <w:rPr>
            <w:rFonts w:cstheme="minorBidi"/>
            <w:noProof/>
            <w:kern w:val="2"/>
            <w:sz w:val="24"/>
            <w:szCs w:val="24"/>
            <w14:ligatures w14:val="standardContextual"/>
          </w:rPr>
          <w:tab/>
        </w:r>
        <w:r w:rsidRPr="002C06AB">
          <w:rPr>
            <w:rStyle w:val="Hiperpovezava"/>
            <w:noProof/>
          </w:rPr>
          <w:t>ZAVAROVANJE ODGOVORNOSTI</w:t>
        </w:r>
        <w:r>
          <w:rPr>
            <w:noProof/>
            <w:webHidden/>
          </w:rPr>
          <w:tab/>
        </w:r>
        <w:r>
          <w:rPr>
            <w:noProof/>
            <w:webHidden/>
          </w:rPr>
          <w:fldChar w:fldCharType="begin"/>
        </w:r>
        <w:r>
          <w:rPr>
            <w:noProof/>
            <w:webHidden/>
          </w:rPr>
          <w:instrText xml:space="preserve"> PAGEREF _Toc231547913 \h </w:instrText>
        </w:r>
        <w:r>
          <w:rPr>
            <w:noProof/>
            <w:webHidden/>
          </w:rPr>
        </w:r>
        <w:r>
          <w:rPr>
            <w:noProof/>
            <w:webHidden/>
          </w:rPr>
          <w:fldChar w:fldCharType="separate"/>
        </w:r>
        <w:r>
          <w:rPr>
            <w:noProof/>
            <w:webHidden/>
          </w:rPr>
          <w:t>10</w:t>
        </w:r>
        <w:r>
          <w:rPr>
            <w:noProof/>
            <w:webHidden/>
          </w:rPr>
          <w:fldChar w:fldCharType="end"/>
        </w:r>
      </w:hyperlink>
    </w:p>
    <w:p w14:paraId="42299D18" w14:textId="1DB5C52D"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14" w:history="1">
        <w:r w:rsidRPr="002C06AB">
          <w:rPr>
            <w:rStyle w:val="Hiperpovezava"/>
            <w:noProof/>
          </w:rPr>
          <w:t>2.11.2.</w:t>
        </w:r>
        <w:r>
          <w:rPr>
            <w:rFonts w:cstheme="minorBidi"/>
            <w:noProof/>
            <w:kern w:val="2"/>
            <w:sz w:val="24"/>
            <w:szCs w:val="24"/>
            <w14:ligatures w14:val="standardContextual"/>
          </w:rPr>
          <w:tab/>
        </w:r>
        <w:r w:rsidRPr="002C06AB">
          <w:rPr>
            <w:rStyle w:val="Hiperpovezava"/>
            <w:noProof/>
          </w:rPr>
          <w:t>ZAVAROVANJE ZA RESNOST PONUDBE</w:t>
        </w:r>
        <w:r>
          <w:rPr>
            <w:noProof/>
            <w:webHidden/>
          </w:rPr>
          <w:tab/>
        </w:r>
        <w:r>
          <w:rPr>
            <w:noProof/>
            <w:webHidden/>
          </w:rPr>
          <w:fldChar w:fldCharType="begin"/>
        </w:r>
        <w:r>
          <w:rPr>
            <w:noProof/>
            <w:webHidden/>
          </w:rPr>
          <w:instrText xml:space="preserve"> PAGEREF _Toc231547914 \h </w:instrText>
        </w:r>
        <w:r>
          <w:rPr>
            <w:noProof/>
            <w:webHidden/>
          </w:rPr>
        </w:r>
        <w:r>
          <w:rPr>
            <w:noProof/>
            <w:webHidden/>
          </w:rPr>
          <w:fldChar w:fldCharType="separate"/>
        </w:r>
        <w:r>
          <w:rPr>
            <w:noProof/>
            <w:webHidden/>
          </w:rPr>
          <w:t>10</w:t>
        </w:r>
        <w:r>
          <w:rPr>
            <w:noProof/>
            <w:webHidden/>
          </w:rPr>
          <w:fldChar w:fldCharType="end"/>
        </w:r>
      </w:hyperlink>
    </w:p>
    <w:p w14:paraId="517C866C" w14:textId="56111FFA"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15" w:history="1">
        <w:r w:rsidRPr="002C06AB">
          <w:rPr>
            <w:rStyle w:val="Hiperpovezava"/>
            <w:noProof/>
          </w:rPr>
          <w:t>2.11.3.</w:t>
        </w:r>
        <w:r>
          <w:rPr>
            <w:rFonts w:cstheme="minorBidi"/>
            <w:noProof/>
            <w:kern w:val="2"/>
            <w:sz w:val="24"/>
            <w:szCs w:val="24"/>
            <w14:ligatures w14:val="standardContextual"/>
          </w:rPr>
          <w:tab/>
        </w:r>
        <w:r w:rsidRPr="002C06AB">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_Toc231547915 \h </w:instrText>
        </w:r>
        <w:r>
          <w:rPr>
            <w:noProof/>
            <w:webHidden/>
          </w:rPr>
        </w:r>
        <w:r>
          <w:rPr>
            <w:noProof/>
            <w:webHidden/>
          </w:rPr>
          <w:fldChar w:fldCharType="separate"/>
        </w:r>
        <w:r>
          <w:rPr>
            <w:noProof/>
            <w:webHidden/>
          </w:rPr>
          <w:t>11</w:t>
        </w:r>
        <w:r>
          <w:rPr>
            <w:noProof/>
            <w:webHidden/>
          </w:rPr>
          <w:fldChar w:fldCharType="end"/>
        </w:r>
      </w:hyperlink>
    </w:p>
    <w:p w14:paraId="313DBBDF" w14:textId="4EE631F1" w:rsidR="00497153" w:rsidRDefault="00497153">
      <w:pPr>
        <w:pStyle w:val="Kazalovsebine3"/>
        <w:tabs>
          <w:tab w:val="left" w:pos="1440"/>
          <w:tab w:val="right" w:leader="dot" w:pos="9350"/>
        </w:tabs>
        <w:rPr>
          <w:rFonts w:cstheme="minorBidi"/>
          <w:noProof/>
          <w:kern w:val="2"/>
          <w:sz w:val="24"/>
          <w:szCs w:val="24"/>
          <w14:ligatures w14:val="standardContextual"/>
        </w:rPr>
      </w:pPr>
      <w:hyperlink w:anchor="_Toc231547916" w:history="1">
        <w:r w:rsidRPr="002C06AB">
          <w:rPr>
            <w:rStyle w:val="Hiperpovezava"/>
            <w:noProof/>
          </w:rPr>
          <w:t>2.11.4.</w:t>
        </w:r>
        <w:r>
          <w:rPr>
            <w:rFonts w:cstheme="minorBidi"/>
            <w:noProof/>
            <w:kern w:val="2"/>
            <w:sz w:val="24"/>
            <w:szCs w:val="24"/>
            <w14:ligatures w14:val="standardContextual"/>
          </w:rPr>
          <w:tab/>
        </w:r>
        <w:r w:rsidRPr="002C06AB">
          <w:rPr>
            <w:rStyle w:val="Hiperpovezava"/>
            <w:noProof/>
          </w:rPr>
          <w:t>ZAVAROVANJE ZA ODPRAVO NAPAK V GARANCIJSKEM ROKU</w:t>
        </w:r>
        <w:r>
          <w:rPr>
            <w:noProof/>
            <w:webHidden/>
          </w:rPr>
          <w:tab/>
        </w:r>
        <w:r>
          <w:rPr>
            <w:noProof/>
            <w:webHidden/>
          </w:rPr>
          <w:fldChar w:fldCharType="begin"/>
        </w:r>
        <w:r>
          <w:rPr>
            <w:noProof/>
            <w:webHidden/>
          </w:rPr>
          <w:instrText xml:space="preserve"> PAGEREF _Toc231547916 \h </w:instrText>
        </w:r>
        <w:r>
          <w:rPr>
            <w:noProof/>
            <w:webHidden/>
          </w:rPr>
        </w:r>
        <w:r>
          <w:rPr>
            <w:noProof/>
            <w:webHidden/>
          </w:rPr>
          <w:fldChar w:fldCharType="separate"/>
        </w:r>
        <w:r>
          <w:rPr>
            <w:noProof/>
            <w:webHidden/>
          </w:rPr>
          <w:t>11</w:t>
        </w:r>
        <w:r>
          <w:rPr>
            <w:noProof/>
            <w:webHidden/>
          </w:rPr>
          <w:fldChar w:fldCharType="end"/>
        </w:r>
      </w:hyperlink>
    </w:p>
    <w:p w14:paraId="285D1D4D" w14:textId="36226EDC" w:rsidR="00497153" w:rsidRDefault="00497153">
      <w:pPr>
        <w:pStyle w:val="Kazalovsebine2"/>
        <w:rPr>
          <w:rFonts w:cstheme="minorBidi"/>
          <w:noProof/>
          <w:kern w:val="2"/>
          <w:sz w:val="24"/>
          <w:szCs w:val="24"/>
          <w14:ligatures w14:val="standardContextual"/>
        </w:rPr>
      </w:pPr>
      <w:hyperlink w:anchor="_Toc231547917" w:history="1">
        <w:r w:rsidRPr="002C06AB">
          <w:rPr>
            <w:rStyle w:val="Hiperpovezava"/>
            <w:noProof/>
          </w:rPr>
          <w:t>2.12.</w:t>
        </w:r>
        <w:r>
          <w:rPr>
            <w:rFonts w:cstheme="minorBidi"/>
            <w:noProof/>
            <w:kern w:val="2"/>
            <w:sz w:val="24"/>
            <w:szCs w:val="24"/>
            <w14:ligatures w14:val="standardContextual"/>
          </w:rPr>
          <w:tab/>
        </w:r>
        <w:r w:rsidRPr="002C06AB">
          <w:rPr>
            <w:rStyle w:val="Hiperpovezava"/>
            <w:noProof/>
          </w:rPr>
          <w:t>TEHNIČNE SPECIFIKACIJE – PROJEKTNA NALOGA</w:t>
        </w:r>
        <w:r>
          <w:rPr>
            <w:noProof/>
            <w:webHidden/>
          </w:rPr>
          <w:tab/>
        </w:r>
        <w:r>
          <w:rPr>
            <w:noProof/>
            <w:webHidden/>
          </w:rPr>
          <w:fldChar w:fldCharType="begin"/>
        </w:r>
        <w:r>
          <w:rPr>
            <w:noProof/>
            <w:webHidden/>
          </w:rPr>
          <w:instrText xml:space="preserve"> PAGEREF _Toc231547917 \h </w:instrText>
        </w:r>
        <w:r>
          <w:rPr>
            <w:noProof/>
            <w:webHidden/>
          </w:rPr>
        </w:r>
        <w:r>
          <w:rPr>
            <w:noProof/>
            <w:webHidden/>
          </w:rPr>
          <w:fldChar w:fldCharType="separate"/>
        </w:r>
        <w:r>
          <w:rPr>
            <w:noProof/>
            <w:webHidden/>
          </w:rPr>
          <w:t>11</w:t>
        </w:r>
        <w:r>
          <w:rPr>
            <w:noProof/>
            <w:webHidden/>
          </w:rPr>
          <w:fldChar w:fldCharType="end"/>
        </w:r>
      </w:hyperlink>
    </w:p>
    <w:p w14:paraId="1739CACC" w14:textId="469D4F4E" w:rsidR="00497153" w:rsidRDefault="00497153">
      <w:pPr>
        <w:pStyle w:val="Kazalovsebine2"/>
        <w:rPr>
          <w:rFonts w:cstheme="minorBidi"/>
          <w:noProof/>
          <w:kern w:val="2"/>
          <w:sz w:val="24"/>
          <w:szCs w:val="24"/>
          <w14:ligatures w14:val="standardContextual"/>
        </w:rPr>
      </w:pPr>
      <w:hyperlink w:anchor="_Toc231547918" w:history="1">
        <w:r w:rsidRPr="002C06AB">
          <w:rPr>
            <w:rStyle w:val="Hiperpovezava"/>
            <w:noProof/>
          </w:rPr>
          <w:t>2.13.</w:t>
        </w:r>
        <w:r>
          <w:rPr>
            <w:rFonts w:cstheme="minorBidi"/>
            <w:noProof/>
            <w:kern w:val="2"/>
            <w:sz w:val="24"/>
            <w:szCs w:val="24"/>
            <w14:ligatures w14:val="standardContextual"/>
          </w:rPr>
          <w:tab/>
        </w:r>
        <w:r w:rsidRPr="002C06AB">
          <w:rPr>
            <w:rStyle w:val="Hiperpovezava"/>
            <w:noProof/>
          </w:rPr>
          <w:t>TEMELJNE OKOLJSKE ZAHTEVE</w:t>
        </w:r>
        <w:r>
          <w:rPr>
            <w:noProof/>
            <w:webHidden/>
          </w:rPr>
          <w:tab/>
        </w:r>
        <w:r>
          <w:rPr>
            <w:noProof/>
            <w:webHidden/>
          </w:rPr>
          <w:fldChar w:fldCharType="begin"/>
        </w:r>
        <w:r>
          <w:rPr>
            <w:noProof/>
            <w:webHidden/>
          </w:rPr>
          <w:instrText xml:space="preserve"> PAGEREF _Toc231547918 \h </w:instrText>
        </w:r>
        <w:r>
          <w:rPr>
            <w:noProof/>
            <w:webHidden/>
          </w:rPr>
        </w:r>
        <w:r>
          <w:rPr>
            <w:noProof/>
            <w:webHidden/>
          </w:rPr>
          <w:fldChar w:fldCharType="separate"/>
        </w:r>
        <w:r>
          <w:rPr>
            <w:noProof/>
            <w:webHidden/>
          </w:rPr>
          <w:t>12</w:t>
        </w:r>
        <w:r>
          <w:rPr>
            <w:noProof/>
            <w:webHidden/>
          </w:rPr>
          <w:fldChar w:fldCharType="end"/>
        </w:r>
      </w:hyperlink>
    </w:p>
    <w:p w14:paraId="1F25B3F3" w14:textId="1C588425" w:rsidR="00497153" w:rsidRDefault="00497153">
      <w:pPr>
        <w:pStyle w:val="Kazalovsebine2"/>
        <w:rPr>
          <w:rFonts w:cstheme="minorBidi"/>
          <w:noProof/>
          <w:kern w:val="2"/>
          <w:sz w:val="24"/>
          <w:szCs w:val="24"/>
          <w14:ligatures w14:val="standardContextual"/>
        </w:rPr>
      </w:pPr>
      <w:hyperlink w:anchor="_Toc231547919" w:history="1">
        <w:r w:rsidRPr="002C06AB">
          <w:rPr>
            <w:rStyle w:val="Hiperpovezava"/>
            <w:noProof/>
          </w:rPr>
          <w:t>2.14.</w:t>
        </w:r>
        <w:r>
          <w:rPr>
            <w:rFonts w:cstheme="minorBidi"/>
            <w:noProof/>
            <w:kern w:val="2"/>
            <w:sz w:val="24"/>
            <w:szCs w:val="24"/>
            <w14:ligatures w14:val="standardContextual"/>
          </w:rPr>
          <w:tab/>
        </w:r>
        <w:r w:rsidRPr="002C06AB">
          <w:rPr>
            <w:rStyle w:val="Hiperpovezava"/>
            <w:noProof/>
          </w:rPr>
          <w:t>POSTOPEK IZBIRE IZVAJALCA</w:t>
        </w:r>
        <w:r>
          <w:rPr>
            <w:noProof/>
            <w:webHidden/>
          </w:rPr>
          <w:tab/>
        </w:r>
        <w:r>
          <w:rPr>
            <w:noProof/>
            <w:webHidden/>
          </w:rPr>
          <w:fldChar w:fldCharType="begin"/>
        </w:r>
        <w:r>
          <w:rPr>
            <w:noProof/>
            <w:webHidden/>
          </w:rPr>
          <w:instrText xml:space="preserve"> PAGEREF _Toc231547919 \h </w:instrText>
        </w:r>
        <w:r>
          <w:rPr>
            <w:noProof/>
            <w:webHidden/>
          </w:rPr>
        </w:r>
        <w:r>
          <w:rPr>
            <w:noProof/>
            <w:webHidden/>
          </w:rPr>
          <w:fldChar w:fldCharType="separate"/>
        </w:r>
        <w:r>
          <w:rPr>
            <w:noProof/>
            <w:webHidden/>
          </w:rPr>
          <w:t>23</w:t>
        </w:r>
        <w:r>
          <w:rPr>
            <w:noProof/>
            <w:webHidden/>
          </w:rPr>
          <w:fldChar w:fldCharType="end"/>
        </w:r>
      </w:hyperlink>
    </w:p>
    <w:p w14:paraId="047541D4" w14:textId="3E45A40B" w:rsidR="00497153" w:rsidRDefault="00497153">
      <w:pPr>
        <w:pStyle w:val="Kazalovsebine1"/>
        <w:rPr>
          <w:rFonts w:cstheme="minorBidi"/>
          <w:noProof/>
          <w:kern w:val="2"/>
          <w:sz w:val="24"/>
          <w:szCs w:val="24"/>
          <w14:ligatures w14:val="standardContextual"/>
        </w:rPr>
      </w:pPr>
      <w:hyperlink w:anchor="_Toc231547920" w:history="1">
        <w:r w:rsidRPr="002C06AB">
          <w:rPr>
            <w:rStyle w:val="Hiperpovezava"/>
            <w:noProof/>
          </w:rPr>
          <w:t>3.</w:t>
        </w:r>
        <w:r>
          <w:rPr>
            <w:rFonts w:cstheme="minorBidi"/>
            <w:noProof/>
            <w:kern w:val="2"/>
            <w:sz w:val="24"/>
            <w:szCs w:val="24"/>
            <w14:ligatures w14:val="standardContextual"/>
          </w:rPr>
          <w:tab/>
        </w:r>
        <w:r w:rsidRPr="002C06AB">
          <w:rPr>
            <w:rStyle w:val="Hiperpovezava"/>
            <w:noProof/>
          </w:rPr>
          <w:t>OBRAZCI ZA SESTAVO PONUDBE</w:t>
        </w:r>
        <w:r>
          <w:rPr>
            <w:noProof/>
            <w:webHidden/>
          </w:rPr>
          <w:tab/>
        </w:r>
        <w:r>
          <w:rPr>
            <w:noProof/>
            <w:webHidden/>
          </w:rPr>
          <w:fldChar w:fldCharType="begin"/>
        </w:r>
        <w:r>
          <w:rPr>
            <w:noProof/>
            <w:webHidden/>
          </w:rPr>
          <w:instrText xml:space="preserve"> PAGEREF _Toc231547920 \h </w:instrText>
        </w:r>
        <w:r>
          <w:rPr>
            <w:noProof/>
            <w:webHidden/>
          </w:rPr>
        </w:r>
        <w:r>
          <w:rPr>
            <w:noProof/>
            <w:webHidden/>
          </w:rPr>
          <w:fldChar w:fldCharType="separate"/>
        </w:r>
        <w:r>
          <w:rPr>
            <w:noProof/>
            <w:webHidden/>
          </w:rPr>
          <w:t>25</w:t>
        </w:r>
        <w:r>
          <w:rPr>
            <w:noProof/>
            <w:webHidden/>
          </w:rPr>
          <w:fldChar w:fldCharType="end"/>
        </w:r>
      </w:hyperlink>
    </w:p>
    <w:p w14:paraId="216B1F9C" w14:textId="3E5529B6" w:rsidR="00497153" w:rsidRDefault="00497153">
      <w:pPr>
        <w:pStyle w:val="Kazalovsebine2"/>
        <w:rPr>
          <w:rFonts w:cstheme="minorBidi"/>
          <w:noProof/>
          <w:kern w:val="2"/>
          <w:sz w:val="24"/>
          <w:szCs w:val="24"/>
          <w14:ligatures w14:val="standardContextual"/>
        </w:rPr>
      </w:pPr>
      <w:hyperlink w:anchor="_Toc231547921" w:history="1">
        <w:r w:rsidRPr="002C06AB">
          <w:rPr>
            <w:rStyle w:val="Hiperpovezava"/>
            <w:noProof/>
          </w:rPr>
          <w:t>3.1.</w:t>
        </w:r>
        <w:r>
          <w:rPr>
            <w:rFonts w:cstheme="minorBidi"/>
            <w:noProof/>
            <w:kern w:val="2"/>
            <w:sz w:val="24"/>
            <w:szCs w:val="24"/>
            <w14:ligatures w14:val="standardContextual"/>
          </w:rPr>
          <w:tab/>
        </w:r>
        <w:r w:rsidRPr="002C06AB">
          <w:rPr>
            <w:rStyle w:val="Hiperpovezava"/>
            <w:noProof/>
          </w:rPr>
          <w:t>PONUDBA</w:t>
        </w:r>
        <w:r>
          <w:rPr>
            <w:noProof/>
            <w:webHidden/>
          </w:rPr>
          <w:tab/>
        </w:r>
        <w:r>
          <w:rPr>
            <w:noProof/>
            <w:webHidden/>
          </w:rPr>
          <w:fldChar w:fldCharType="begin"/>
        </w:r>
        <w:r>
          <w:rPr>
            <w:noProof/>
            <w:webHidden/>
          </w:rPr>
          <w:instrText xml:space="preserve"> PAGEREF _Toc231547921 \h </w:instrText>
        </w:r>
        <w:r>
          <w:rPr>
            <w:noProof/>
            <w:webHidden/>
          </w:rPr>
        </w:r>
        <w:r>
          <w:rPr>
            <w:noProof/>
            <w:webHidden/>
          </w:rPr>
          <w:fldChar w:fldCharType="separate"/>
        </w:r>
        <w:r>
          <w:rPr>
            <w:noProof/>
            <w:webHidden/>
          </w:rPr>
          <w:t>25</w:t>
        </w:r>
        <w:r>
          <w:rPr>
            <w:noProof/>
            <w:webHidden/>
          </w:rPr>
          <w:fldChar w:fldCharType="end"/>
        </w:r>
      </w:hyperlink>
    </w:p>
    <w:p w14:paraId="25A862FD" w14:textId="5469FDB6" w:rsidR="00497153" w:rsidRDefault="00497153">
      <w:pPr>
        <w:pStyle w:val="Kazalovsebine2"/>
        <w:rPr>
          <w:rFonts w:cstheme="minorBidi"/>
          <w:noProof/>
          <w:kern w:val="2"/>
          <w:sz w:val="24"/>
          <w:szCs w:val="24"/>
          <w14:ligatures w14:val="standardContextual"/>
        </w:rPr>
      </w:pPr>
      <w:hyperlink w:anchor="_Toc231547922" w:history="1">
        <w:r w:rsidRPr="002C06AB">
          <w:rPr>
            <w:rStyle w:val="Hiperpovezava"/>
            <w:noProof/>
          </w:rPr>
          <w:t>3.2.</w:t>
        </w:r>
        <w:r>
          <w:rPr>
            <w:rFonts w:cstheme="minorBidi"/>
            <w:noProof/>
            <w:kern w:val="2"/>
            <w:sz w:val="24"/>
            <w:szCs w:val="24"/>
            <w14:ligatures w14:val="standardContextual"/>
          </w:rPr>
          <w:tab/>
        </w:r>
        <w:r w:rsidRPr="002C06AB">
          <w:rPr>
            <w:rStyle w:val="Hiperpovezava"/>
            <w:noProof/>
          </w:rPr>
          <w:t>PODATKI O PONUDNIKU/PARTNERJU</w:t>
        </w:r>
        <w:r>
          <w:rPr>
            <w:noProof/>
            <w:webHidden/>
          </w:rPr>
          <w:tab/>
        </w:r>
        <w:r>
          <w:rPr>
            <w:noProof/>
            <w:webHidden/>
          </w:rPr>
          <w:fldChar w:fldCharType="begin"/>
        </w:r>
        <w:r>
          <w:rPr>
            <w:noProof/>
            <w:webHidden/>
          </w:rPr>
          <w:instrText xml:space="preserve"> PAGEREF _Toc231547922 \h </w:instrText>
        </w:r>
        <w:r>
          <w:rPr>
            <w:noProof/>
            <w:webHidden/>
          </w:rPr>
        </w:r>
        <w:r>
          <w:rPr>
            <w:noProof/>
            <w:webHidden/>
          </w:rPr>
          <w:fldChar w:fldCharType="separate"/>
        </w:r>
        <w:r>
          <w:rPr>
            <w:noProof/>
            <w:webHidden/>
          </w:rPr>
          <w:t>26</w:t>
        </w:r>
        <w:r>
          <w:rPr>
            <w:noProof/>
            <w:webHidden/>
          </w:rPr>
          <w:fldChar w:fldCharType="end"/>
        </w:r>
      </w:hyperlink>
    </w:p>
    <w:p w14:paraId="47EA4A0B" w14:textId="367F3AC4" w:rsidR="00497153" w:rsidRDefault="00497153">
      <w:pPr>
        <w:pStyle w:val="Kazalovsebine2"/>
        <w:rPr>
          <w:rFonts w:cstheme="minorBidi"/>
          <w:noProof/>
          <w:kern w:val="2"/>
          <w:sz w:val="24"/>
          <w:szCs w:val="24"/>
          <w14:ligatures w14:val="standardContextual"/>
        </w:rPr>
      </w:pPr>
      <w:hyperlink w:anchor="_Toc231547923" w:history="1">
        <w:r w:rsidRPr="002C06AB">
          <w:rPr>
            <w:rStyle w:val="Hiperpovezava"/>
            <w:i/>
            <w:noProof/>
          </w:rPr>
          <w:t>V primeru skupne ponudbe je potrebno obrazec izpolniti za vsakega posameznega parterja.</w:t>
        </w:r>
        <w:r>
          <w:rPr>
            <w:noProof/>
            <w:webHidden/>
          </w:rPr>
          <w:tab/>
        </w:r>
        <w:r>
          <w:rPr>
            <w:noProof/>
            <w:webHidden/>
          </w:rPr>
          <w:fldChar w:fldCharType="begin"/>
        </w:r>
        <w:r>
          <w:rPr>
            <w:noProof/>
            <w:webHidden/>
          </w:rPr>
          <w:instrText xml:space="preserve"> PAGEREF _Toc231547923 \h </w:instrText>
        </w:r>
        <w:r>
          <w:rPr>
            <w:noProof/>
            <w:webHidden/>
          </w:rPr>
        </w:r>
        <w:r>
          <w:rPr>
            <w:noProof/>
            <w:webHidden/>
          </w:rPr>
          <w:fldChar w:fldCharType="separate"/>
        </w:r>
        <w:r>
          <w:rPr>
            <w:noProof/>
            <w:webHidden/>
          </w:rPr>
          <w:t>26</w:t>
        </w:r>
        <w:r>
          <w:rPr>
            <w:noProof/>
            <w:webHidden/>
          </w:rPr>
          <w:fldChar w:fldCharType="end"/>
        </w:r>
      </w:hyperlink>
    </w:p>
    <w:p w14:paraId="02276270" w14:textId="37EE6C09" w:rsidR="00497153" w:rsidRDefault="00497153">
      <w:pPr>
        <w:pStyle w:val="Kazalovsebine2"/>
        <w:rPr>
          <w:rFonts w:cstheme="minorBidi"/>
          <w:noProof/>
          <w:kern w:val="2"/>
          <w:sz w:val="24"/>
          <w:szCs w:val="24"/>
          <w14:ligatures w14:val="standardContextual"/>
        </w:rPr>
      </w:pPr>
      <w:hyperlink w:anchor="_Toc231547924" w:history="1">
        <w:r w:rsidRPr="002C06AB">
          <w:rPr>
            <w:rStyle w:val="Hiperpovezava"/>
            <w:noProof/>
          </w:rPr>
          <w:t>3.3.</w:t>
        </w:r>
        <w:r>
          <w:rPr>
            <w:rFonts w:cstheme="minorBidi"/>
            <w:noProof/>
            <w:kern w:val="2"/>
            <w:sz w:val="24"/>
            <w:szCs w:val="24"/>
            <w14:ligatures w14:val="standardContextual"/>
          </w:rPr>
          <w:tab/>
        </w:r>
        <w:r w:rsidRPr="002C06AB">
          <w:rPr>
            <w:rStyle w:val="Hiperpovezava"/>
            <w:noProof/>
          </w:rPr>
          <w:t>PODATKI O PODIZVAJALCIH S PRIPADAJOČIM SOGLASJEM</w:t>
        </w:r>
        <w:r>
          <w:rPr>
            <w:noProof/>
            <w:webHidden/>
          </w:rPr>
          <w:tab/>
        </w:r>
        <w:r>
          <w:rPr>
            <w:noProof/>
            <w:webHidden/>
          </w:rPr>
          <w:fldChar w:fldCharType="begin"/>
        </w:r>
        <w:r>
          <w:rPr>
            <w:noProof/>
            <w:webHidden/>
          </w:rPr>
          <w:instrText xml:space="preserve"> PAGEREF _Toc231547924 \h </w:instrText>
        </w:r>
        <w:r>
          <w:rPr>
            <w:noProof/>
            <w:webHidden/>
          </w:rPr>
        </w:r>
        <w:r>
          <w:rPr>
            <w:noProof/>
            <w:webHidden/>
          </w:rPr>
          <w:fldChar w:fldCharType="separate"/>
        </w:r>
        <w:r>
          <w:rPr>
            <w:noProof/>
            <w:webHidden/>
          </w:rPr>
          <w:t>27</w:t>
        </w:r>
        <w:r>
          <w:rPr>
            <w:noProof/>
            <w:webHidden/>
          </w:rPr>
          <w:fldChar w:fldCharType="end"/>
        </w:r>
      </w:hyperlink>
    </w:p>
    <w:p w14:paraId="3BF81F61" w14:textId="0C561265" w:rsidR="00497153" w:rsidRDefault="00497153">
      <w:pPr>
        <w:pStyle w:val="Kazalovsebine2"/>
        <w:rPr>
          <w:rFonts w:cstheme="minorBidi"/>
          <w:noProof/>
          <w:kern w:val="2"/>
          <w:sz w:val="24"/>
          <w:szCs w:val="24"/>
          <w14:ligatures w14:val="standardContextual"/>
        </w:rPr>
      </w:pPr>
      <w:hyperlink w:anchor="_Toc231547925" w:history="1">
        <w:r w:rsidRPr="002C06AB">
          <w:rPr>
            <w:rStyle w:val="Hiperpovezava"/>
            <w:noProof/>
          </w:rPr>
          <w:t>3.4.</w:t>
        </w:r>
        <w:r>
          <w:rPr>
            <w:rFonts w:cstheme="minorBidi"/>
            <w:noProof/>
            <w:kern w:val="2"/>
            <w:sz w:val="24"/>
            <w:szCs w:val="24"/>
            <w14:ligatures w14:val="standardContextual"/>
          </w:rPr>
          <w:tab/>
        </w:r>
        <w:r w:rsidRPr="002C06AB">
          <w:rPr>
            <w:rStyle w:val="Hiperpovezava"/>
            <w:noProof/>
          </w:rPr>
          <w:t>POOBLASTILO ZA PRIDOBITEV POTRDIL IZ URADNIH EVIDENC</w:t>
        </w:r>
        <w:r>
          <w:rPr>
            <w:noProof/>
            <w:webHidden/>
          </w:rPr>
          <w:tab/>
        </w:r>
        <w:r>
          <w:rPr>
            <w:noProof/>
            <w:webHidden/>
          </w:rPr>
          <w:fldChar w:fldCharType="begin"/>
        </w:r>
        <w:r>
          <w:rPr>
            <w:noProof/>
            <w:webHidden/>
          </w:rPr>
          <w:instrText xml:space="preserve"> PAGEREF _Toc231547925 \h </w:instrText>
        </w:r>
        <w:r>
          <w:rPr>
            <w:noProof/>
            <w:webHidden/>
          </w:rPr>
        </w:r>
        <w:r>
          <w:rPr>
            <w:noProof/>
            <w:webHidden/>
          </w:rPr>
          <w:fldChar w:fldCharType="separate"/>
        </w:r>
        <w:r>
          <w:rPr>
            <w:noProof/>
            <w:webHidden/>
          </w:rPr>
          <w:t>28</w:t>
        </w:r>
        <w:r>
          <w:rPr>
            <w:noProof/>
            <w:webHidden/>
          </w:rPr>
          <w:fldChar w:fldCharType="end"/>
        </w:r>
      </w:hyperlink>
    </w:p>
    <w:p w14:paraId="38D8AB07" w14:textId="3E118BF5" w:rsidR="00497153" w:rsidRDefault="00497153">
      <w:pPr>
        <w:pStyle w:val="Kazalovsebine2"/>
        <w:rPr>
          <w:rFonts w:cstheme="minorBidi"/>
          <w:noProof/>
          <w:kern w:val="2"/>
          <w:sz w:val="24"/>
          <w:szCs w:val="24"/>
          <w14:ligatures w14:val="standardContextual"/>
        </w:rPr>
      </w:pPr>
      <w:hyperlink w:anchor="_Toc231547926" w:history="1">
        <w:r w:rsidRPr="002C06AB">
          <w:rPr>
            <w:rStyle w:val="Hiperpovezava"/>
            <w:noProof/>
          </w:rPr>
          <w:t>3.5.</w:t>
        </w:r>
        <w:r>
          <w:rPr>
            <w:rFonts w:cstheme="minorBidi"/>
            <w:noProof/>
            <w:kern w:val="2"/>
            <w:sz w:val="24"/>
            <w:szCs w:val="24"/>
            <w14:ligatures w14:val="standardContextual"/>
          </w:rPr>
          <w:tab/>
        </w:r>
        <w:r w:rsidRPr="002C06AB">
          <w:rPr>
            <w:rStyle w:val="Hiperpovezava"/>
            <w:noProof/>
          </w:rPr>
          <w:t>PODATKI O KADROVSKIH ZMOGLJIVOSTIH</w:t>
        </w:r>
        <w:r>
          <w:rPr>
            <w:noProof/>
            <w:webHidden/>
          </w:rPr>
          <w:tab/>
        </w:r>
        <w:r>
          <w:rPr>
            <w:noProof/>
            <w:webHidden/>
          </w:rPr>
          <w:fldChar w:fldCharType="begin"/>
        </w:r>
        <w:r>
          <w:rPr>
            <w:noProof/>
            <w:webHidden/>
          </w:rPr>
          <w:instrText xml:space="preserve"> PAGEREF _Toc231547926 \h </w:instrText>
        </w:r>
        <w:r>
          <w:rPr>
            <w:noProof/>
            <w:webHidden/>
          </w:rPr>
        </w:r>
        <w:r>
          <w:rPr>
            <w:noProof/>
            <w:webHidden/>
          </w:rPr>
          <w:fldChar w:fldCharType="separate"/>
        </w:r>
        <w:r>
          <w:rPr>
            <w:noProof/>
            <w:webHidden/>
          </w:rPr>
          <w:t>29</w:t>
        </w:r>
        <w:r>
          <w:rPr>
            <w:noProof/>
            <w:webHidden/>
          </w:rPr>
          <w:fldChar w:fldCharType="end"/>
        </w:r>
      </w:hyperlink>
    </w:p>
    <w:p w14:paraId="6B25ED67" w14:textId="3D04B6DB" w:rsidR="00497153" w:rsidRDefault="00497153">
      <w:pPr>
        <w:pStyle w:val="Kazalovsebine2"/>
        <w:rPr>
          <w:rFonts w:cstheme="minorBidi"/>
          <w:noProof/>
          <w:kern w:val="2"/>
          <w:sz w:val="24"/>
          <w:szCs w:val="24"/>
          <w14:ligatures w14:val="standardContextual"/>
        </w:rPr>
      </w:pPr>
      <w:hyperlink w:anchor="_Toc231547927" w:history="1">
        <w:r w:rsidRPr="002C06AB">
          <w:rPr>
            <w:rStyle w:val="Hiperpovezava"/>
            <w:noProof/>
          </w:rPr>
          <w:t>3.6.</w:t>
        </w:r>
        <w:r>
          <w:rPr>
            <w:rFonts w:cstheme="minorBidi"/>
            <w:noProof/>
            <w:kern w:val="2"/>
            <w:sz w:val="24"/>
            <w:szCs w:val="24"/>
            <w14:ligatures w14:val="standardContextual"/>
          </w:rPr>
          <w:tab/>
        </w:r>
        <w:r w:rsidRPr="002C06AB">
          <w:rPr>
            <w:rStyle w:val="Hiperpovezava"/>
            <w:noProof/>
          </w:rPr>
          <w:t>PODATKI O REFERENČNEM DELU</w:t>
        </w:r>
        <w:r>
          <w:rPr>
            <w:noProof/>
            <w:webHidden/>
          </w:rPr>
          <w:tab/>
        </w:r>
        <w:r>
          <w:rPr>
            <w:noProof/>
            <w:webHidden/>
          </w:rPr>
          <w:fldChar w:fldCharType="begin"/>
        </w:r>
        <w:r>
          <w:rPr>
            <w:noProof/>
            <w:webHidden/>
          </w:rPr>
          <w:instrText xml:space="preserve"> PAGEREF _Toc231547927 \h </w:instrText>
        </w:r>
        <w:r>
          <w:rPr>
            <w:noProof/>
            <w:webHidden/>
          </w:rPr>
        </w:r>
        <w:r>
          <w:rPr>
            <w:noProof/>
            <w:webHidden/>
          </w:rPr>
          <w:fldChar w:fldCharType="separate"/>
        </w:r>
        <w:r>
          <w:rPr>
            <w:noProof/>
            <w:webHidden/>
          </w:rPr>
          <w:t>30</w:t>
        </w:r>
        <w:r>
          <w:rPr>
            <w:noProof/>
            <w:webHidden/>
          </w:rPr>
          <w:fldChar w:fldCharType="end"/>
        </w:r>
      </w:hyperlink>
    </w:p>
    <w:p w14:paraId="29117BA9" w14:textId="6DE70E14" w:rsidR="00497153" w:rsidRDefault="00497153">
      <w:pPr>
        <w:pStyle w:val="Kazalovsebine2"/>
        <w:rPr>
          <w:rFonts w:cstheme="minorBidi"/>
          <w:noProof/>
          <w:kern w:val="2"/>
          <w:sz w:val="24"/>
          <w:szCs w:val="24"/>
          <w14:ligatures w14:val="standardContextual"/>
        </w:rPr>
      </w:pPr>
      <w:hyperlink w:anchor="_Toc231547928" w:history="1">
        <w:r w:rsidRPr="002C06AB">
          <w:rPr>
            <w:rStyle w:val="Hiperpovezava"/>
            <w:noProof/>
          </w:rPr>
          <w:t>3.7.</w:t>
        </w:r>
        <w:r>
          <w:rPr>
            <w:rFonts w:cstheme="minorBidi"/>
            <w:noProof/>
            <w:kern w:val="2"/>
            <w:sz w:val="24"/>
            <w:szCs w:val="24"/>
            <w14:ligatures w14:val="standardContextual"/>
          </w:rPr>
          <w:tab/>
        </w:r>
        <w:r w:rsidRPr="002C06AB">
          <w:rPr>
            <w:rStyle w:val="Hiperpovezava"/>
            <w:noProof/>
          </w:rPr>
          <w:t>REFERENČNO POTRDILO</w:t>
        </w:r>
        <w:r>
          <w:rPr>
            <w:noProof/>
            <w:webHidden/>
          </w:rPr>
          <w:tab/>
        </w:r>
        <w:r>
          <w:rPr>
            <w:noProof/>
            <w:webHidden/>
          </w:rPr>
          <w:fldChar w:fldCharType="begin"/>
        </w:r>
        <w:r>
          <w:rPr>
            <w:noProof/>
            <w:webHidden/>
          </w:rPr>
          <w:instrText xml:space="preserve"> PAGEREF _Toc231547928 \h </w:instrText>
        </w:r>
        <w:r>
          <w:rPr>
            <w:noProof/>
            <w:webHidden/>
          </w:rPr>
        </w:r>
        <w:r>
          <w:rPr>
            <w:noProof/>
            <w:webHidden/>
          </w:rPr>
          <w:fldChar w:fldCharType="separate"/>
        </w:r>
        <w:r>
          <w:rPr>
            <w:noProof/>
            <w:webHidden/>
          </w:rPr>
          <w:t>31</w:t>
        </w:r>
        <w:r>
          <w:rPr>
            <w:noProof/>
            <w:webHidden/>
          </w:rPr>
          <w:fldChar w:fldCharType="end"/>
        </w:r>
      </w:hyperlink>
    </w:p>
    <w:p w14:paraId="1EC1C3F6" w14:textId="2109F408" w:rsidR="00497153" w:rsidRDefault="00497153">
      <w:pPr>
        <w:pStyle w:val="Kazalovsebine2"/>
        <w:rPr>
          <w:rFonts w:cstheme="minorBidi"/>
          <w:noProof/>
          <w:kern w:val="2"/>
          <w:sz w:val="24"/>
          <w:szCs w:val="24"/>
          <w14:ligatures w14:val="standardContextual"/>
        </w:rPr>
      </w:pPr>
      <w:hyperlink w:anchor="_Toc231547929" w:history="1">
        <w:r w:rsidRPr="002C06AB">
          <w:rPr>
            <w:rStyle w:val="Hiperpovezava"/>
            <w:noProof/>
          </w:rPr>
          <w:t>3.8.</w:t>
        </w:r>
        <w:r>
          <w:rPr>
            <w:rFonts w:cstheme="minorBidi"/>
            <w:noProof/>
            <w:kern w:val="2"/>
            <w:sz w:val="24"/>
            <w:szCs w:val="24"/>
            <w14:ligatures w14:val="standardContextual"/>
          </w:rPr>
          <w:tab/>
        </w:r>
        <w:r w:rsidRPr="002C06AB">
          <w:rPr>
            <w:rStyle w:val="Hiperpovezava"/>
            <w:noProof/>
          </w:rPr>
          <w:t>VZOREC ZAVAROVANJA ZA RESNOST PONUDBE</w:t>
        </w:r>
        <w:r>
          <w:rPr>
            <w:noProof/>
            <w:webHidden/>
          </w:rPr>
          <w:tab/>
        </w:r>
        <w:r>
          <w:rPr>
            <w:noProof/>
            <w:webHidden/>
          </w:rPr>
          <w:fldChar w:fldCharType="begin"/>
        </w:r>
        <w:r>
          <w:rPr>
            <w:noProof/>
            <w:webHidden/>
          </w:rPr>
          <w:instrText xml:space="preserve"> PAGEREF _Toc231547929 \h </w:instrText>
        </w:r>
        <w:r>
          <w:rPr>
            <w:noProof/>
            <w:webHidden/>
          </w:rPr>
        </w:r>
        <w:r>
          <w:rPr>
            <w:noProof/>
            <w:webHidden/>
          </w:rPr>
          <w:fldChar w:fldCharType="separate"/>
        </w:r>
        <w:r>
          <w:rPr>
            <w:noProof/>
            <w:webHidden/>
          </w:rPr>
          <w:t>32</w:t>
        </w:r>
        <w:r>
          <w:rPr>
            <w:noProof/>
            <w:webHidden/>
          </w:rPr>
          <w:fldChar w:fldCharType="end"/>
        </w:r>
      </w:hyperlink>
    </w:p>
    <w:p w14:paraId="0A876560" w14:textId="5A6807E9" w:rsidR="00497153" w:rsidRDefault="00497153">
      <w:pPr>
        <w:pStyle w:val="Kazalovsebine2"/>
        <w:rPr>
          <w:rFonts w:cstheme="minorBidi"/>
          <w:noProof/>
          <w:kern w:val="2"/>
          <w:sz w:val="24"/>
          <w:szCs w:val="24"/>
          <w14:ligatures w14:val="standardContextual"/>
        </w:rPr>
      </w:pPr>
      <w:hyperlink w:anchor="_Toc231547930" w:history="1">
        <w:r w:rsidRPr="002C06AB">
          <w:rPr>
            <w:rStyle w:val="Hiperpovezava"/>
            <w:noProof/>
          </w:rPr>
          <w:t>3.9.</w:t>
        </w:r>
        <w:r>
          <w:rPr>
            <w:rFonts w:cstheme="minorBidi"/>
            <w:noProof/>
            <w:kern w:val="2"/>
            <w:sz w:val="24"/>
            <w:szCs w:val="24"/>
            <w14:ligatures w14:val="standardContextual"/>
          </w:rPr>
          <w:tab/>
        </w:r>
        <w:r w:rsidRPr="002C06AB">
          <w:rPr>
            <w:rStyle w:val="Hiperpovezava"/>
            <w:noProof/>
          </w:rPr>
          <w:t>VZOREC ZAVAROVANJA ZA DOBRO IZVEDBO POGODBENIH OBVEZNOSTI PO EPGP-758</w:t>
        </w:r>
        <w:r>
          <w:rPr>
            <w:noProof/>
            <w:webHidden/>
          </w:rPr>
          <w:tab/>
        </w:r>
        <w:r>
          <w:rPr>
            <w:noProof/>
            <w:webHidden/>
          </w:rPr>
          <w:fldChar w:fldCharType="begin"/>
        </w:r>
        <w:r>
          <w:rPr>
            <w:noProof/>
            <w:webHidden/>
          </w:rPr>
          <w:instrText xml:space="preserve"> PAGEREF _Toc231547930 \h </w:instrText>
        </w:r>
        <w:r>
          <w:rPr>
            <w:noProof/>
            <w:webHidden/>
          </w:rPr>
        </w:r>
        <w:r>
          <w:rPr>
            <w:noProof/>
            <w:webHidden/>
          </w:rPr>
          <w:fldChar w:fldCharType="separate"/>
        </w:r>
        <w:r>
          <w:rPr>
            <w:noProof/>
            <w:webHidden/>
          </w:rPr>
          <w:t>33</w:t>
        </w:r>
        <w:r>
          <w:rPr>
            <w:noProof/>
            <w:webHidden/>
          </w:rPr>
          <w:fldChar w:fldCharType="end"/>
        </w:r>
      </w:hyperlink>
    </w:p>
    <w:p w14:paraId="0748BF6A" w14:textId="18554C96" w:rsidR="00497153" w:rsidRDefault="00497153">
      <w:pPr>
        <w:pStyle w:val="Kazalovsebine2"/>
        <w:rPr>
          <w:rFonts w:cstheme="minorBidi"/>
          <w:noProof/>
          <w:kern w:val="2"/>
          <w:sz w:val="24"/>
          <w:szCs w:val="24"/>
          <w14:ligatures w14:val="standardContextual"/>
        </w:rPr>
      </w:pPr>
      <w:hyperlink w:anchor="_Toc231547931" w:history="1">
        <w:r w:rsidRPr="002C06AB">
          <w:rPr>
            <w:rStyle w:val="Hiperpovezava"/>
            <w:noProof/>
          </w:rPr>
          <w:t>3.10.</w:t>
        </w:r>
        <w:r>
          <w:rPr>
            <w:rFonts w:cstheme="minorBidi"/>
            <w:noProof/>
            <w:kern w:val="2"/>
            <w:sz w:val="24"/>
            <w:szCs w:val="24"/>
            <w14:ligatures w14:val="standardContextual"/>
          </w:rPr>
          <w:tab/>
        </w:r>
        <w:r w:rsidRPr="002C06AB">
          <w:rPr>
            <w:rStyle w:val="Hiperpovezava"/>
            <w:noProof/>
          </w:rPr>
          <w:t>VZOREC ZAVAROVANJA ZA ODPRAVO NAPAK V GARANCIJSKEM ROKU PO EPGP-758</w:t>
        </w:r>
        <w:r>
          <w:rPr>
            <w:noProof/>
            <w:webHidden/>
          </w:rPr>
          <w:tab/>
        </w:r>
        <w:r>
          <w:rPr>
            <w:noProof/>
            <w:webHidden/>
          </w:rPr>
          <w:fldChar w:fldCharType="begin"/>
        </w:r>
        <w:r>
          <w:rPr>
            <w:noProof/>
            <w:webHidden/>
          </w:rPr>
          <w:instrText xml:space="preserve"> PAGEREF _Toc231547931 \h </w:instrText>
        </w:r>
        <w:r>
          <w:rPr>
            <w:noProof/>
            <w:webHidden/>
          </w:rPr>
        </w:r>
        <w:r>
          <w:rPr>
            <w:noProof/>
            <w:webHidden/>
          </w:rPr>
          <w:fldChar w:fldCharType="separate"/>
        </w:r>
        <w:r>
          <w:rPr>
            <w:noProof/>
            <w:webHidden/>
          </w:rPr>
          <w:t>34</w:t>
        </w:r>
        <w:r>
          <w:rPr>
            <w:noProof/>
            <w:webHidden/>
          </w:rPr>
          <w:fldChar w:fldCharType="end"/>
        </w:r>
      </w:hyperlink>
    </w:p>
    <w:p w14:paraId="0CE3E714" w14:textId="7A98FFC9" w:rsidR="00497153" w:rsidRDefault="00497153">
      <w:pPr>
        <w:pStyle w:val="Kazalovsebine2"/>
        <w:rPr>
          <w:rFonts w:cstheme="minorBidi"/>
          <w:noProof/>
          <w:kern w:val="2"/>
          <w:sz w:val="24"/>
          <w:szCs w:val="24"/>
          <w14:ligatures w14:val="standardContextual"/>
        </w:rPr>
      </w:pPr>
      <w:hyperlink w:anchor="_Toc231547932" w:history="1">
        <w:r w:rsidRPr="002C06AB">
          <w:rPr>
            <w:rStyle w:val="Hiperpovezava"/>
            <w:noProof/>
          </w:rPr>
          <w:t>3.11.</w:t>
        </w:r>
        <w:r>
          <w:rPr>
            <w:rFonts w:cstheme="minorBidi"/>
            <w:noProof/>
            <w:kern w:val="2"/>
            <w:sz w:val="24"/>
            <w:szCs w:val="24"/>
            <w14:ligatures w14:val="standardContextual"/>
          </w:rPr>
          <w:tab/>
        </w:r>
        <w:r w:rsidRPr="002C06AB">
          <w:rPr>
            <w:rStyle w:val="Hiperpovezava"/>
            <w:noProof/>
          </w:rPr>
          <w:t>VZOREC POGODBE</w:t>
        </w:r>
        <w:r>
          <w:rPr>
            <w:noProof/>
            <w:webHidden/>
          </w:rPr>
          <w:tab/>
        </w:r>
        <w:r>
          <w:rPr>
            <w:noProof/>
            <w:webHidden/>
          </w:rPr>
          <w:fldChar w:fldCharType="begin"/>
        </w:r>
        <w:r>
          <w:rPr>
            <w:noProof/>
            <w:webHidden/>
          </w:rPr>
          <w:instrText xml:space="preserve"> PAGEREF _Toc231547932 \h </w:instrText>
        </w:r>
        <w:r>
          <w:rPr>
            <w:noProof/>
            <w:webHidden/>
          </w:rPr>
        </w:r>
        <w:r>
          <w:rPr>
            <w:noProof/>
            <w:webHidden/>
          </w:rPr>
          <w:fldChar w:fldCharType="separate"/>
        </w:r>
        <w:r>
          <w:rPr>
            <w:noProof/>
            <w:webHidden/>
          </w:rPr>
          <w:t>35</w:t>
        </w:r>
        <w:r>
          <w:rPr>
            <w:noProof/>
            <w:webHidden/>
          </w:rPr>
          <w:fldChar w:fldCharType="end"/>
        </w:r>
      </w:hyperlink>
    </w:p>
    <w:p w14:paraId="1E24AC21" w14:textId="5569D126" w:rsidR="00497153" w:rsidRDefault="00497153">
      <w:pPr>
        <w:pStyle w:val="Kazalovsebine2"/>
        <w:rPr>
          <w:rFonts w:cstheme="minorBidi"/>
          <w:noProof/>
          <w:kern w:val="2"/>
          <w:sz w:val="24"/>
          <w:szCs w:val="24"/>
          <w14:ligatures w14:val="standardContextual"/>
        </w:rPr>
      </w:pPr>
      <w:hyperlink w:anchor="_Toc231547933" w:history="1">
        <w:r w:rsidRPr="002C06AB">
          <w:rPr>
            <w:rStyle w:val="Hiperpovezava"/>
            <w:noProof/>
          </w:rPr>
          <w:t>3.12.</w:t>
        </w:r>
        <w:r>
          <w:rPr>
            <w:rFonts w:cstheme="minorBidi"/>
            <w:noProof/>
            <w:kern w:val="2"/>
            <w:sz w:val="24"/>
            <w:szCs w:val="24"/>
            <w14:ligatures w14:val="standardContextual"/>
          </w:rPr>
          <w:tab/>
        </w:r>
        <w:r w:rsidRPr="002C06AB">
          <w:rPr>
            <w:rStyle w:val="Hiperpovezava"/>
            <w:noProof/>
          </w:rPr>
          <w:t>PROJEKTNA NALOGA</w:t>
        </w:r>
        <w:r>
          <w:rPr>
            <w:noProof/>
            <w:webHidden/>
          </w:rPr>
          <w:tab/>
        </w:r>
        <w:r>
          <w:rPr>
            <w:noProof/>
            <w:webHidden/>
          </w:rPr>
          <w:fldChar w:fldCharType="begin"/>
        </w:r>
        <w:r>
          <w:rPr>
            <w:noProof/>
            <w:webHidden/>
          </w:rPr>
          <w:instrText xml:space="preserve"> PAGEREF _Toc231547933 \h </w:instrText>
        </w:r>
        <w:r>
          <w:rPr>
            <w:noProof/>
            <w:webHidden/>
          </w:rPr>
        </w:r>
        <w:r>
          <w:rPr>
            <w:noProof/>
            <w:webHidden/>
          </w:rPr>
          <w:fldChar w:fldCharType="separate"/>
        </w:r>
        <w:r>
          <w:rPr>
            <w:noProof/>
            <w:webHidden/>
          </w:rPr>
          <w:t>55</w:t>
        </w:r>
        <w:r>
          <w:rPr>
            <w:noProof/>
            <w:webHidden/>
          </w:rPr>
          <w:fldChar w:fldCharType="end"/>
        </w:r>
      </w:hyperlink>
    </w:p>
    <w:p w14:paraId="7FEC3ADC" w14:textId="5130B4BD" w:rsidR="00497153" w:rsidRDefault="00497153">
      <w:pPr>
        <w:pStyle w:val="Kazalovsebine2"/>
        <w:rPr>
          <w:rFonts w:cstheme="minorBidi"/>
          <w:noProof/>
          <w:kern w:val="2"/>
          <w:sz w:val="24"/>
          <w:szCs w:val="24"/>
          <w14:ligatures w14:val="standardContextual"/>
        </w:rPr>
      </w:pPr>
      <w:hyperlink w:anchor="_Toc231547934" w:history="1">
        <w:r w:rsidRPr="002C06AB">
          <w:rPr>
            <w:rStyle w:val="Hiperpovezava"/>
            <w:noProof/>
          </w:rPr>
          <w:t>3.13.</w:t>
        </w:r>
        <w:r>
          <w:rPr>
            <w:rFonts w:cstheme="minorBidi"/>
            <w:noProof/>
            <w:kern w:val="2"/>
            <w:sz w:val="24"/>
            <w:szCs w:val="24"/>
            <w14:ligatures w14:val="standardContextual"/>
          </w:rPr>
          <w:tab/>
        </w:r>
        <w:r w:rsidRPr="002C06AB">
          <w:rPr>
            <w:rStyle w:val="Hiperpovezava"/>
            <w:noProof/>
          </w:rPr>
          <w:t>PLAN PLAČIL</w:t>
        </w:r>
        <w:r>
          <w:rPr>
            <w:noProof/>
            <w:webHidden/>
          </w:rPr>
          <w:tab/>
        </w:r>
        <w:r>
          <w:rPr>
            <w:noProof/>
            <w:webHidden/>
          </w:rPr>
          <w:fldChar w:fldCharType="begin"/>
        </w:r>
        <w:r>
          <w:rPr>
            <w:noProof/>
            <w:webHidden/>
          </w:rPr>
          <w:instrText xml:space="preserve"> PAGEREF _Toc231547934 \h </w:instrText>
        </w:r>
        <w:r>
          <w:rPr>
            <w:noProof/>
            <w:webHidden/>
          </w:rPr>
        </w:r>
        <w:r>
          <w:rPr>
            <w:noProof/>
            <w:webHidden/>
          </w:rPr>
          <w:fldChar w:fldCharType="separate"/>
        </w:r>
        <w:r>
          <w:rPr>
            <w:noProof/>
            <w:webHidden/>
          </w:rPr>
          <w:t>56</w:t>
        </w:r>
        <w:r>
          <w:rPr>
            <w:noProof/>
            <w:webHidden/>
          </w:rPr>
          <w:fldChar w:fldCharType="end"/>
        </w:r>
      </w:hyperlink>
    </w:p>
    <w:p w14:paraId="249B1810" w14:textId="19648625" w:rsidR="00497153" w:rsidRDefault="00497153">
      <w:pPr>
        <w:pStyle w:val="Kazalovsebine2"/>
        <w:rPr>
          <w:rFonts w:cstheme="minorBidi"/>
          <w:noProof/>
          <w:kern w:val="2"/>
          <w:sz w:val="24"/>
          <w:szCs w:val="24"/>
          <w14:ligatures w14:val="standardContextual"/>
        </w:rPr>
      </w:pPr>
      <w:hyperlink w:anchor="_Toc231547935" w:history="1">
        <w:r w:rsidRPr="002C06AB">
          <w:rPr>
            <w:rStyle w:val="Hiperpovezava"/>
            <w:noProof/>
          </w:rPr>
          <w:t>3.14.</w:t>
        </w:r>
        <w:r>
          <w:rPr>
            <w:rFonts w:cstheme="minorBidi"/>
            <w:noProof/>
            <w:kern w:val="2"/>
            <w:sz w:val="24"/>
            <w:szCs w:val="24"/>
            <w14:ligatures w14:val="standardContextual"/>
          </w:rPr>
          <w:tab/>
        </w:r>
        <w:r w:rsidRPr="002C06AB">
          <w:rPr>
            <w:rStyle w:val="Hiperpovezava"/>
            <w:bCs/>
            <w:noProof/>
          </w:rPr>
          <w:t>IZJAVA po 35. členu ZIntPK</w:t>
        </w:r>
        <w:r>
          <w:rPr>
            <w:noProof/>
            <w:webHidden/>
          </w:rPr>
          <w:tab/>
        </w:r>
        <w:r>
          <w:rPr>
            <w:noProof/>
            <w:webHidden/>
          </w:rPr>
          <w:fldChar w:fldCharType="begin"/>
        </w:r>
        <w:r>
          <w:rPr>
            <w:noProof/>
            <w:webHidden/>
          </w:rPr>
          <w:instrText xml:space="preserve"> PAGEREF _Toc231547935 \h </w:instrText>
        </w:r>
        <w:r>
          <w:rPr>
            <w:noProof/>
            <w:webHidden/>
          </w:rPr>
        </w:r>
        <w:r>
          <w:rPr>
            <w:noProof/>
            <w:webHidden/>
          </w:rPr>
          <w:fldChar w:fldCharType="separate"/>
        </w:r>
        <w:r>
          <w:rPr>
            <w:noProof/>
            <w:webHidden/>
          </w:rPr>
          <w:t>57</w:t>
        </w:r>
        <w:r>
          <w:rPr>
            <w:noProof/>
            <w:webHidden/>
          </w:rPr>
          <w:fldChar w:fldCharType="end"/>
        </w:r>
      </w:hyperlink>
    </w:p>
    <w:p w14:paraId="6CF6E751" w14:textId="474FE000" w:rsidR="00497153" w:rsidRDefault="00497153">
      <w:pPr>
        <w:pStyle w:val="Kazalovsebine2"/>
        <w:rPr>
          <w:rFonts w:cstheme="minorBidi"/>
          <w:noProof/>
          <w:kern w:val="2"/>
          <w:sz w:val="24"/>
          <w:szCs w:val="24"/>
          <w14:ligatures w14:val="standardContextual"/>
        </w:rPr>
      </w:pPr>
      <w:hyperlink w:anchor="_Toc231547936" w:history="1">
        <w:r w:rsidRPr="002C06AB">
          <w:rPr>
            <w:rStyle w:val="Hiperpovezava"/>
            <w:bCs/>
            <w:noProof/>
          </w:rPr>
          <w:t>3.15.</w:t>
        </w:r>
        <w:r>
          <w:rPr>
            <w:rFonts w:cstheme="minorBidi"/>
            <w:noProof/>
            <w:kern w:val="2"/>
            <w:sz w:val="24"/>
            <w:szCs w:val="24"/>
            <w14:ligatures w14:val="standardContextual"/>
          </w:rPr>
          <w:tab/>
        </w:r>
        <w:r w:rsidRPr="002C06AB">
          <w:rPr>
            <w:rStyle w:val="Hiperpovezava"/>
            <w:bCs/>
            <w:noProof/>
          </w:rPr>
          <w:t>IZJAVA O UDELEŽBI FIZIČNIH IN PRAVNIH OSEB V LASTNIŠTVU PONUDNIKA</w:t>
        </w:r>
        <w:r>
          <w:rPr>
            <w:noProof/>
            <w:webHidden/>
          </w:rPr>
          <w:tab/>
        </w:r>
        <w:r>
          <w:rPr>
            <w:noProof/>
            <w:webHidden/>
          </w:rPr>
          <w:fldChar w:fldCharType="begin"/>
        </w:r>
        <w:r>
          <w:rPr>
            <w:noProof/>
            <w:webHidden/>
          </w:rPr>
          <w:instrText xml:space="preserve"> PAGEREF _Toc231547936 \h </w:instrText>
        </w:r>
        <w:r>
          <w:rPr>
            <w:noProof/>
            <w:webHidden/>
          </w:rPr>
        </w:r>
        <w:r>
          <w:rPr>
            <w:noProof/>
            <w:webHidden/>
          </w:rPr>
          <w:fldChar w:fldCharType="separate"/>
        </w:r>
        <w:r>
          <w:rPr>
            <w:noProof/>
            <w:webHidden/>
          </w:rPr>
          <w:t>58</w:t>
        </w:r>
        <w:r>
          <w:rPr>
            <w:noProof/>
            <w:webHidden/>
          </w:rPr>
          <w:fldChar w:fldCharType="end"/>
        </w:r>
      </w:hyperlink>
    </w:p>
    <w:p w14:paraId="5714EF88" w14:textId="6BFCAC18" w:rsidR="00497153" w:rsidRDefault="00497153">
      <w:pPr>
        <w:pStyle w:val="Kazalovsebine2"/>
        <w:rPr>
          <w:rFonts w:cstheme="minorBidi"/>
          <w:noProof/>
          <w:kern w:val="2"/>
          <w:sz w:val="24"/>
          <w:szCs w:val="24"/>
          <w14:ligatures w14:val="standardContextual"/>
        </w:rPr>
      </w:pPr>
      <w:hyperlink w:anchor="_Toc231547937" w:history="1">
        <w:r w:rsidRPr="002C06AB">
          <w:rPr>
            <w:rStyle w:val="Hiperpovezava"/>
            <w:bCs/>
            <w:noProof/>
          </w:rPr>
          <w:t>3.16.</w:t>
        </w:r>
        <w:r>
          <w:rPr>
            <w:rFonts w:cstheme="minorBidi"/>
            <w:noProof/>
            <w:kern w:val="2"/>
            <w:sz w:val="24"/>
            <w:szCs w:val="24"/>
            <w14:ligatures w14:val="standardContextual"/>
          </w:rPr>
          <w:tab/>
        </w:r>
        <w:r w:rsidRPr="002C06AB">
          <w:rPr>
            <w:rStyle w:val="Hiperpovezava"/>
            <w:bCs/>
            <w:noProof/>
          </w:rPr>
          <w:t>SOGLASJE ZA PREVERJANJE</w:t>
        </w:r>
        <w:r>
          <w:rPr>
            <w:noProof/>
            <w:webHidden/>
          </w:rPr>
          <w:tab/>
        </w:r>
        <w:r>
          <w:rPr>
            <w:noProof/>
            <w:webHidden/>
          </w:rPr>
          <w:fldChar w:fldCharType="begin"/>
        </w:r>
        <w:r>
          <w:rPr>
            <w:noProof/>
            <w:webHidden/>
          </w:rPr>
          <w:instrText xml:space="preserve"> PAGEREF _Toc231547937 \h </w:instrText>
        </w:r>
        <w:r>
          <w:rPr>
            <w:noProof/>
            <w:webHidden/>
          </w:rPr>
        </w:r>
        <w:r>
          <w:rPr>
            <w:noProof/>
            <w:webHidden/>
          </w:rPr>
          <w:fldChar w:fldCharType="separate"/>
        </w:r>
        <w:r>
          <w:rPr>
            <w:noProof/>
            <w:webHidden/>
          </w:rPr>
          <w:t>61</w:t>
        </w:r>
        <w:r>
          <w:rPr>
            <w:noProof/>
            <w:webHidden/>
          </w:rPr>
          <w:fldChar w:fldCharType="end"/>
        </w:r>
      </w:hyperlink>
    </w:p>
    <w:p w14:paraId="59361DD4" w14:textId="0F741011" w:rsidR="00497153" w:rsidRDefault="00497153">
      <w:pPr>
        <w:pStyle w:val="Kazalovsebine2"/>
        <w:rPr>
          <w:rFonts w:cstheme="minorBidi"/>
          <w:noProof/>
          <w:kern w:val="2"/>
          <w:sz w:val="24"/>
          <w:szCs w:val="24"/>
          <w14:ligatures w14:val="standardContextual"/>
        </w:rPr>
      </w:pPr>
      <w:hyperlink w:anchor="_Toc231547938" w:history="1">
        <w:r w:rsidRPr="002C06AB">
          <w:rPr>
            <w:rStyle w:val="Hiperpovezava"/>
            <w:bCs/>
            <w:noProof/>
          </w:rPr>
          <w:t>3.17.</w:t>
        </w:r>
        <w:r>
          <w:rPr>
            <w:rFonts w:cstheme="minorBidi"/>
            <w:noProof/>
            <w:kern w:val="2"/>
            <w:sz w:val="24"/>
            <w:szCs w:val="24"/>
            <w14:ligatures w14:val="standardContextual"/>
          </w:rPr>
          <w:tab/>
        </w:r>
        <w:r w:rsidRPr="002C06AB">
          <w:rPr>
            <w:rStyle w:val="Hiperpovezava"/>
            <w:bCs/>
            <w:noProof/>
          </w:rPr>
          <w:t>IZJAVA O PREPREČEVANJU DVOJNEGA FINANCIRANJA</w:t>
        </w:r>
        <w:r>
          <w:rPr>
            <w:noProof/>
            <w:webHidden/>
          </w:rPr>
          <w:tab/>
        </w:r>
        <w:r>
          <w:rPr>
            <w:noProof/>
            <w:webHidden/>
          </w:rPr>
          <w:fldChar w:fldCharType="begin"/>
        </w:r>
        <w:r>
          <w:rPr>
            <w:noProof/>
            <w:webHidden/>
          </w:rPr>
          <w:instrText xml:space="preserve"> PAGEREF _Toc231547938 \h </w:instrText>
        </w:r>
        <w:r>
          <w:rPr>
            <w:noProof/>
            <w:webHidden/>
          </w:rPr>
        </w:r>
        <w:r>
          <w:rPr>
            <w:noProof/>
            <w:webHidden/>
          </w:rPr>
          <w:fldChar w:fldCharType="separate"/>
        </w:r>
        <w:r>
          <w:rPr>
            <w:noProof/>
            <w:webHidden/>
          </w:rPr>
          <w:t>62</w:t>
        </w:r>
        <w:r>
          <w:rPr>
            <w:noProof/>
            <w:webHidden/>
          </w:rPr>
          <w:fldChar w:fldCharType="end"/>
        </w:r>
      </w:hyperlink>
    </w:p>
    <w:p w14:paraId="0C233DAA" w14:textId="77924D76" w:rsidR="00497153" w:rsidRDefault="00497153">
      <w:pPr>
        <w:pStyle w:val="Kazalovsebine2"/>
        <w:rPr>
          <w:rFonts w:cstheme="minorBidi"/>
          <w:noProof/>
          <w:kern w:val="2"/>
          <w:sz w:val="24"/>
          <w:szCs w:val="24"/>
          <w14:ligatures w14:val="standardContextual"/>
        </w:rPr>
      </w:pPr>
      <w:hyperlink w:anchor="_Toc231547939" w:history="1">
        <w:r w:rsidRPr="002C06AB">
          <w:rPr>
            <w:rStyle w:val="Hiperpovezava"/>
            <w:noProof/>
          </w:rPr>
          <w:t>3.18.</w:t>
        </w:r>
        <w:r>
          <w:rPr>
            <w:rFonts w:cstheme="minorBidi"/>
            <w:noProof/>
            <w:kern w:val="2"/>
            <w:sz w:val="24"/>
            <w:szCs w:val="24"/>
            <w14:ligatures w14:val="standardContextual"/>
          </w:rPr>
          <w:tab/>
        </w:r>
        <w:r w:rsidRPr="002C06AB">
          <w:rPr>
            <w:rStyle w:val="Hiperpovezava"/>
            <w:bCs/>
            <w:noProof/>
          </w:rPr>
          <w:t>IZJAVA O IZPOLNITVI NAČELA, DA SE NE ŠKODUJE BISTVENO</w:t>
        </w:r>
        <w:r>
          <w:rPr>
            <w:noProof/>
            <w:webHidden/>
          </w:rPr>
          <w:tab/>
        </w:r>
        <w:r>
          <w:rPr>
            <w:noProof/>
            <w:webHidden/>
          </w:rPr>
          <w:fldChar w:fldCharType="begin"/>
        </w:r>
        <w:r>
          <w:rPr>
            <w:noProof/>
            <w:webHidden/>
          </w:rPr>
          <w:instrText xml:space="preserve"> PAGEREF _Toc231547939 \h </w:instrText>
        </w:r>
        <w:r>
          <w:rPr>
            <w:noProof/>
            <w:webHidden/>
          </w:rPr>
        </w:r>
        <w:r>
          <w:rPr>
            <w:noProof/>
            <w:webHidden/>
          </w:rPr>
          <w:fldChar w:fldCharType="separate"/>
        </w:r>
        <w:r>
          <w:rPr>
            <w:noProof/>
            <w:webHidden/>
          </w:rPr>
          <w:t>63</w:t>
        </w:r>
        <w:r>
          <w:rPr>
            <w:noProof/>
            <w:webHidden/>
          </w:rPr>
          <w:fldChar w:fldCharType="end"/>
        </w:r>
      </w:hyperlink>
    </w:p>
    <w:p w14:paraId="3F014899" w14:textId="5BE940A5" w:rsidR="00497153" w:rsidRDefault="00497153">
      <w:pPr>
        <w:pStyle w:val="Kazalovsebine2"/>
        <w:rPr>
          <w:rFonts w:cstheme="minorBidi"/>
          <w:noProof/>
          <w:kern w:val="2"/>
          <w:sz w:val="24"/>
          <w:szCs w:val="24"/>
          <w14:ligatures w14:val="standardContextual"/>
        </w:rPr>
      </w:pPr>
      <w:hyperlink w:anchor="_Toc231547940" w:history="1">
        <w:r w:rsidRPr="002C06AB">
          <w:rPr>
            <w:rStyle w:val="Hiperpovezava"/>
            <w:bCs/>
            <w:noProof/>
          </w:rPr>
          <w:t>3.19.</w:t>
        </w:r>
        <w:r>
          <w:rPr>
            <w:rFonts w:cstheme="minorBidi"/>
            <w:noProof/>
            <w:kern w:val="2"/>
            <w:sz w:val="24"/>
            <w:szCs w:val="24"/>
            <w14:ligatures w14:val="standardContextual"/>
          </w:rPr>
          <w:tab/>
        </w:r>
        <w:r w:rsidRPr="002C06AB">
          <w:rPr>
            <w:rStyle w:val="Hiperpovezava"/>
            <w:bCs/>
            <w:noProof/>
          </w:rPr>
          <w:t>POTRDILO O OGLEDU</w:t>
        </w:r>
        <w:r>
          <w:rPr>
            <w:noProof/>
            <w:webHidden/>
          </w:rPr>
          <w:tab/>
        </w:r>
        <w:r>
          <w:rPr>
            <w:noProof/>
            <w:webHidden/>
          </w:rPr>
          <w:fldChar w:fldCharType="begin"/>
        </w:r>
        <w:r>
          <w:rPr>
            <w:noProof/>
            <w:webHidden/>
          </w:rPr>
          <w:instrText xml:space="preserve"> PAGEREF _Toc231547940 \h </w:instrText>
        </w:r>
        <w:r>
          <w:rPr>
            <w:noProof/>
            <w:webHidden/>
          </w:rPr>
        </w:r>
        <w:r>
          <w:rPr>
            <w:noProof/>
            <w:webHidden/>
          </w:rPr>
          <w:fldChar w:fldCharType="separate"/>
        </w:r>
        <w:r>
          <w:rPr>
            <w:noProof/>
            <w:webHidden/>
          </w:rPr>
          <w:t>64</w:t>
        </w:r>
        <w:r>
          <w:rPr>
            <w:noProof/>
            <w:webHidden/>
          </w:rPr>
          <w:fldChar w:fldCharType="end"/>
        </w:r>
      </w:hyperlink>
    </w:p>
    <w:p w14:paraId="2F4AE502" w14:textId="2CE93018" w:rsidR="00497153" w:rsidRDefault="00497153">
      <w:pPr>
        <w:pStyle w:val="Kazalovsebine2"/>
        <w:rPr>
          <w:rFonts w:cstheme="minorBidi"/>
          <w:noProof/>
          <w:kern w:val="2"/>
          <w:sz w:val="24"/>
          <w:szCs w:val="24"/>
          <w14:ligatures w14:val="standardContextual"/>
        </w:rPr>
      </w:pPr>
      <w:hyperlink w:anchor="_Toc231547941" w:history="1">
        <w:r w:rsidRPr="002C06AB">
          <w:rPr>
            <w:rStyle w:val="Hiperpovezava"/>
            <w:bCs/>
            <w:noProof/>
          </w:rPr>
          <w:t>3.20.</w:t>
        </w:r>
        <w:r>
          <w:rPr>
            <w:rFonts w:cstheme="minorBidi"/>
            <w:noProof/>
            <w:kern w:val="2"/>
            <w:sz w:val="24"/>
            <w:szCs w:val="24"/>
            <w14:ligatures w14:val="standardContextual"/>
          </w:rPr>
          <w:tab/>
        </w:r>
        <w:r w:rsidRPr="002C06AB">
          <w:rPr>
            <w:rStyle w:val="Hiperpovezava"/>
            <w:bCs/>
            <w:noProof/>
          </w:rPr>
          <w:t>OVOJNICA – FINANČNO ZAVAROVANJE ZA RESNOST PONUDBE</w:t>
        </w:r>
        <w:r>
          <w:rPr>
            <w:noProof/>
            <w:webHidden/>
          </w:rPr>
          <w:tab/>
        </w:r>
        <w:r>
          <w:rPr>
            <w:noProof/>
            <w:webHidden/>
          </w:rPr>
          <w:fldChar w:fldCharType="begin"/>
        </w:r>
        <w:r>
          <w:rPr>
            <w:noProof/>
            <w:webHidden/>
          </w:rPr>
          <w:instrText xml:space="preserve"> PAGEREF _Toc231547941 \h </w:instrText>
        </w:r>
        <w:r>
          <w:rPr>
            <w:noProof/>
            <w:webHidden/>
          </w:rPr>
        </w:r>
        <w:r>
          <w:rPr>
            <w:noProof/>
            <w:webHidden/>
          </w:rPr>
          <w:fldChar w:fldCharType="separate"/>
        </w:r>
        <w:r>
          <w:rPr>
            <w:noProof/>
            <w:webHidden/>
          </w:rPr>
          <w:t>65</w:t>
        </w:r>
        <w:r>
          <w:rPr>
            <w:noProof/>
            <w:webHidden/>
          </w:rPr>
          <w:fldChar w:fldCharType="end"/>
        </w:r>
      </w:hyperlink>
    </w:p>
    <w:p w14:paraId="2B95D6A3" w14:textId="674045E1" w:rsidR="00E5092E" w:rsidRPr="007A639A" w:rsidRDefault="008E183B" w:rsidP="00391B6F">
      <w:pPr>
        <w:spacing w:before="60" w:after="20" w:line="240" w:lineRule="auto"/>
        <w:rPr>
          <w:sz w:val="2"/>
          <w:szCs w:val="2"/>
          <w:lang w:val="sl-SI"/>
        </w:rPr>
      </w:pPr>
      <w:r w:rsidRPr="004E2F06">
        <w:rPr>
          <w:lang w:val="sl-SI"/>
        </w:rPr>
        <w:fldChar w:fldCharType="end"/>
      </w:r>
    </w:p>
    <w:p w14:paraId="2E57F59F" w14:textId="77777777" w:rsidR="007A1B19" w:rsidRPr="007A639A" w:rsidRDefault="007A1B19" w:rsidP="007A1B19">
      <w:pPr>
        <w:pStyle w:val="Naslov1"/>
        <w:numPr>
          <w:ilvl w:val="0"/>
          <w:numId w:val="1"/>
        </w:numPr>
        <w:rPr>
          <w:rFonts w:asciiTheme="minorHAnsi" w:hAnsiTheme="minorHAnsi"/>
          <w:lang w:val="sl-SI"/>
        </w:rPr>
      </w:pPr>
      <w:bookmarkStart w:id="0" w:name="_Toc231547897"/>
      <w:r w:rsidRPr="007A639A">
        <w:rPr>
          <w:rFonts w:asciiTheme="minorHAnsi" w:hAnsiTheme="minorHAnsi"/>
          <w:lang w:val="sl-SI"/>
        </w:rPr>
        <w:t xml:space="preserve">POVABILO K ODDAJI </w:t>
      </w:r>
      <w:r w:rsidR="003A1F57" w:rsidRPr="007A639A">
        <w:rPr>
          <w:rFonts w:asciiTheme="minorHAnsi" w:hAnsiTheme="minorHAnsi"/>
          <w:lang w:val="sl-SI"/>
        </w:rPr>
        <w:t>PONUDB</w:t>
      </w:r>
      <w:r w:rsidRPr="007A639A">
        <w:rPr>
          <w:rFonts w:asciiTheme="minorHAnsi" w:hAnsiTheme="minorHAnsi"/>
          <w:lang w:val="sl-SI"/>
        </w:rPr>
        <w:t>E</w:t>
      </w:r>
      <w:bookmarkEnd w:id="0"/>
    </w:p>
    <w:p w14:paraId="22D6E608" w14:textId="71A02CA0" w:rsidR="00FB71C5" w:rsidRPr="007A639A" w:rsidRDefault="00FB71C5" w:rsidP="00FB71C5">
      <w:pPr>
        <w:jc w:val="both"/>
        <w:rPr>
          <w:lang w:val="sl-SI"/>
        </w:rPr>
      </w:pPr>
      <w:bookmarkStart w:id="1" w:name="_Hlk524083129"/>
      <w:r w:rsidRPr="007A639A">
        <w:rPr>
          <w:lang w:val="sl-SI"/>
        </w:rPr>
        <w:t>Univerza v Mariboru, Slomškov trg 15, 2000 Maribor</w:t>
      </w:r>
      <w:bookmarkEnd w:id="1"/>
      <w:r w:rsidRPr="007A639A">
        <w:rPr>
          <w:lang w:val="sl-SI"/>
        </w:rPr>
        <w:t xml:space="preserve">, objavlja povabilo k oddaji ponudbe za javno naročilo za </w:t>
      </w:r>
      <w:r w:rsidR="004B3731">
        <w:rPr>
          <w:lang w:val="sl-SI"/>
        </w:rPr>
        <w:t>izvedbo projekta »</w:t>
      </w:r>
      <w:r w:rsidR="00F5286C">
        <w:rPr>
          <w:lang w:val="sl-SI"/>
        </w:rPr>
        <w:t>INNOVUM - Odkup in prenova objekta Fakultete za logistiko Univerze v Mariboru z raziskovalnim centrom za logistiko</w:t>
      </w:r>
      <w:r w:rsidR="004B3731" w:rsidRPr="004B3731">
        <w:rPr>
          <w:lang w:val="sl-SI"/>
        </w:rPr>
        <w:t>, pri kater</w:t>
      </w:r>
      <w:r w:rsidR="00C024C9">
        <w:rPr>
          <w:lang w:val="sl-SI"/>
        </w:rPr>
        <w:t xml:space="preserve">em </w:t>
      </w:r>
      <w:r w:rsidR="004B3731" w:rsidRPr="004B3731">
        <w:rPr>
          <w:lang w:val="sl-SI"/>
        </w:rPr>
        <w:t>se upoštevajo okoljski vidiki</w:t>
      </w:r>
      <w:r w:rsidR="004B3731">
        <w:rPr>
          <w:lang w:val="sl-SI"/>
        </w:rPr>
        <w:t>«</w:t>
      </w:r>
      <w:r w:rsidRPr="007A639A">
        <w:rPr>
          <w:lang w:val="sl-SI"/>
        </w:rPr>
        <w:t xml:space="preserve">, ki mora biti v celoti pripravljena v skladu s predmetno </w:t>
      </w:r>
      <w:r w:rsidRPr="00BC1748">
        <w:rPr>
          <w:lang w:val="sl-SI"/>
        </w:rPr>
        <w:t>dokumentacijo</w:t>
      </w:r>
      <w:r w:rsidR="00395249" w:rsidRPr="00BC1748">
        <w:rPr>
          <w:lang w:val="sl-SI"/>
        </w:rPr>
        <w:t xml:space="preserve"> v zvezi z oddajo javnega naročila</w:t>
      </w:r>
      <w:r w:rsidRPr="007A639A">
        <w:rPr>
          <w:lang w:val="sl-SI"/>
        </w:rPr>
        <w:t>, ki je brezplačno dostopna na portalu javnih naročil.</w:t>
      </w:r>
    </w:p>
    <w:p w14:paraId="2CF9BB2E" w14:textId="77777777" w:rsidR="007A1B19" w:rsidRPr="007A639A" w:rsidRDefault="007A1B19" w:rsidP="007A1B19">
      <w:pPr>
        <w:pStyle w:val="Naslov1"/>
        <w:numPr>
          <w:ilvl w:val="0"/>
          <w:numId w:val="1"/>
        </w:numPr>
        <w:rPr>
          <w:rFonts w:asciiTheme="minorHAnsi" w:hAnsiTheme="minorHAnsi"/>
          <w:lang w:val="sl-SI"/>
        </w:rPr>
      </w:pPr>
      <w:bookmarkStart w:id="2" w:name="_Toc231547898"/>
      <w:r w:rsidRPr="007A639A">
        <w:rPr>
          <w:rFonts w:asciiTheme="minorHAnsi" w:hAnsiTheme="minorHAnsi"/>
          <w:lang w:val="sl-SI"/>
        </w:rPr>
        <w:t xml:space="preserve">NAVODILA </w:t>
      </w:r>
      <w:r w:rsidR="003A1F57" w:rsidRPr="007A639A">
        <w:rPr>
          <w:rFonts w:asciiTheme="minorHAnsi" w:hAnsiTheme="minorHAnsi"/>
          <w:lang w:val="sl-SI"/>
        </w:rPr>
        <w:t>PONUDNIK</w:t>
      </w:r>
      <w:r w:rsidR="003E0B78" w:rsidRPr="007A639A">
        <w:rPr>
          <w:rFonts w:asciiTheme="minorHAnsi" w:hAnsiTheme="minorHAnsi"/>
          <w:lang w:val="sl-SI"/>
        </w:rPr>
        <w:t>O</w:t>
      </w:r>
      <w:r w:rsidRPr="007A639A">
        <w:rPr>
          <w:rFonts w:asciiTheme="minorHAnsi" w:hAnsiTheme="minorHAnsi"/>
          <w:lang w:val="sl-SI"/>
        </w:rPr>
        <w:t xml:space="preserve">M ZA IZDELAVO </w:t>
      </w:r>
      <w:r w:rsidR="003A1F57" w:rsidRPr="007A639A">
        <w:rPr>
          <w:rFonts w:asciiTheme="minorHAnsi" w:hAnsiTheme="minorHAnsi"/>
          <w:lang w:val="sl-SI"/>
        </w:rPr>
        <w:t>PONUDB</w:t>
      </w:r>
      <w:r w:rsidRPr="007A639A">
        <w:rPr>
          <w:rFonts w:asciiTheme="minorHAnsi" w:hAnsiTheme="minorHAnsi"/>
          <w:lang w:val="sl-SI"/>
        </w:rPr>
        <w:t>E</w:t>
      </w:r>
      <w:bookmarkEnd w:id="2"/>
    </w:p>
    <w:p w14:paraId="038EA2FD" w14:textId="77777777" w:rsidR="00E5092E" w:rsidRPr="007A639A" w:rsidRDefault="00E5092E" w:rsidP="008F5DA7">
      <w:pPr>
        <w:pStyle w:val="Naslov2"/>
        <w:numPr>
          <w:ilvl w:val="1"/>
          <w:numId w:val="1"/>
        </w:numPr>
        <w:rPr>
          <w:rFonts w:asciiTheme="minorHAnsi" w:hAnsiTheme="minorHAnsi"/>
          <w:lang w:val="sl-SI"/>
        </w:rPr>
      </w:pPr>
      <w:bookmarkStart w:id="3" w:name="_Toc231547899"/>
      <w:r w:rsidRPr="007A639A">
        <w:rPr>
          <w:rFonts w:asciiTheme="minorHAnsi" w:hAnsiTheme="minorHAnsi"/>
          <w:lang w:val="sl-SI"/>
        </w:rPr>
        <w:t>INFORMACIJE O NAROČNIKU</w:t>
      </w:r>
      <w:bookmarkEnd w:id="3"/>
    </w:p>
    <w:p w14:paraId="39EF0558" w14:textId="15803FE2" w:rsidR="00AD4A7C" w:rsidRPr="007A639A" w:rsidRDefault="00AD4A7C" w:rsidP="00AD4A7C">
      <w:pPr>
        <w:rPr>
          <w:lang w:val="sl-SI"/>
        </w:rPr>
      </w:pPr>
      <w:r w:rsidRPr="007A639A">
        <w:rPr>
          <w:b/>
          <w:lang w:val="sl-SI"/>
        </w:rPr>
        <w:t xml:space="preserve">Naziv: </w:t>
      </w:r>
      <w:r w:rsidR="00685D03" w:rsidRPr="007A639A">
        <w:rPr>
          <w:lang w:val="sl-SI"/>
        </w:rPr>
        <w:t>Univerza v Mariboru</w:t>
      </w:r>
      <w:r w:rsidR="00200462" w:rsidRPr="007A639A">
        <w:rPr>
          <w:lang w:val="sl-SI"/>
        </w:rPr>
        <w:t xml:space="preserve"> </w:t>
      </w:r>
    </w:p>
    <w:p w14:paraId="21ACE513" w14:textId="6BC07C6A" w:rsidR="00AD4A7C" w:rsidRPr="007A639A" w:rsidRDefault="00AD4A7C" w:rsidP="00AD4A7C">
      <w:pPr>
        <w:rPr>
          <w:lang w:val="sl-SI"/>
        </w:rPr>
      </w:pPr>
      <w:r w:rsidRPr="007A639A">
        <w:rPr>
          <w:b/>
          <w:lang w:val="sl-SI"/>
        </w:rPr>
        <w:t xml:space="preserve">Naslov: </w:t>
      </w:r>
      <w:r w:rsidR="00AE1AFF" w:rsidRPr="007A639A">
        <w:rPr>
          <w:lang w:val="sl-SI"/>
        </w:rPr>
        <w:t>Slomškov trg 15</w:t>
      </w:r>
      <w:r w:rsidRPr="007A639A">
        <w:rPr>
          <w:lang w:val="sl-SI"/>
        </w:rPr>
        <w:t xml:space="preserve">, </w:t>
      </w:r>
      <w:r w:rsidR="00AE1AFF" w:rsidRPr="007A639A">
        <w:rPr>
          <w:lang w:val="sl-SI"/>
        </w:rPr>
        <w:t>2000 Maribor</w:t>
      </w:r>
    </w:p>
    <w:p w14:paraId="00DCD728" w14:textId="6333864B" w:rsidR="00AD4A7C" w:rsidRPr="007A639A" w:rsidRDefault="00AD4A7C" w:rsidP="00AD4A7C">
      <w:pPr>
        <w:rPr>
          <w:lang w:val="sl-SI"/>
        </w:rPr>
      </w:pPr>
      <w:r w:rsidRPr="007A639A">
        <w:rPr>
          <w:b/>
          <w:lang w:val="sl-SI"/>
        </w:rPr>
        <w:t>Internetni naslov:</w:t>
      </w:r>
      <w:r w:rsidR="00A97B3C" w:rsidRPr="007A639A">
        <w:rPr>
          <w:b/>
          <w:lang w:val="sl-SI"/>
        </w:rPr>
        <w:t xml:space="preserve"> </w:t>
      </w:r>
      <w:hyperlink r:id="rId15" w:history="1">
        <w:r w:rsidR="00B614CD" w:rsidRPr="007A639A">
          <w:rPr>
            <w:rStyle w:val="Hiperpovezava"/>
            <w:bCs/>
            <w:lang w:val="sl-SI"/>
          </w:rPr>
          <w:t>https://www.um.si/</w:t>
        </w:r>
      </w:hyperlink>
      <w:r w:rsidR="00B614CD" w:rsidRPr="007A639A">
        <w:rPr>
          <w:b/>
          <w:lang w:val="sl-SI"/>
        </w:rPr>
        <w:t xml:space="preserve"> </w:t>
      </w:r>
    </w:p>
    <w:p w14:paraId="32FD41E5" w14:textId="30CF3C23" w:rsidR="00BD2C51" w:rsidRPr="007A639A" w:rsidRDefault="00AD4A7C" w:rsidP="00A97B3C">
      <w:pPr>
        <w:rPr>
          <w:lang w:val="sl-SI"/>
        </w:rPr>
      </w:pPr>
      <w:r w:rsidRPr="007A639A">
        <w:rPr>
          <w:b/>
          <w:lang w:val="sl-SI"/>
        </w:rPr>
        <w:t xml:space="preserve">Zakoniti zastopnik: </w:t>
      </w:r>
      <w:bookmarkStart w:id="4" w:name="_Hlk11964428"/>
      <w:r w:rsidR="00736D5F" w:rsidRPr="007A639A">
        <w:rPr>
          <w:bCs/>
          <w:lang w:val="sl-SI"/>
        </w:rPr>
        <w:t>prof. dr.</w:t>
      </w:r>
      <w:r w:rsidR="00736D5F" w:rsidRPr="007A639A">
        <w:rPr>
          <w:b/>
          <w:lang w:val="sl-SI"/>
        </w:rPr>
        <w:t xml:space="preserve"> </w:t>
      </w:r>
      <w:r w:rsidR="00445E23" w:rsidRPr="007A639A">
        <w:rPr>
          <w:lang w:val="sl-SI"/>
        </w:rPr>
        <w:t>Zdravko Kačič, rektor</w:t>
      </w:r>
      <w:bookmarkEnd w:id="4"/>
      <w:r w:rsidR="00445E23" w:rsidRPr="007A639A">
        <w:rPr>
          <w:lang w:val="sl-SI"/>
        </w:rPr>
        <w:t xml:space="preserve"> </w:t>
      </w:r>
    </w:p>
    <w:p w14:paraId="42762DDA" w14:textId="216FC11F" w:rsidR="00441BF7" w:rsidRPr="007A639A" w:rsidRDefault="00441BF7" w:rsidP="00441BF7">
      <w:pPr>
        <w:pStyle w:val="Naslov2"/>
        <w:numPr>
          <w:ilvl w:val="1"/>
          <w:numId w:val="1"/>
        </w:numPr>
        <w:rPr>
          <w:rFonts w:asciiTheme="minorHAnsi" w:hAnsiTheme="minorHAnsi"/>
          <w:lang w:val="sl-SI"/>
        </w:rPr>
      </w:pPr>
      <w:bookmarkStart w:id="5" w:name="_Toc231547900"/>
      <w:r w:rsidRPr="007A639A">
        <w:rPr>
          <w:rFonts w:asciiTheme="minorHAnsi" w:hAnsiTheme="minorHAnsi"/>
          <w:lang w:val="sl-SI"/>
        </w:rPr>
        <w:t>INFORMACIJE O UPORABNIKU</w:t>
      </w:r>
      <w:r w:rsidR="00442FA8">
        <w:rPr>
          <w:rFonts w:asciiTheme="minorHAnsi" w:hAnsiTheme="minorHAnsi"/>
          <w:lang w:val="sl-SI"/>
        </w:rPr>
        <w:t xml:space="preserve"> </w:t>
      </w:r>
      <w:r w:rsidR="00442FA8" w:rsidRPr="00BC1748">
        <w:rPr>
          <w:rFonts w:asciiTheme="minorHAnsi" w:hAnsiTheme="minorHAnsi"/>
          <w:lang w:val="sl-SI"/>
        </w:rPr>
        <w:t>IN PLAČNIKU</w:t>
      </w:r>
      <w:bookmarkEnd w:id="5"/>
    </w:p>
    <w:p w14:paraId="4AC9CFF3" w14:textId="1C52E6D7" w:rsidR="00441BF7" w:rsidRPr="007A639A" w:rsidRDefault="00441BF7" w:rsidP="00441BF7">
      <w:pPr>
        <w:rPr>
          <w:lang w:val="sl-SI"/>
        </w:rPr>
      </w:pPr>
      <w:r w:rsidRPr="007A639A">
        <w:rPr>
          <w:b/>
          <w:lang w:val="sl-SI"/>
        </w:rPr>
        <w:t xml:space="preserve">Naziv: </w:t>
      </w:r>
      <w:r w:rsidR="00DC03FF" w:rsidRPr="00DC03FF">
        <w:rPr>
          <w:lang w:val="sl-SI"/>
        </w:rPr>
        <w:t>UNIVERZA V MARIBORU Fakulteta za logistiko</w:t>
      </w:r>
    </w:p>
    <w:p w14:paraId="3B3B6941" w14:textId="1F9BD2CC" w:rsidR="00441BF7" w:rsidRPr="007A639A" w:rsidRDefault="00441BF7" w:rsidP="00FB71C5">
      <w:pPr>
        <w:rPr>
          <w:lang w:val="sl-SI"/>
        </w:rPr>
      </w:pPr>
      <w:r w:rsidRPr="007A639A">
        <w:rPr>
          <w:b/>
          <w:lang w:val="sl-SI"/>
        </w:rPr>
        <w:t xml:space="preserve">Naslov: </w:t>
      </w:r>
      <w:r w:rsidR="00F26F5C" w:rsidRPr="00F26F5C">
        <w:rPr>
          <w:lang w:val="sl-SI"/>
        </w:rPr>
        <w:t>Mariborska cesta 7, 3000 Celje</w:t>
      </w:r>
    </w:p>
    <w:p w14:paraId="24FC2832" w14:textId="0132BBEF" w:rsidR="00DE73FD" w:rsidRPr="007A639A" w:rsidRDefault="00DE73FD" w:rsidP="00A97B3C">
      <w:pPr>
        <w:tabs>
          <w:tab w:val="left" w:pos="6735"/>
        </w:tabs>
        <w:rPr>
          <w:b/>
          <w:lang w:val="sl-SI"/>
        </w:rPr>
      </w:pPr>
      <w:r w:rsidRPr="007A639A">
        <w:rPr>
          <w:b/>
          <w:lang w:val="sl-SI"/>
        </w:rPr>
        <w:t xml:space="preserve">Kontaktna oseba: </w:t>
      </w:r>
      <w:r w:rsidR="00B65BB7" w:rsidRPr="00B65BB7">
        <w:rPr>
          <w:bCs/>
          <w:lang w:val="sl-SI"/>
        </w:rPr>
        <w:t>Nina Vrečko, univ. dipl. prav.</w:t>
      </w:r>
      <w:r w:rsidR="00A97B3C" w:rsidRPr="007A639A">
        <w:rPr>
          <w:b/>
          <w:lang w:val="sl-SI"/>
        </w:rPr>
        <w:tab/>
      </w:r>
    </w:p>
    <w:p w14:paraId="789EBC56" w14:textId="299E74FE" w:rsidR="00DE73FD" w:rsidRPr="007A639A" w:rsidRDefault="00DE73FD" w:rsidP="00DE73FD">
      <w:pPr>
        <w:rPr>
          <w:lang w:val="sl-SI"/>
        </w:rPr>
      </w:pPr>
      <w:r w:rsidRPr="007A639A">
        <w:rPr>
          <w:b/>
          <w:lang w:val="sl-SI"/>
        </w:rPr>
        <w:t>Elektronski kontakt:</w:t>
      </w:r>
      <w:r w:rsidR="00C75BCC">
        <w:rPr>
          <w:b/>
          <w:lang w:val="sl-SI"/>
        </w:rPr>
        <w:t xml:space="preserve"> </w:t>
      </w:r>
      <w:hyperlink r:id="rId16" w:history="1">
        <w:r w:rsidR="00C75BCC" w:rsidRPr="00E571FE">
          <w:rPr>
            <w:rStyle w:val="Hiperpovezava"/>
            <w:lang w:val="sv-SE"/>
          </w:rPr>
          <w:t>info.fl@um.si</w:t>
        </w:r>
      </w:hyperlink>
      <w:r w:rsidR="00C75BCC" w:rsidRPr="00E571FE">
        <w:rPr>
          <w:lang w:val="sv-SE"/>
        </w:rPr>
        <w:t xml:space="preserve"> </w:t>
      </w:r>
    </w:p>
    <w:p w14:paraId="1D18C313" w14:textId="4CD996AA" w:rsidR="00DE73FD" w:rsidRPr="007A639A" w:rsidRDefault="00DE73FD" w:rsidP="00A97B3C">
      <w:pPr>
        <w:rPr>
          <w:b/>
          <w:lang w:val="sl-SI"/>
        </w:rPr>
      </w:pPr>
      <w:r w:rsidRPr="007A639A">
        <w:rPr>
          <w:b/>
          <w:lang w:val="sl-SI"/>
        </w:rPr>
        <w:t xml:space="preserve">Telefonski kontakt: </w:t>
      </w:r>
      <w:r w:rsidR="002561D3" w:rsidRPr="007A639A">
        <w:rPr>
          <w:bCs/>
          <w:lang w:val="sl-SI"/>
        </w:rPr>
        <w:t xml:space="preserve">+386 </w:t>
      </w:r>
      <w:r w:rsidR="00C75BCC" w:rsidRPr="00C75BCC">
        <w:rPr>
          <w:bCs/>
          <w:lang w:val="sl-SI"/>
        </w:rPr>
        <w:t>34285300</w:t>
      </w:r>
    </w:p>
    <w:p w14:paraId="6E3CFBC1" w14:textId="77777777" w:rsidR="000810E7" w:rsidRPr="007A639A" w:rsidRDefault="000810E7" w:rsidP="0008083A">
      <w:pPr>
        <w:pStyle w:val="Naslov2"/>
        <w:numPr>
          <w:ilvl w:val="1"/>
          <w:numId w:val="1"/>
        </w:numPr>
        <w:rPr>
          <w:rFonts w:asciiTheme="minorHAnsi" w:hAnsiTheme="minorHAnsi"/>
          <w:lang w:val="sl-SI"/>
        </w:rPr>
      </w:pPr>
      <w:bookmarkStart w:id="6" w:name="_Toc231547901"/>
      <w:r w:rsidRPr="007A639A">
        <w:rPr>
          <w:rFonts w:asciiTheme="minorHAnsi" w:hAnsiTheme="minorHAnsi"/>
          <w:lang w:val="sl-SI"/>
        </w:rPr>
        <w:t>SPLOŠNE INFORMACIJE O JAVNEM NAROČILU</w:t>
      </w:r>
      <w:bookmarkEnd w:id="6"/>
    </w:p>
    <w:p w14:paraId="34930ECE" w14:textId="08153277" w:rsidR="006A5528" w:rsidRPr="007A639A" w:rsidRDefault="000810E7" w:rsidP="00081575">
      <w:pPr>
        <w:jc w:val="both"/>
        <w:rPr>
          <w:lang w:val="sl-SI"/>
        </w:rPr>
      </w:pPr>
      <w:r w:rsidRPr="007A639A">
        <w:rPr>
          <w:b/>
          <w:lang w:val="sl-SI"/>
        </w:rPr>
        <w:t xml:space="preserve">Ime javnega naročila: </w:t>
      </w:r>
      <w:bookmarkStart w:id="7" w:name="_Hlk524083145"/>
      <w:r w:rsidR="00F5286C">
        <w:rPr>
          <w:lang w:val="sl-SI"/>
        </w:rPr>
        <w:t>INNOVUM - Odkup in prenova objekta Fakultete za logistiko Univerze v Mariboru z raziskovalnim centrom za logistiko</w:t>
      </w:r>
      <w:r w:rsidR="00510763" w:rsidRPr="007A639A">
        <w:rPr>
          <w:lang w:val="sl-SI"/>
        </w:rPr>
        <w:t>, pri kateri se upoštevajo okoljski vidiki</w:t>
      </w:r>
      <w:r w:rsidR="00660BE3" w:rsidRPr="007A639A">
        <w:rPr>
          <w:lang w:val="sl-SI"/>
        </w:rPr>
        <w:t>.</w:t>
      </w:r>
    </w:p>
    <w:bookmarkEnd w:id="7"/>
    <w:p w14:paraId="08ABB9B3" w14:textId="47B8CD08" w:rsidR="00365097" w:rsidRPr="007A639A" w:rsidRDefault="00365097" w:rsidP="00365097">
      <w:pPr>
        <w:jc w:val="both"/>
        <w:rPr>
          <w:lang w:val="sl-SI"/>
        </w:rPr>
      </w:pPr>
      <w:r w:rsidRPr="007A639A">
        <w:rPr>
          <w:b/>
          <w:lang w:val="sl-SI"/>
        </w:rPr>
        <w:t xml:space="preserve">Vrsta postopka javnega naročila: </w:t>
      </w:r>
      <w:r w:rsidR="00686625" w:rsidRPr="007A639A">
        <w:rPr>
          <w:lang w:val="sl-SI"/>
        </w:rPr>
        <w:t xml:space="preserve">Javno naročilo bo izvedeno po </w:t>
      </w:r>
      <w:r w:rsidR="003A451C">
        <w:rPr>
          <w:lang w:val="sl-SI"/>
        </w:rPr>
        <w:t>odprtem postopku</w:t>
      </w:r>
      <w:r w:rsidR="00686625" w:rsidRPr="007A639A">
        <w:rPr>
          <w:lang w:val="sl-SI"/>
        </w:rPr>
        <w:t xml:space="preserve"> skladno s 4</w:t>
      </w:r>
      <w:r w:rsidR="003A451C">
        <w:rPr>
          <w:lang w:val="sl-SI"/>
        </w:rPr>
        <w:t>0</w:t>
      </w:r>
      <w:r w:rsidR="00686625" w:rsidRPr="007A639A">
        <w:rPr>
          <w:lang w:val="sl-SI"/>
        </w:rPr>
        <w:t>. členom ZJN-3.</w:t>
      </w:r>
    </w:p>
    <w:p w14:paraId="3EFFB8BB" w14:textId="0FE56BE0" w:rsidR="00365097" w:rsidRPr="007A639A" w:rsidRDefault="00365097" w:rsidP="00365097">
      <w:pPr>
        <w:jc w:val="both"/>
        <w:rPr>
          <w:lang w:val="sl-SI"/>
        </w:rPr>
      </w:pPr>
      <w:r w:rsidRPr="007A639A">
        <w:rPr>
          <w:b/>
          <w:lang w:val="sl-SI"/>
        </w:rPr>
        <w:t xml:space="preserve">Vrsta javnega naročila: </w:t>
      </w:r>
      <w:r w:rsidR="00701ED4" w:rsidRPr="007A639A">
        <w:rPr>
          <w:lang w:val="sl-SI"/>
        </w:rPr>
        <w:t>Pri predmetnem javnem naročilu gre za javno naročilo gradenj.</w:t>
      </w:r>
    </w:p>
    <w:p w14:paraId="345264CF" w14:textId="1B3AB8B9" w:rsidR="00BE0506" w:rsidRPr="007A639A" w:rsidRDefault="00BE0506" w:rsidP="00BE0506">
      <w:pPr>
        <w:jc w:val="both"/>
        <w:rPr>
          <w:lang w:val="sl-SI"/>
        </w:rPr>
      </w:pPr>
      <w:r w:rsidRPr="007A639A">
        <w:rPr>
          <w:b/>
          <w:lang w:val="sl-SI"/>
        </w:rPr>
        <w:lastRenderedPageBreak/>
        <w:t xml:space="preserve">Kratek opis predmeta javnega naročila: </w:t>
      </w:r>
      <w:r w:rsidR="00146164" w:rsidRPr="007A639A">
        <w:rPr>
          <w:lang w:val="sl-SI"/>
        </w:rPr>
        <w:t xml:space="preserve">V okviru javnega naročila je predvidena </w:t>
      </w:r>
      <w:r w:rsidR="00743323">
        <w:rPr>
          <w:lang w:val="sl-SI"/>
        </w:rPr>
        <w:t xml:space="preserve">prenova objekta Fakultete za logistiko Univerze v Mariboru z </w:t>
      </w:r>
      <w:r w:rsidR="001944E3">
        <w:rPr>
          <w:lang w:val="sl-SI"/>
        </w:rPr>
        <w:t>raziskovalnim centrom za logistiko</w:t>
      </w:r>
      <w:r w:rsidR="00510763" w:rsidRPr="007A639A">
        <w:rPr>
          <w:lang w:val="sl-SI"/>
        </w:rPr>
        <w:t>, pri kateri se upoštevajo okoljski vidiki</w:t>
      </w:r>
      <w:r w:rsidR="00146164" w:rsidRPr="007A639A">
        <w:rPr>
          <w:lang w:val="sl-SI"/>
        </w:rPr>
        <w:t>.</w:t>
      </w:r>
    </w:p>
    <w:p w14:paraId="46FF83F9" w14:textId="0F60560C" w:rsidR="008B5BF3" w:rsidRPr="007A639A" w:rsidRDefault="001055D4" w:rsidP="008B5BF3">
      <w:pPr>
        <w:spacing w:line="259" w:lineRule="auto"/>
        <w:rPr>
          <w:rFonts w:cstheme="minorHAnsi"/>
          <w:szCs w:val="18"/>
          <w:lang w:val="sl-SI"/>
        </w:rPr>
      </w:pPr>
      <w:r w:rsidRPr="007A639A">
        <w:rPr>
          <w:rFonts w:cstheme="minorHAnsi"/>
          <w:b/>
          <w:bCs/>
          <w:szCs w:val="18"/>
          <w:lang w:val="sl-SI"/>
        </w:rPr>
        <w:t>Glavna koda CPV</w:t>
      </w:r>
      <w:r w:rsidRPr="007A639A">
        <w:rPr>
          <w:rFonts w:cstheme="minorHAnsi"/>
          <w:szCs w:val="18"/>
          <w:lang w:val="sl-SI"/>
        </w:rPr>
        <w:t xml:space="preserve">: </w:t>
      </w:r>
      <w:r w:rsidR="008B5BF3" w:rsidRPr="007A639A">
        <w:rPr>
          <w:rFonts w:cstheme="minorHAnsi"/>
          <w:szCs w:val="18"/>
          <w:lang w:val="sl-SI"/>
        </w:rPr>
        <w:t>45210000-2 Gradbena dela na stavbah</w:t>
      </w:r>
      <w:r w:rsidR="00B92CD6">
        <w:rPr>
          <w:rFonts w:cstheme="minorHAnsi"/>
          <w:szCs w:val="18"/>
          <w:lang w:val="sl-SI"/>
        </w:rPr>
        <w:t xml:space="preserve">, </w:t>
      </w:r>
      <w:r w:rsidR="00B92CD6" w:rsidRPr="00B92CD6">
        <w:rPr>
          <w:rFonts w:cstheme="minorHAnsi"/>
          <w:szCs w:val="18"/>
          <w:lang w:val="sl-SI"/>
        </w:rPr>
        <w:t xml:space="preserve">71200000 </w:t>
      </w:r>
      <w:r w:rsidR="00B92CD6" w:rsidRPr="003A29A4">
        <w:rPr>
          <w:rFonts w:cstheme="minorHAnsi"/>
          <w:szCs w:val="18"/>
          <w:lang w:val="sl-SI"/>
        </w:rPr>
        <w:t>Arhitekturne storitve in z njimi povezane storitve</w:t>
      </w:r>
    </w:p>
    <w:p w14:paraId="78F4159D" w14:textId="357B3935" w:rsidR="00365097" w:rsidRPr="007A639A" w:rsidRDefault="00BE0506" w:rsidP="000F2EFB">
      <w:pPr>
        <w:jc w:val="both"/>
        <w:rPr>
          <w:lang w:val="sl-SI"/>
        </w:rPr>
      </w:pPr>
      <w:r w:rsidRPr="007A639A">
        <w:rPr>
          <w:b/>
          <w:lang w:val="sl-SI"/>
        </w:rPr>
        <w:t xml:space="preserve">Razdelitev na sklope: </w:t>
      </w:r>
      <w:r w:rsidRPr="007A639A">
        <w:rPr>
          <w:lang w:val="sl-SI"/>
        </w:rPr>
        <w:t xml:space="preserve">Javno naročilo </w:t>
      </w:r>
      <w:r w:rsidR="000F2EFB" w:rsidRPr="007A639A">
        <w:rPr>
          <w:lang w:val="sl-SI"/>
        </w:rPr>
        <w:t>ni razdeljeno na sklope</w:t>
      </w:r>
      <w:r w:rsidR="003A451C">
        <w:rPr>
          <w:lang w:val="sl-SI"/>
        </w:rPr>
        <w:t>.</w:t>
      </w:r>
    </w:p>
    <w:p w14:paraId="46EE295C" w14:textId="777B4223" w:rsidR="00365097" w:rsidRPr="007A639A" w:rsidRDefault="00365097" w:rsidP="00081575">
      <w:pPr>
        <w:jc w:val="both"/>
        <w:rPr>
          <w:lang w:val="sl-SI"/>
        </w:rPr>
      </w:pPr>
      <w:r w:rsidRPr="007A639A">
        <w:rPr>
          <w:b/>
          <w:lang w:val="sl-SI"/>
        </w:rPr>
        <w:t>Variante:</w:t>
      </w:r>
      <w:r w:rsidRPr="007A639A">
        <w:rPr>
          <w:lang w:val="sl-SI"/>
        </w:rPr>
        <w:t xml:space="preserve"> Variantne ponudbe niso dopustne.</w:t>
      </w:r>
    </w:p>
    <w:p w14:paraId="39B59C0B" w14:textId="77777777" w:rsidR="000810E7" w:rsidRPr="007A639A" w:rsidRDefault="000810E7" w:rsidP="0070367D">
      <w:pPr>
        <w:pStyle w:val="Naslov2"/>
        <w:numPr>
          <w:ilvl w:val="1"/>
          <w:numId w:val="1"/>
        </w:numPr>
        <w:rPr>
          <w:rFonts w:asciiTheme="minorHAnsi" w:hAnsiTheme="minorHAnsi"/>
          <w:lang w:val="sl-SI"/>
        </w:rPr>
      </w:pPr>
      <w:bookmarkStart w:id="8" w:name="_Toc231547902"/>
      <w:r w:rsidRPr="007A639A">
        <w:rPr>
          <w:rFonts w:asciiTheme="minorHAnsi" w:hAnsiTheme="minorHAnsi"/>
          <w:lang w:val="sl-SI"/>
        </w:rPr>
        <w:t>PRAVNA PODLAGA ZA IZVEDBO JAVNEGA NAROČILA</w:t>
      </w:r>
      <w:bookmarkEnd w:id="8"/>
    </w:p>
    <w:p w14:paraId="1FB3D604" w14:textId="0FD4EB0A" w:rsidR="004763D8" w:rsidRPr="007A639A" w:rsidRDefault="004763D8" w:rsidP="004763D8">
      <w:pPr>
        <w:rPr>
          <w:lang w:val="sl-SI"/>
        </w:rPr>
      </w:pPr>
      <w:r w:rsidRPr="007A639A">
        <w:rPr>
          <w:lang w:val="sl-SI"/>
        </w:rPr>
        <w:t>Javno naročilo se izvaja na podlagi sledečih pravnih podlag:</w:t>
      </w:r>
    </w:p>
    <w:p w14:paraId="7F155979" w14:textId="11E7E3FC" w:rsidR="00DB52E0" w:rsidRPr="00DB52E0" w:rsidRDefault="00DB52E0" w:rsidP="00DB52E0">
      <w:pPr>
        <w:pStyle w:val="Odstavekseznama"/>
        <w:numPr>
          <w:ilvl w:val="0"/>
          <w:numId w:val="13"/>
        </w:numPr>
        <w:rPr>
          <w:lang w:val="sl-SI"/>
        </w:rPr>
      </w:pPr>
      <w:r w:rsidRPr="00DB52E0">
        <w:rPr>
          <w:lang w:val="sl-SI"/>
        </w:rPr>
        <w:t>Zakona o javnem naročanju (Uradni list RS, št. 91/15, 14/18, 121/21, 10/22, 74/22 – odl. US, 100/22 – ZNUZSZS, 28/23, 88/23 – ZOPNN-F in 83/25 – ZOUL; v nadaljevanju: ZJN-3),</w:t>
      </w:r>
    </w:p>
    <w:p w14:paraId="7116712A" w14:textId="77777777" w:rsidR="00DB52E0" w:rsidRPr="00DB52E0" w:rsidRDefault="00DB52E0" w:rsidP="00DB52E0">
      <w:pPr>
        <w:pStyle w:val="Odstavekseznama"/>
        <w:numPr>
          <w:ilvl w:val="0"/>
          <w:numId w:val="13"/>
        </w:numPr>
        <w:rPr>
          <w:lang w:val="sl-SI"/>
        </w:rPr>
      </w:pPr>
      <w:r w:rsidRPr="00DB52E0">
        <w:rPr>
          <w:lang w:val="sl-SI"/>
        </w:rPr>
        <w:t>Zakona o pravnem varstvu v postopkih javnega naročanja (Uradni list RS, št. 43/11, 60/11 – ZTP-D, 63/13, 90/14 – ZDU-1I, 60/17, 72/19 in 83/25 – ZOUL; v nadaljevanju: ZPVPJN),</w:t>
      </w:r>
    </w:p>
    <w:p w14:paraId="05003BFE" w14:textId="77777777" w:rsidR="00DB52E0" w:rsidRPr="00DB52E0" w:rsidRDefault="00DB52E0" w:rsidP="00DB52E0">
      <w:pPr>
        <w:pStyle w:val="Odstavekseznama"/>
        <w:numPr>
          <w:ilvl w:val="0"/>
          <w:numId w:val="13"/>
        </w:numPr>
        <w:rPr>
          <w:lang w:val="sl-SI"/>
        </w:rPr>
      </w:pPr>
      <w:r w:rsidRPr="00DB52E0">
        <w:rPr>
          <w:lang w:val="sl-SI"/>
        </w:rPr>
        <w:t>Uredbe o zelenem javnem naročanju (Uradni list RS, št. 51/17, 64/19, 121/21, 132/23 in 43/25),</w:t>
      </w:r>
    </w:p>
    <w:p w14:paraId="0640BBB1" w14:textId="54B16917" w:rsidR="007B23E8" w:rsidRPr="00DB52E0" w:rsidRDefault="00DB52E0" w:rsidP="00DB52E0">
      <w:pPr>
        <w:pStyle w:val="Odstavekseznama"/>
        <w:numPr>
          <w:ilvl w:val="0"/>
          <w:numId w:val="13"/>
        </w:numPr>
        <w:rPr>
          <w:lang w:val="sl-SI"/>
        </w:rPr>
      </w:pPr>
      <w:r w:rsidRPr="00DB52E0">
        <w:rPr>
          <w:lang w:val="sl-SI"/>
        </w:rPr>
        <w:t>Obligacijskega zakonika (Uradni list RS, št. 97/07 – uradno prečiščeno besedilo, 64/16 – odl. US in 20/18 – OROZ631)</w:t>
      </w:r>
    </w:p>
    <w:p w14:paraId="2684F345" w14:textId="21870550" w:rsidR="007B23E8" w:rsidRPr="007A639A" w:rsidRDefault="004763D8" w:rsidP="00A97B3C">
      <w:pPr>
        <w:jc w:val="both"/>
        <w:rPr>
          <w:lang w:val="sl-SI"/>
        </w:rPr>
      </w:pPr>
      <w:r w:rsidRPr="007A639A">
        <w:rPr>
          <w:lang w:val="sl-SI"/>
        </w:rPr>
        <w:t>ter na podlagi ostale veljavne zakonodaje na področju predmeta javnega naročila. Navedeno zakonodajo mora upoštevati ponudnik pri pripravi ponudbe in tudi izvajalec pri kasnejšem izvajanju del.</w:t>
      </w:r>
    </w:p>
    <w:p w14:paraId="6978EF90" w14:textId="77777777" w:rsidR="008F5DA7" w:rsidRPr="007A639A" w:rsidRDefault="008F5DA7" w:rsidP="0070367D">
      <w:pPr>
        <w:pStyle w:val="Naslov2"/>
        <w:numPr>
          <w:ilvl w:val="1"/>
          <w:numId w:val="1"/>
        </w:numPr>
        <w:rPr>
          <w:rFonts w:asciiTheme="minorHAnsi" w:hAnsiTheme="minorHAnsi"/>
          <w:lang w:val="sl-SI"/>
        </w:rPr>
      </w:pPr>
      <w:bookmarkStart w:id="9" w:name="_Toc231547903"/>
      <w:r w:rsidRPr="007A639A">
        <w:rPr>
          <w:rFonts w:asciiTheme="minorHAnsi" w:hAnsiTheme="minorHAnsi"/>
          <w:lang w:val="sl-SI"/>
        </w:rPr>
        <w:t>VPRAŠANJA</w:t>
      </w:r>
      <w:bookmarkEnd w:id="9"/>
    </w:p>
    <w:p w14:paraId="6821893B" w14:textId="6DB7521D" w:rsidR="00EB4CA8" w:rsidRPr="007A639A" w:rsidRDefault="00EB4CA8" w:rsidP="00EB4CA8">
      <w:pPr>
        <w:jc w:val="both"/>
        <w:rPr>
          <w:lang w:val="sl-SI"/>
        </w:rPr>
      </w:pPr>
      <w:r w:rsidRPr="007A639A">
        <w:rPr>
          <w:lang w:val="sl-SI"/>
        </w:rPr>
        <w:t>Komunikacija s ponudniki o vprašanjih v zvezi z vsebino naročila in v zvezi s pripravo ponudbe poteka izključno preko portala javnih naročil.</w:t>
      </w:r>
    </w:p>
    <w:p w14:paraId="5F8B5B99" w14:textId="1DB1F5BB" w:rsidR="008F5DA7" w:rsidRPr="00830C2B" w:rsidRDefault="00EB4CA8" w:rsidP="000810E7">
      <w:pPr>
        <w:jc w:val="both"/>
        <w:rPr>
          <w:lang w:val="sl-SI"/>
        </w:rPr>
      </w:pPr>
      <w:r w:rsidRPr="007A639A">
        <w:rPr>
          <w:lang w:val="sl-SI"/>
        </w:rPr>
        <w:t xml:space="preserve">Ponudniki lahko zastavijo vprašanja v zvezi z </w:t>
      </w:r>
      <w:r w:rsidRPr="006800F1">
        <w:rPr>
          <w:lang w:val="sl-SI"/>
        </w:rPr>
        <w:t xml:space="preserve">dokumentacijo </w:t>
      </w:r>
      <w:r w:rsidR="00C54D9B" w:rsidRPr="006800F1">
        <w:rPr>
          <w:lang w:val="sl-SI"/>
        </w:rPr>
        <w:t xml:space="preserve">javnega naročila </w:t>
      </w:r>
      <w:r w:rsidRPr="006800F1">
        <w:rPr>
          <w:lang w:val="sl-SI"/>
        </w:rPr>
        <w:t xml:space="preserve">in </w:t>
      </w:r>
      <w:r w:rsidRPr="007A639A">
        <w:rPr>
          <w:lang w:val="sl-SI"/>
        </w:rPr>
        <w:t xml:space="preserve">ostalimi elementi javnega naročila na portal javnih naročil Uradnega lista RS (www.enarocanje.si). Skrajni rok za postavitev vprašanj v zvezi z javnim naročilom je </w:t>
      </w:r>
      <w:r w:rsidRPr="00830C2B">
        <w:rPr>
          <w:lang w:val="sl-SI"/>
        </w:rPr>
        <w:t xml:space="preserve">do </w:t>
      </w:r>
      <w:r w:rsidR="0090433F">
        <w:rPr>
          <w:lang w:val="sl-SI"/>
        </w:rPr>
        <w:t>7</w:t>
      </w:r>
      <w:r w:rsidR="00DB52E0" w:rsidRPr="00830C2B">
        <w:rPr>
          <w:lang w:val="sl-SI"/>
        </w:rPr>
        <w:t>.</w:t>
      </w:r>
      <w:r w:rsidR="0090433F">
        <w:rPr>
          <w:lang w:val="sl-SI"/>
        </w:rPr>
        <w:t xml:space="preserve"> 7</w:t>
      </w:r>
      <w:r w:rsidR="00A4790A" w:rsidRPr="00830C2B">
        <w:rPr>
          <w:lang w:val="sl-SI"/>
        </w:rPr>
        <w:t>.</w:t>
      </w:r>
      <w:r w:rsidR="0090433F">
        <w:rPr>
          <w:lang w:val="sl-SI"/>
        </w:rPr>
        <w:t xml:space="preserve"> </w:t>
      </w:r>
      <w:r w:rsidR="00A4790A" w:rsidRPr="00830C2B">
        <w:rPr>
          <w:lang w:val="sl-SI"/>
        </w:rPr>
        <w:t>202</w:t>
      </w:r>
      <w:r w:rsidR="00DB52E0" w:rsidRPr="00830C2B">
        <w:rPr>
          <w:lang w:val="sl-SI"/>
        </w:rPr>
        <w:t>6</w:t>
      </w:r>
      <w:r w:rsidRPr="00830C2B">
        <w:rPr>
          <w:lang w:val="sl-SI"/>
        </w:rPr>
        <w:t xml:space="preserve"> do </w:t>
      </w:r>
      <w:r w:rsidR="00660610" w:rsidRPr="00830C2B">
        <w:rPr>
          <w:lang w:val="sl-SI"/>
        </w:rPr>
        <w:t>1</w:t>
      </w:r>
      <w:r w:rsidR="00625F48" w:rsidRPr="00830C2B">
        <w:rPr>
          <w:lang w:val="sl-SI"/>
        </w:rPr>
        <w:t>0</w:t>
      </w:r>
      <w:r w:rsidRPr="00830C2B">
        <w:rPr>
          <w:lang w:val="sl-SI"/>
        </w:rPr>
        <w:t>:00 ure. Naročnik bo podal pojasnila, navezujoča se na zastavljena vprašanja, v zakonskem roku.</w:t>
      </w:r>
    </w:p>
    <w:p w14:paraId="2C1EA86A" w14:textId="77777777" w:rsidR="00BD1473" w:rsidRPr="00830C2B" w:rsidRDefault="00BD1473" w:rsidP="00BD1473">
      <w:pPr>
        <w:pStyle w:val="Naslov2"/>
        <w:numPr>
          <w:ilvl w:val="1"/>
          <w:numId w:val="1"/>
        </w:numPr>
        <w:rPr>
          <w:rFonts w:asciiTheme="minorHAnsi" w:hAnsiTheme="minorHAnsi"/>
          <w:lang w:val="sl-SI"/>
        </w:rPr>
      </w:pPr>
      <w:bookmarkStart w:id="10" w:name="_Toc509841840"/>
      <w:bookmarkStart w:id="11" w:name="_Toc173347072"/>
      <w:bookmarkStart w:id="12" w:name="_Toc175840151"/>
      <w:bookmarkStart w:id="13" w:name="_Toc231547904"/>
      <w:r w:rsidRPr="00830C2B">
        <w:rPr>
          <w:rFonts w:asciiTheme="minorHAnsi" w:hAnsiTheme="minorHAnsi"/>
          <w:lang w:val="sl-SI"/>
        </w:rPr>
        <w:t>OGLED</w:t>
      </w:r>
      <w:bookmarkEnd w:id="10"/>
      <w:bookmarkEnd w:id="11"/>
      <w:bookmarkEnd w:id="12"/>
      <w:bookmarkEnd w:id="13"/>
    </w:p>
    <w:p w14:paraId="072C890B" w14:textId="66FBAA2D" w:rsidR="00BD1473" w:rsidRPr="007A639A" w:rsidRDefault="00BD1473" w:rsidP="00BD1473">
      <w:pPr>
        <w:jc w:val="both"/>
        <w:rPr>
          <w:lang w:val="sl-SI"/>
        </w:rPr>
      </w:pPr>
      <w:r w:rsidRPr="00830C2B">
        <w:rPr>
          <w:lang w:val="sl-SI"/>
        </w:rPr>
        <w:t>Ogled lokacije kjer se bo izvajal predmet javnega razpisa je skladno s 74. členom ZJN-3 obvezen. Ogled je možen po predhodni najavi, ki mora biti podana na naslov</w:t>
      </w:r>
      <w:r w:rsidR="00741526">
        <w:rPr>
          <w:lang w:val="sl-SI"/>
        </w:rPr>
        <w:t>:</w:t>
      </w:r>
      <w:r w:rsidR="00DB52E0" w:rsidRPr="00830C2B">
        <w:rPr>
          <w:lang w:val="sl-SI"/>
        </w:rPr>
        <w:t xml:space="preserve"> </w:t>
      </w:r>
      <w:hyperlink r:id="rId17" w:history="1">
        <w:r w:rsidR="00741526" w:rsidRPr="00952FCA">
          <w:rPr>
            <w:rStyle w:val="Hiperpovezava"/>
            <w:lang w:val="sl-SI"/>
          </w:rPr>
          <w:t>nina.vrecko@um.si</w:t>
        </w:r>
      </w:hyperlink>
      <w:r w:rsidR="00741526">
        <w:rPr>
          <w:lang w:val="sl-SI"/>
        </w:rPr>
        <w:t xml:space="preserve"> </w:t>
      </w:r>
      <w:r w:rsidRPr="00830C2B">
        <w:rPr>
          <w:lang w:val="sl-SI"/>
        </w:rPr>
        <w:t xml:space="preserve">do </w:t>
      </w:r>
      <w:r w:rsidR="00220F79" w:rsidRPr="00830C2B">
        <w:rPr>
          <w:lang w:val="sl-SI"/>
        </w:rPr>
        <w:t>22.</w:t>
      </w:r>
      <w:r w:rsidR="003B3B8F">
        <w:rPr>
          <w:lang w:val="sl-SI"/>
        </w:rPr>
        <w:t xml:space="preserve"> </w:t>
      </w:r>
      <w:r w:rsidR="00220F79" w:rsidRPr="00830C2B">
        <w:rPr>
          <w:lang w:val="sl-SI"/>
        </w:rPr>
        <w:t>6.</w:t>
      </w:r>
      <w:r w:rsidR="003B3B8F">
        <w:rPr>
          <w:lang w:val="sl-SI"/>
        </w:rPr>
        <w:t xml:space="preserve"> </w:t>
      </w:r>
      <w:r w:rsidR="00DB52E0" w:rsidRPr="00830C2B">
        <w:rPr>
          <w:lang w:val="sl-SI"/>
        </w:rPr>
        <w:t xml:space="preserve">2026 </w:t>
      </w:r>
      <w:r w:rsidRPr="00830C2B">
        <w:rPr>
          <w:lang w:val="sl-SI"/>
        </w:rPr>
        <w:t>do 10:00 ure. Ogled se bo vršil z vsakim potencialnim ponudnikom ločeno, po predhodnem urniku, ki bo posredovan</w:t>
      </w:r>
      <w:r w:rsidRPr="007A639A">
        <w:rPr>
          <w:lang w:val="sl-SI"/>
        </w:rPr>
        <w:t xml:space="preserve"> vsakemu potencialnemu ponudniku, ki bo zaprosil za ogled.</w:t>
      </w:r>
    </w:p>
    <w:p w14:paraId="122B90F1" w14:textId="77777777" w:rsidR="00E5092E" w:rsidRPr="007A639A" w:rsidRDefault="003A1F57" w:rsidP="00BD1473">
      <w:pPr>
        <w:pStyle w:val="Naslov2"/>
        <w:numPr>
          <w:ilvl w:val="1"/>
          <w:numId w:val="1"/>
        </w:numPr>
        <w:rPr>
          <w:rFonts w:asciiTheme="minorHAnsi" w:hAnsiTheme="minorHAnsi"/>
          <w:lang w:val="sl-SI"/>
        </w:rPr>
      </w:pPr>
      <w:bookmarkStart w:id="14" w:name="_Toc231547905"/>
      <w:r w:rsidRPr="007A639A">
        <w:rPr>
          <w:rFonts w:asciiTheme="minorHAnsi" w:hAnsiTheme="minorHAnsi"/>
          <w:lang w:val="sl-SI"/>
        </w:rPr>
        <w:t>PONUDB</w:t>
      </w:r>
      <w:r w:rsidR="00E5092E" w:rsidRPr="007A639A">
        <w:rPr>
          <w:rFonts w:asciiTheme="minorHAnsi" w:hAnsiTheme="minorHAnsi"/>
          <w:lang w:val="sl-SI"/>
        </w:rPr>
        <w:t>A</w:t>
      </w:r>
      <w:bookmarkEnd w:id="14"/>
    </w:p>
    <w:p w14:paraId="32B93C8F" w14:textId="7190E41B" w:rsidR="00271CD1" w:rsidRPr="007A639A" w:rsidRDefault="0030549E" w:rsidP="00BD1473">
      <w:pPr>
        <w:pStyle w:val="Naslov3"/>
        <w:numPr>
          <w:ilvl w:val="2"/>
          <w:numId w:val="1"/>
        </w:numPr>
        <w:rPr>
          <w:rFonts w:asciiTheme="minorHAnsi" w:hAnsiTheme="minorHAnsi"/>
          <w:lang w:val="sl-SI"/>
        </w:rPr>
      </w:pPr>
      <w:bookmarkStart w:id="15" w:name="_Toc231547906"/>
      <w:r w:rsidRPr="007A639A">
        <w:rPr>
          <w:rFonts w:asciiTheme="minorHAnsi" w:hAnsiTheme="minorHAnsi"/>
          <w:lang w:val="sl-SI"/>
        </w:rPr>
        <w:t xml:space="preserve">VSEBINA IN OBLIKA </w:t>
      </w:r>
      <w:r w:rsidR="003A1F57" w:rsidRPr="007A639A">
        <w:rPr>
          <w:rFonts w:asciiTheme="minorHAnsi" w:hAnsiTheme="minorHAnsi"/>
          <w:lang w:val="sl-SI"/>
        </w:rPr>
        <w:t>PONUDB</w:t>
      </w:r>
      <w:r w:rsidRPr="007A639A">
        <w:rPr>
          <w:rFonts w:asciiTheme="minorHAnsi" w:hAnsiTheme="minorHAnsi"/>
          <w:lang w:val="sl-SI"/>
        </w:rPr>
        <w:t>E</w:t>
      </w:r>
      <w:bookmarkEnd w:id="15"/>
    </w:p>
    <w:p w14:paraId="1BCB5B4A" w14:textId="30AB3266" w:rsidR="008E183B" w:rsidRPr="007A639A" w:rsidRDefault="003E0B78" w:rsidP="008E183B">
      <w:pPr>
        <w:jc w:val="both"/>
        <w:rPr>
          <w:lang w:val="sl-SI"/>
        </w:rPr>
      </w:pPr>
      <w:r w:rsidRPr="007A639A">
        <w:rPr>
          <w:lang w:val="sl-SI"/>
        </w:rPr>
        <w:t>Ponudbeno</w:t>
      </w:r>
      <w:r w:rsidR="004A57E3" w:rsidRPr="007A639A">
        <w:rPr>
          <w:lang w:val="sl-SI"/>
        </w:rPr>
        <w:t xml:space="preserve"> dokumentacijo sestavljajo spodaj našteti dokumenti, ki morajo po vsebini in obliki ustrezati obrazcem in drugim navod</w:t>
      </w:r>
      <w:r w:rsidR="004068B4" w:rsidRPr="007A639A">
        <w:rPr>
          <w:lang w:val="sl-SI"/>
        </w:rPr>
        <w:t>ilom iz razpisne dokumentacije.</w:t>
      </w:r>
    </w:p>
    <w:p w14:paraId="32244E41" w14:textId="37FA3BFE" w:rsidR="00EB4CA8" w:rsidRPr="007A639A" w:rsidRDefault="00EB4CA8" w:rsidP="009B728D">
      <w:pPr>
        <w:pStyle w:val="Odstavekseznama"/>
        <w:numPr>
          <w:ilvl w:val="0"/>
          <w:numId w:val="5"/>
        </w:numPr>
        <w:rPr>
          <w:lang w:val="sl-SI"/>
        </w:rPr>
      </w:pPr>
      <w:r w:rsidRPr="007A639A">
        <w:rPr>
          <w:lang w:val="sl-SI"/>
        </w:rPr>
        <w:t>PONUDBA (3.</w:t>
      </w:r>
      <w:r w:rsidR="008C47C5" w:rsidRPr="007A639A">
        <w:rPr>
          <w:lang w:val="sl-SI"/>
        </w:rPr>
        <w:t>1</w:t>
      </w:r>
      <w:r w:rsidRPr="007A639A">
        <w:rPr>
          <w:lang w:val="sl-SI"/>
        </w:rPr>
        <w:t>)</w:t>
      </w:r>
      <w:r w:rsidRPr="007A639A">
        <w:rPr>
          <w:lang w:val="sl-SI"/>
        </w:rPr>
        <w:tab/>
      </w:r>
    </w:p>
    <w:p w14:paraId="35DAEFED" w14:textId="41959C3C" w:rsidR="00EB4CA8" w:rsidRPr="007A639A" w:rsidRDefault="00EB4CA8" w:rsidP="009B728D">
      <w:pPr>
        <w:pStyle w:val="Odstavekseznama"/>
        <w:numPr>
          <w:ilvl w:val="0"/>
          <w:numId w:val="5"/>
        </w:numPr>
        <w:rPr>
          <w:lang w:val="sl-SI"/>
        </w:rPr>
      </w:pPr>
      <w:r w:rsidRPr="007A639A">
        <w:rPr>
          <w:lang w:val="sl-SI"/>
        </w:rPr>
        <w:t>PODATKI O PONUDNIKU/PARTNERJU (3.</w:t>
      </w:r>
      <w:r w:rsidR="008C47C5" w:rsidRPr="007A639A">
        <w:rPr>
          <w:lang w:val="sl-SI"/>
        </w:rPr>
        <w:t>2</w:t>
      </w:r>
      <w:r w:rsidRPr="007A639A">
        <w:rPr>
          <w:lang w:val="sl-SI"/>
        </w:rPr>
        <w:t>)</w:t>
      </w:r>
    </w:p>
    <w:p w14:paraId="3817BA19" w14:textId="32D71A4A" w:rsidR="007736E2" w:rsidRPr="007A639A" w:rsidRDefault="00C629D0" w:rsidP="009B728D">
      <w:pPr>
        <w:pStyle w:val="Odstavekseznama"/>
        <w:numPr>
          <w:ilvl w:val="0"/>
          <w:numId w:val="5"/>
        </w:numPr>
        <w:rPr>
          <w:lang w:val="sl-SI"/>
        </w:rPr>
      </w:pPr>
      <w:r w:rsidRPr="007A639A">
        <w:rPr>
          <w:lang w:val="sl-SI"/>
        </w:rPr>
        <w:t>PARTNERSKA(E) POGODBA(E) - v primeru</w:t>
      </w:r>
      <w:r w:rsidR="00E45B71" w:rsidRPr="007A639A">
        <w:rPr>
          <w:lang w:val="sl-SI"/>
        </w:rPr>
        <w:t xml:space="preserve"> skupne ponudbe,</w:t>
      </w:r>
      <w:r w:rsidRPr="007A639A">
        <w:rPr>
          <w:lang w:val="sl-SI"/>
        </w:rPr>
        <w:t xml:space="preserve"> pripravi ponudnik sam</w:t>
      </w:r>
    </w:p>
    <w:p w14:paraId="38E6DA48" w14:textId="03DBD5D6" w:rsidR="007736E2" w:rsidRPr="007A639A" w:rsidRDefault="007736E2" w:rsidP="009B728D">
      <w:pPr>
        <w:pStyle w:val="Odstavekseznama"/>
        <w:numPr>
          <w:ilvl w:val="0"/>
          <w:numId w:val="5"/>
        </w:numPr>
        <w:rPr>
          <w:lang w:val="sl-SI"/>
        </w:rPr>
      </w:pPr>
      <w:r w:rsidRPr="007A639A">
        <w:rPr>
          <w:lang w:val="sl-SI"/>
        </w:rPr>
        <w:t>PODATKI O PODIZVAJALCIH S PRIPADAJOČIM SOGLASJEM (3.</w:t>
      </w:r>
      <w:r w:rsidR="008C47C5" w:rsidRPr="007A639A">
        <w:rPr>
          <w:lang w:val="sl-SI"/>
        </w:rPr>
        <w:t>3</w:t>
      </w:r>
      <w:r w:rsidRPr="007A639A">
        <w:rPr>
          <w:lang w:val="sl-SI"/>
        </w:rPr>
        <w:t>)</w:t>
      </w:r>
    </w:p>
    <w:p w14:paraId="16FB1D43" w14:textId="166BF905" w:rsidR="007736E2" w:rsidRPr="007A639A" w:rsidRDefault="007736E2" w:rsidP="009B728D">
      <w:pPr>
        <w:pStyle w:val="Odstavekseznama"/>
        <w:numPr>
          <w:ilvl w:val="0"/>
          <w:numId w:val="5"/>
        </w:numPr>
        <w:rPr>
          <w:lang w:val="sl-SI"/>
        </w:rPr>
      </w:pPr>
      <w:r w:rsidRPr="007A639A">
        <w:rPr>
          <w:lang w:val="sl-SI"/>
        </w:rPr>
        <w:t>POOBLASTILO ZA PRIDOBITEV POTRDIL IZ URADNIH EVIDENC (3.</w:t>
      </w:r>
      <w:r w:rsidR="008C47C5" w:rsidRPr="007A639A">
        <w:rPr>
          <w:lang w:val="sl-SI"/>
        </w:rPr>
        <w:t>4</w:t>
      </w:r>
      <w:r w:rsidRPr="007A639A">
        <w:rPr>
          <w:lang w:val="sl-SI"/>
        </w:rPr>
        <w:t>)</w:t>
      </w:r>
    </w:p>
    <w:p w14:paraId="16D0540E" w14:textId="391D2832" w:rsidR="007736E2" w:rsidRPr="007A639A" w:rsidRDefault="007736E2" w:rsidP="009B728D">
      <w:pPr>
        <w:pStyle w:val="Odstavekseznama"/>
        <w:numPr>
          <w:ilvl w:val="0"/>
          <w:numId w:val="5"/>
        </w:numPr>
        <w:rPr>
          <w:lang w:val="sl-SI"/>
        </w:rPr>
      </w:pPr>
      <w:r w:rsidRPr="007A639A">
        <w:rPr>
          <w:lang w:val="sl-SI"/>
        </w:rPr>
        <w:t>ENOTNI EVROPSKI DOKUMENT V ZVEZI Z ODDAJO JAVNEGA NAROČILA – ESPD</w:t>
      </w:r>
    </w:p>
    <w:p w14:paraId="2E9BDBBC" w14:textId="4C3DECB1" w:rsidR="00E235AE" w:rsidRPr="007A639A" w:rsidRDefault="00E235AE" w:rsidP="009B728D">
      <w:pPr>
        <w:pStyle w:val="Odstavekseznama"/>
        <w:numPr>
          <w:ilvl w:val="0"/>
          <w:numId w:val="5"/>
        </w:numPr>
        <w:rPr>
          <w:lang w:val="sl-SI"/>
        </w:rPr>
      </w:pPr>
      <w:r w:rsidRPr="007A639A">
        <w:rPr>
          <w:lang w:val="sl-SI"/>
        </w:rPr>
        <w:lastRenderedPageBreak/>
        <w:t>PODATKI O KADROVSKIH ZMOGLJIVOSTIH (3.5)</w:t>
      </w:r>
    </w:p>
    <w:p w14:paraId="00196AB8" w14:textId="32021377" w:rsidR="008E183B" w:rsidRPr="007A639A" w:rsidRDefault="003F7B9E" w:rsidP="009B728D">
      <w:pPr>
        <w:pStyle w:val="Odstavekseznama"/>
        <w:numPr>
          <w:ilvl w:val="0"/>
          <w:numId w:val="5"/>
        </w:numPr>
        <w:rPr>
          <w:lang w:val="sl-SI"/>
        </w:rPr>
      </w:pPr>
      <w:r w:rsidRPr="007A639A">
        <w:rPr>
          <w:lang w:val="sl-SI"/>
        </w:rPr>
        <w:t xml:space="preserve">PODATKI O </w:t>
      </w:r>
      <w:r w:rsidR="008E183B" w:rsidRPr="007A639A">
        <w:rPr>
          <w:lang w:val="sl-SI"/>
        </w:rPr>
        <w:t>REFERENČNEM DELU (3.</w:t>
      </w:r>
      <w:r w:rsidR="00E235AE" w:rsidRPr="007A639A">
        <w:rPr>
          <w:lang w:val="sl-SI"/>
        </w:rPr>
        <w:t>6</w:t>
      </w:r>
      <w:r w:rsidR="008E183B" w:rsidRPr="007A639A">
        <w:rPr>
          <w:lang w:val="sl-SI"/>
        </w:rPr>
        <w:t>)</w:t>
      </w:r>
    </w:p>
    <w:p w14:paraId="6A1FC7F1" w14:textId="7C529CA6" w:rsidR="00CB6F65" w:rsidRDefault="003F7B9E" w:rsidP="009B728D">
      <w:pPr>
        <w:pStyle w:val="Odstavekseznama"/>
        <w:numPr>
          <w:ilvl w:val="0"/>
          <w:numId w:val="5"/>
        </w:numPr>
        <w:rPr>
          <w:lang w:val="sl-SI"/>
        </w:rPr>
      </w:pPr>
      <w:r w:rsidRPr="007A639A">
        <w:rPr>
          <w:lang w:val="sl-SI"/>
        </w:rPr>
        <w:t>REFERENČNA POTRDILA</w:t>
      </w:r>
      <w:r w:rsidR="004068B4" w:rsidRPr="007A639A">
        <w:rPr>
          <w:lang w:val="sl-SI"/>
        </w:rPr>
        <w:tab/>
      </w:r>
      <w:r w:rsidR="008E183B" w:rsidRPr="007A639A">
        <w:rPr>
          <w:lang w:val="sl-SI"/>
        </w:rPr>
        <w:t xml:space="preserve"> (3.</w:t>
      </w:r>
      <w:r w:rsidR="00E235AE" w:rsidRPr="007A639A">
        <w:rPr>
          <w:lang w:val="sl-SI"/>
        </w:rPr>
        <w:t>7</w:t>
      </w:r>
      <w:r w:rsidR="008E183B" w:rsidRPr="007A639A">
        <w:rPr>
          <w:lang w:val="sl-SI"/>
        </w:rPr>
        <w:t>)</w:t>
      </w:r>
    </w:p>
    <w:p w14:paraId="3F99AA72" w14:textId="7A88A1C9" w:rsidR="00575F34" w:rsidRPr="007A639A" w:rsidRDefault="005F651B" w:rsidP="009B728D">
      <w:pPr>
        <w:pStyle w:val="Odstavekseznama"/>
        <w:numPr>
          <w:ilvl w:val="0"/>
          <w:numId w:val="5"/>
        </w:numPr>
        <w:rPr>
          <w:lang w:val="sl-SI"/>
        </w:rPr>
      </w:pPr>
      <w:r w:rsidRPr="005F651B">
        <w:rPr>
          <w:lang w:val="sl-SI"/>
        </w:rPr>
        <w:t>ZAVAROVANJ</w:t>
      </w:r>
      <w:r>
        <w:rPr>
          <w:lang w:val="sl-SI"/>
        </w:rPr>
        <w:t>E</w:t>
      </w:r>
      <w:r w:rsidRPr="005F651B">
        <w:rPr>
          <w:lang w:val="sl-SI"/>
        </w:rPr>
        <w:t xml:space="preserve"> ZA RESNOST PONUDB</w:t>
      </w:r>
      <w:r>
        <w:rPr>
          <w:lang w:val="sl-SI"/>
        </w:rPr>
        <w:t>E (3.8)</w:t>
      </w:r>
    </w:p>
    <w:p w14:paraId="6046641B" w14:textId="418E275A" w:rsidR="00EA267C" w:rsidRPr="007A639A" w:rsidRDefault="003245C9" w:rsidP="009B728D">
      <w:pPr>
        <w:pStyle w:val="Odstavekseznama"/>
        <w:numPr>
          <w:ilvl w:val="0"/>
          <w:numId w:val="5"/>
        </w:numPr>
        <w:rPr>
          <w:lang w:val="sl-SI"/>
        </w:rPr>
      </w:pPr>
      <w:r w:rsidRPr="007A639A">
        <w:rPr>
          <w:lang w:val="sl-SI"/>
        </w:rPr>
        <w:t xml:space="preserve">VZOREC ZAVAROVANJA ZA DOBRO IZVEDBO POGODBENIH OBVEZNOSTI PO EPGP-758 </w:t>
      </w:r>
      <w:r w:rsidR="00EA267C" w:rsidRPr="007A639A">
        <w:rPr>
          <w:lang w:val="sl-SI"/>
        </w:rPr>
        <w:t>(3.</w:t>
      </w:r>
      <w:r w:rsidR="005F651B">
        <w:rPr>
          <w:lang w:val="sl-SI"/>
        </w:rPr>
        <w:t>9</w:t>
      </w:r>
      <w:r w:rsidR="00EA267C" w:rsidRPr="007A639A">
        <w:rPr>
          <w:lang w:val="sl-SI"/>
        </w:rPr>
        <w:t>)</w:t>
      </w:r>
    </w:p>
    <w:p w14:paraId="277F0997" w14:textId="571C9818" w:rsidR="00151715" w:rsidRPr="007A639A" w:rsidRDefault="00151715" w:rsidP="009B728D">
      <w:pPr>
        <w:pStyle w:val="Odstavekseznama"/>
        <w:numPr>
          <w:ilvl w:val="0"/>
          <w:numId w:val="5"/>
        </w:numPr>
        <w:rPr>
          <w:lang w:val="sl-SI"/>
        </w:rPr>
      </w:pPr>
      <w:r w:rsidRPr="007A639A">
        <w:rPr>
          <w:lang w:val="sl-SI"/>
        </w:rPr>
        <w:t>VZOREC ZAVAROVANJA ZA ODPRAVO NAPAK V GARANCIJSKEM ROKU PO EPGP-758 (3.</w:t>
      </w:r>
      <w:r w:rsidR="005F651B">
        <w:rPr>
          <w:lang w:val="sl-SI"/>
        </w:rPr>
        <w:t>10</w:t>
      </w:r>
      <w:r w:rsidRPr="007A639A">
        <w:rPr>
          <w:lang w:val="sl-SI"/>
        </w:rPr>
        <w:t>)</w:t>
      </w:r>
    </w:p>
    <w:p w14:paraId="226FCCA7" w14:textId="64E3899A" w:rsidR="00EA267C" w:rsidRDefault="00281291" w:rsidP="009B728D">
      <w:pPr>
        <w:pStyle w:val="Odstavekseznama"/>
        <w:numPr>
          <w:ilvl w:val="0"/>
          <w:numId w:val="5"/>
        </w:numPr>
        <w:rPr>
          <w:lang w:val="sl-SI"/>
        </w:rPr>
      </w:pPr>
      <w:r w:rsidRPr="007A639A">
        <w:rPr>
          <w:lang w:val="sl-SI"/>
        </w:rPr>
        <w:t>VZOREC POGODBE (3.</w:t>
      </w:r>
      <w:r w:rsidR="001668A1">
        <w:rPr>
          <w:lang w:val="sl-SI"/>
        </w:rPr>
        <w:t>1</w:t>
      </w:r>
      <w:r w:rsidR="005F651B">
        <w:rPr>
          <w:lang w:val="sl-SI"/>
        </w:rPr>
        <w:t>1</w:t>
      </w:r>
      <w:r w:rsidR="00EA267C" w:rsidRPr="007A639A">
        <w:rPr>
          <w:lang w:val="sl-SI"/>
        </w:rPr>
        <w:t>)</w:t>
      </w:r>
    </w:p>
    <w:p w14:paraId="7FA268CB" w14:textId="5D0F6F91" w:rsidR="001668A1" w:rsidRDefault="001668A1" w:rsidP="009B728D">
      <w:pPr>
        <w:pStyle w:val="Odstavekseznama"/>
        <w:numPr>
          <w:ilvl w:val="0"/>
          <w:numId w:val="5"/>
        </w:numPr>
        <w:rPr>
          <w:lang w:val="sl-SI"/>
        </w:rPr>
      </w:pPr>
      <w:r>
        <w:rPr>
          <w:lang w:val="sl-SI"/>
        </w:rPr>
        <w:t>PROJEKTNA NALOGA (3.1</w:t>
      </w:r>
      <w:r w:rsidR="005F651B">
        <w:rPr>
          <w:lang w:val="sl-SI"/>
        </w:rPr>
        <w:t>2</w:t>
      </w:r>
      <w:r>
        <w:rPr>
          <w:lang w:val="sl-SI"/>
        </w:rPr>
        <w:t>)</w:t>
      </w:r>
    </w:p>
    <w:p w14:paraId="03405A43" w14:textId="2846145C" w:rsidR="001668A1" w:rsidRPr="007A639A" w:rsidRDefault="001668A1" w:rsidP="009B728D">
      <w:pPr>
        <w:pStyle w:val="Odstavekseznama"/>
        <w:numPr>
          <w:ilvl w:val="0"/>
          <w:numId w:val="5"/>
        </w:numPr>
        <w:rPr>
          <w:lang w:val="sl-SI"/>
        </w:rPr>
      </w:pPr>
      <w:r>
        <w:rPr>
          <w:lang w:val="sl-SI"/>
        </w:rPr>
        <w:t>PLAN PLAČIL (3.1</w:t>
      </w:r>
      <w:r w:rsidR="005F651B">
        <w:rPr>
          <w:lang w:val="sl-SI"/>
        </w:rPr>
        <w:t>3</w:t>
      </w:r>
      <w:r>
        <w:rPr>
          <w:lang w:val="sl-SI"/>
        </w:rPr>
        <w:t>)</w:t>
      </w:r>
    </w:p>
    <w:p w14:paraId="59578B17" w14:textId="354EBBD7" w:rsidR="00AE0CD2" w:rsidRPr="007A639A" w:rsidRDefault="00AE0CD2" w:rsidP="009B728D">
      <w:pPr>
        <w:pStyle w:val="Odstavekseznama"/>
        <w:numPr>
          <w:ilvl w:val="0"/>
          <w:numId w:val="5"/>
        </w:numPr>
        <w:rPr>
          <w:lang w:val="sl-SI"/>
        </w:rPr>
      </w:pPr>
      <w:r w:rsidRPr="007A639A">
        <w:rPr>
          <w:lang w:val="sl-SI"/>
        </w:rPr>
        <w:t>IZJAVA po 35. členu ZIntPK (3.1</w:t>
      </w:r>
      <w:r w:rsidR="005F651B">
        <w:rPr>
          <w:lang w:val="sl-SI"/>
        </w:rPr>
        <w:t>4</w:t>
      </w:r>
      <w:r w:rsidRPr="007A639A">
        <w:rPr>
          <w:lang w:val="sl-SI"/>
        </w:rPr>
        <w:t>)</w:t>
      </w:r>
    </w:p>
    <w:p w14:paraId="5CAFA4F1" w14:textId="35018CAB" w:rsidR="00AE0CD2" w:rsidRPr="007A639A" w:rsidRDefault="00AE0CD2" w:rsidP="009B728D">
      <w:pPr>
        <w:pStyle w:val="Odstavekseznama"/>
        <w:numPr>
          <w:ilvl w:val="0"/>
          <w:numId w:val="5"/>
        </w:numPr>
        <w:rPr>
          <w:lang w:val="sl-SI"/>
        </w:rPr>
      </w:pPr>
      <w:r w:rsidRPr="007A639A">
        <w:rPr>
          <w:lang w:val="sl-SI"/>
        </w:rPr>
        <w:t>IZJAVA O UDELEŽBI FIZIČNIH IN PRAVNIH OSEB V LASTNIŠTVU PONUDNIKA (3.1</w:t>
      </w:r>
      <w:r w:rsidR="005F651B">
        <w:rPr>
          <w:lang w:val="sl-SI"/>
        </w:rPr>
        <w:t>5</w:t>
      </w:r>
      <w:r w:rsidRPr="007A639A">
        <w:rPr>
          <w:lang w:val="sl-SI"/>
        </w:rPr>
        <w:t>)</w:t>
      </w:r>
    </w:p>
    <w:p w14:paraId="76984648" w14:textId="398A7362" w:rsidR="00151715" w:rsidRPr="004E76F5" w:rsidRDefault="00565CA8" w:rsidP="009B728D">
      <w:pPr>
        <w:pStyle w:val="Odstavekseznama"/>
        <w:numPr>
          <w:ilvl w:val="0"/>
          <w:numId w:val="5"/>
        </w:numPr>
        <w:rPr>
          <w:lang w:val="sl-SI"/>
        </w:rPr>
      </w:pPr>
      <w:r w:rsidRPr="004E76F5">
        <w:rPr>
          <w:lang w:val="sl-SI"/>
        </w:rPr>
        <w:t>SOGLASJE ZA PREVERJANJE (3.1</w:t>
      </w:r>
      <w:r w:rsidR="005F651B">
        <w:rPr>
          <w:lang w:val="sl-SI"/>
        </w:rPr>
        <w:t>6</w:t>
      </w:r>
      <w:r w:rsidRPr="004E76F5">
        <w:rPr>
          <w:lang w:val="sl-SI"/>
        </w:rPr>
        <w:t>)</w:t>
      </w:r>
    </w:p>
    <w:p w14:paraId="6A94D14E" w14:textId="558599FC" w:rsidR="00565CA8" w:rsidRPr="004E76F5" w:rsidRDefault="00025A42" w:rsidP="009B728D">
      <w:pPr>
        <w:pStyle w:val="Odstavekseznama"/>
        <w:numPr>
          <w:ilvl w:val="0"/>
          <w:numId w:val="5"/>
        </w:numPr>
        <w:rPr>
          <w:lang w:val="sl-SI"/>
        </w:rPr>
      </w:pPr>
      <w:r w:rsidRPr="004E76F5">
        <w:rPr>
          <w:lang w:val="sl-SI"/>
        </w:rPr>
        <w:t>IZJAVA O PREREČEVANJU DVOJNEGA FINANCIRANJA (3.1</w:t>
      </w:r>
      <w:r w:rsidR="005F651B">
        <w:rPr>
          <w:lang w:val="sl-SI"/>
        </w:rPr>
        <w:t>7</w:t>
      </w:r>
      <w:r w:rsidRPr="004E76F5">
        <w:rPr>
          <w:lang w:val="sl-SI"/>
        </w:rPr>
        <w:t>)</w:t>
      </w:r>
    </w:p>
    <w:p w14:paraId="55FCD488" w14:textId="596D0B2A" w:rsidR="006532D0" w:rsidRPr="004E76F5" w:rsidRDefault="006532D0" w:rsidP="009B728D">
      <w:pPr>
        <w:pStyle w:val="Odstavekseznama"/>
        <w:numPr>
          <w:ilvl w:val="0"/>
          <w:numId w:val="5"/>
        </w:numPr>
        <w:rPr>
          <w:lang w:val="sl-SI"/>
        </w:rPr>
      </w:pPr>
      <w:r w:rsidRPr="004E76F5">
        <w:rPr>
          <w:lang w:val="sl-SI"/>
        </w:rPr>
        <w:t>IZJAVA O IZPOLNITVI NAČELA, DA SE NE ŠKODUJE BISTVENO (3.1</w:t>
      </w:r>
      <w:r w:rsidR="005F651B">
        <w:rPr>
          <w:lang w:val="sl-SI"/>
        </w:rPr>
        <w:t>8</w:t>
      </w:r>
      <w:r w:rsidRPr="004E76F5">
        <w:rPr>
          <w:lang w:val="sl-SI"/>
        </w:rPr>
        <w:t>)</w:t>
      </w:r>
    </w:p>
    <w:p w14:paraId="328D817D" w14:textId="769137E4" w:rsidR="005F651B" w:rsidRPr="007D4F0A" w:rsidRDefault="009A7653" w:rsidP="006A0BF4">
      <w:pPr>
        <w:pStyle w:val="Odstavekseznama"/>
        <w:numPr>
          <w:ilvl w:val="0"/>
          <w:numId w:val="5"/>
        </w:numPr>
        <w:rPr>
          <w:lang w:val="sl-SI"/>
        </w:rPr>
      </w:pPr>
      <w:r w:rsidRPr="007D4F0A">
        <w:rPr>
          <w:lang w:val="sl-SI"/>
        </w:rPr>
        <w:t>POTRDILO O OGLEDU</w:t>
      </w:r>
      <w:r w:rsidR="00D144C8" w:rsidRPr="007D4F0A">
        <w:rPr>
          <w:lang w:val="sl-SI"/>
        </w:rPr>
        <w:t xml:space="preserve"> (3.1</w:t>
      </w:r>
      <w:r w:rsidR="005F651B" w:rsidRPr="007D4F0A">
        <w:rPr>
          <w:lang w:val="sl-SI"/>
        </w:rPr>
        <w:t>9</w:t>
      </w:r>
      <w:r w:rsidR="00D144C8" w:rsidRPr="007D4F0A">
        <w:rPr>
          <w:lang w:val="sl-SI"/>
        </w:rPr>
        <w:t>)</w:t>
      </w:r>
    </w:p>
    <w:p w14:paraId="69666CF7" w14:textId="17EAA87B" w:rsidR="00EA7737" w:rsidRPr="007D4F0A" w:rsidRDefault="00EA7737" w:rsidP="006A0BF4">
      <w:pPr>
        <w:pStyle w:val="Odstavekseznama"/>
        <w:numPr>
          <w:ilvl w:val="0"/>
          <w:numId w:val="5"/>
        </w:numPr>
        <w:rPr>
          <w:lang w:val="sl-SI"/>
        </w:rPr>
      </w:pPr>
      <w:r w:rsidRPr="007D4F0A">
        <w:rPr>
          <w:lang w:val="sl-SI"/>
        </w:rPr>
        <w:t>OVOJNICA – ZAVAROVANJE ZA RESNOST PONUDBE (3.20)</w:t>
      </w:r>
      <w:r w:rsidR="007D4F0A">
        <w:rPr>
          <w:lang w:val="sl-SI"/>
        </w:rPr>
        <w:t>–</w:t>
      </w:r>
      <w:r w:rsidR="007D4F0A" w:rsidRPr="007D4F0A">
        <w:rPr>
          <w:i/>
          <w:iCs/>
          <w:lang w:val="sl-SI"/>
        </w:rPr>
        <w:t>v primeru, da bo izdano v fizični obliki</w:t>
      </w:r>
    </w:p>
    <w:p w14:paraId="2A411151" w14:textId="4D149799" w:rsidR="00EA7737" w:rsidRPr="007D4F0A" w:rsidRDefault="00EA7737" w:rsidP="006A0BF4">
      <w:pPr>
        <w:pStyle w:val="Odstavekseznama"/>
        <w:numPr>
          <w:ilvl w:val="0"/>
          <w:numId w:val="5"/>
        </w:numPr>
        <w:rPr>
          <w:lang w:val="sl-SI"/>
        </w:rPr>
      </w:pPr>
      <w:r w:rsidRPr="007D4F0A">
        <w:rPr>
          <w:lang w:val="sl-SI"/>
        </w:rPr>
        <w:t>PONUDBENI PREDRAČUN</w:t>
      </w:r>
    </w:p>
    <w:p w14:paraId="46F4C4DF" w14:textId="4A8C7A77" w:rsidR="003F48C4" w:rsidRPr="007A639A" w:rsidRDefault="003F48C4" w:rsidP="00BD1473">
      <w:pPr>
        <w:pStyle w:val="Naslov3"/>
        <w:numPr>
          <w:ilvl w:val="2"/>
          <w:numId w:val="1"/>
        </w:numPr>
        <w:rPr>
          <w:rFonts w:asciiTheme="minorHAnsi" w:hAnsiTheme="minorHAnsi"/>
          <w:lang w:val="sl-SI"/>
        </w:rPr>
      </w:pPr>
      <w:bookmarkStart w:id="16" w:name="_Toc231547907"/>
      <w:bookmarkStart w:id="17" w:name="_Hlk512202375"/>
      <w:r w:rsidRPr="007A639A">
        <w:rPr>
          <w:rFonts w:asciiTheme="minorHAnsi" w:hAnsiTheme="minorHAnsi"/>
          <w:lang w:val="sl-SI"/>
        </w:rPr>
        <w:t>ROK IN NAČIN PREDLOŽITVE PONUDBE</w:t>
      </w:r>
      <w:bookmarkEnd w:id="16"/>
    </w:p>
    <w:bookmarkEnd w:id="17"/>
    <w:p w14:paraId="4330D09D" w14:textId="597DEF39" w:rsidR="00EB4CA8" w:rsidRPr="007A639A" w:rsidRDefault="00EB4CA8" w:rsidP="00EB4CA8">
      <w:pPr>
        <w:jc w:val="both"/>
        <w:rPr>
          <w:lang w:val="sl-SI"/>
        </w:rPr>
      </w:pPr>
      <w:r w:rsidRPr="007A639A">
        <w:rPr>
          <w:lang w:val="sl-SI"/>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42BFFCB7" w14:textId="77777777" w:rsidR="00EB4CA8" w:rsidRPr="007A639A" w:rsidRDefault="00EB4CA8" w:rsidP="00EB4CA8">
      <w:pPr>
        <w:jc w:val="both"/>
        <w:rPr>
          <w:lang w:val="sl-SI"/>
        </w:rPr>
      </w:pPr>
      <w:r w:rsidRPr="007A639A">
        <w:rPr>
          <w:lang w:val="sl-SI"/>
        </w:rPr>
        <w:t>Ponudnik se mora pred oddajo ponudbe registrirati na spletnem naslovu https://ejn.gov.si/eJN2, v skladu z Navodili za uporabo e-JN. Če je ponudnik že registriran v informacijski sistem e-JN, se v aplikacijo prijavi na istem naslovu.</w:t>
      </w:r>
    </w:p>
    <w:p w14:paraId="5A4EBE9D" w14:textId="77777777" w:rsidR="00EB4CA8" w:rsidRPr="007A639A" w:rsidRDefault="00EB4CA8" w:rsidP="00EB4CA8">
      <w:pPr>
        <w:jc w:val="both"/>
        <w:rPr>
          <w:lang w:val="sl-SI"/>
        </w:rPr>
      </w:pPr>
      <w:r w:rsidRPr="007A639A">
        <w:rPr>
          <w:lang w:val="sl-SI"/>
        </w:rPr>
        <w:t>Za oddajo ponudb je zahtevano eno od s strani kvalificiranega overitelja izdano digitalno potrdilo: SIGEN-CA (www.sigen-ca.si), POŠTA®CA (postarca.posta.si), HALCOM-CA (www.halcom.si), AC NLB (www.nlb.si).</w:t>
      </w:r>
    </w:p>
    <w:p w14:paraId="5228DC0D" w14:textId="77777777" w:rsidR="00660D5B" w:rsidRPr="007A639A" w:rsidRDefault="00660D5B" w:rsidP="00660D5B">
      <w:pPr>
        <w:jc w:val="both"/>
        <w:rPr>
          <w:lang w:val="sl-SI"/>
        </w:rPr>
      </w:pPr>
      <w:r w:rsidRPr="007A639A">
        <w:rPr>
          <w:lang w:val="sl-SI"/>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pet (5) delovnih dni, če so izpolnjeni vsi naslednji pogoji:</w:t>
      </w:r>
    </w:p>
    <w:p w14:paraId="048ECCB9" w14:textId="390C38CC" w:rsidR="00660D5B" w:rsidRPr="007A639A" w:rsidRDefault="00660D5B" w:rsidP="002636A6">
      <w:pPr>
        <w:pStyle w:val="Odstavekseznama"/>
        <w:numPr>
          <w:ilvl w:val="0"/>
          <w:numId w:val="16"/>
        </w:numPr>
        <w:jc w:val="both"/>
        <w:rPr>
          <w:lang w:val="sl-SI"/>
        </w:rPr>
      </w:pPr>
      <w:r w:rsidRPr="007A639A">
        <w:rPr>
          <w:lang w:val="sl-SI"/>
        </w:rPr>
        <w:t>elektronsko komunikacijsko sredstvo, ki ga uporablja naročnik, ne deluje v zadnjih šestdesetih (60) minutah pred iztekom roka, ki je določen za oddajo prijav ali ponudb;</w:t>
      </w:r>
    </w:p>
    <w:p w14:paraId="75507B31" w14:textId="230B0E74" w:rsidR="00660D5B" w:rsidRPr="007A639A" w:rsidRDefault="00660D5B" w:rsidP="002636A6">
      <w:pPr>
        <w:pStyle w:val="Odstavekseznama"/>
        <w:numPr>
          <w:ilvl w:val="0"/>
          <w:numId w:val="16"/>
        </w:numPr>
        <w:jc w:val="both"/>
        <w:rPr>
          <w:lang w:val="sl-SI"/>
        </w:rPr>
      </w:pPr>
      <w:r w:rsidRPr="007A639A">
        <w:rPr>
          <w:lang w:val="sl-SI"/>
        </w:rPr>
        <w:t>kandidat ali ponudnik naročnika o tem nemudoma obvesti, vendar najpozneje tridesete (30) minut po roku za oddajo prijav ali ponudb;</w:t>
      </w:r>
    </w:p>
    <w:p w14:paraId="2B930A87" w14:textId="759450AB" w:rsidR="00660D5B" w:rsidRPr="007A639A" w:rsidRDefault="00660D5B" w:rsidP="002636A6">
      <w:pPr>
        <w:pStyle w:val="Odstavekseznama"/>
        <w:numPr>
          <w:ilvl w:val="0"/>
          <w:numId w:val="16"/>
        </w:numPr>
        <w:jc w:val="both"/>
        <w:rPr>
          <w:lang w:val="sl-SI"/>
        </w:rPr>
      </w:pPr>
      <w:r w:rsidRPr="007A639A">
        <w:rPr>
          <w:lang w:val="sl-SI"/>
        </w:rPr>
        <w:t>upravitelj elektronskega komunikacijskega sredstva, ki ga uporablja naročnik, nedelovanje potrdi naročniku;</w:t>
      </w:r>
    </w:p>
    <w:p w14:paraId="43079D1B" w14:textId="199B724E" w:rsidR="00660D5B" w:rsidRPr="007A639A" w:rsidRDefault="00660D5B" w:rsidP="002636A6">
      <w:pPr>
        <w:pStyle w:val="Odstavekseznama"/>
        <w:numPr>
          <w:ilvl w:val="0"/>
          <w:numId w:val="16"/>
        </w:numPr>
        <w:jc w:val="both"/>
        <w:rPr>
          <w:lang w:val="sl-SI"/>
        </w:rPr>
      </w:pPr>
      <w:r w:rsidRPr="007A639A">
        <w:rPr>
          <w:lang w:val="sl-SI"/>
        </w:rPr>
        <w:t xml:space="preserve">kandidatu ali ponudniku ni uspelo oddati prijave oziroma ponudbe in </w:t>
      </w:r>
    </w:p>
    <w:p w14:paraId="1622FA44" w14:textId="2DEE7126" w:rsidR="00660D5B" w:rsidRPr="007A639A" w:rsidRDefault="00660D5B" w:rsidP="002636A6">
      <w:pPr>
        <w:pStyle w:val="Odstavekseznama"/>
        <w:numPr>
          <w:ilvl w:val="0"/>
          <w:numId w:val="16"/>
        </w:numPr>
        <w:jc w:val="both"/>
        <w:rPr>
          <w:lang w:val="sl-SI"/>
        </w:rPr>
      </w:pPr>
      <w:r w:rsidRPr="007A639A">
        <w:rPr>
          <w:lang w:val="sl-SI"/>
        </w:rPr>
        <w:t>odpiranje prejetih prijav ali ponudb se še ni izvedlo.</w:t>
      </w:r>
    </w:p>
    <w:p w14:paraId="2649813D" w14:textId="11EE9844" w:rsidR="00660D5B" w:rsidRPr="007A639A" w:rsidRDefault="00660D5B" w:rsidP="00660D5B">
      <w:pPr>
        <w:jc w:val="both"/>
        <w:rPr>
          <w:lang w:val="sl-SI"/>
        </w:rPr>
      </w:pPr>
      <w:r w:rsidRPr="007A639A">
        <w:rPr>
          <w:lang w:val="sl-SI"/>
        </w:rPr>
        <w:t>Podrobna navodila v zvezi z načinom prijave in oddaje ponudbe so navedena v Navodilih za uporabo e-JN, ki so del te dokumentacije JN in objavljena na spletnem naslovu https://ejn.gov.si.</w:t>
      </w:r>
    </w:p>
    <w:p w14:paraId="4FEABBA1" w14:textId="77777777" w:rsidR="000D6562" w:rsidRPr="007A639A" w:rsidRDefault="000D6562" w:rsidP="000D6562">
      <w:pPr>
        <w:jc w:val="both"/>
        <w:rPr>
          <w:lang w:val="sl-SI"/>
        </w:rPr>
      </w:pPr>
      <w:r w:rsidRPr="007A639A">
        <w:rPr>
          <w:lang w:val="sl-SI"/>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B2CE979" w14:textId="77777777" w:rsidR="000D6562" w:rsidRPr="007A639A" w:rsidRDefault="000D6562" w:rsidP="000D6562">
      <w:pPr>
        <w:jc w:val="both"/>
        <w:rPr>
          <w:lang w:val="sl-SI"/>
        </w:rPr>
      </w:pPr>
      <w:r w:rsidRPr="007A639A">
        <w:rPr>
          <w:lang w:val="sl-SI"/>
        </w:rPr>
        <w:lastRenderedPageBreak/>
        <w:t>Za ostale sodelujoče ponudnik v razdelek »ESPD – ostali sodelujoči« priloži podpisane ESPD v pdf. obliki, ali v elektronski obliki podpisan xml.</w:t>
      </w:r>
    </w:p>
    <w:p w14:paraId="0505CCEF" w14:textId="77777777" w:rsidR="000D6562" w:rsidRPr="007A639A" w:rsidRDefault="000D6562" w:rsidP="000D6562">
      <w:pPr>
        <w:jc w:val="both"/>
        <w:rPr>
          <w:lang w:val="sl-SI"/>
        </w:rPr>
      </w:pPr>
      <w:r w:rsidRPr="007A639A">
        <w:rPr>
          <w:lang w:val="sl-SI"/>
        </w:rPr>
        <w:t>Ponudnik v informacijskem sistemu e-JN v razdelek »Predračun« naloži izpolnjen obrazec »Ponudba (3.1)« v .pdf datoteki, ki bo dostopen na javnem odpiranju ponudb.</w:t>
      </w:r>
    </w:p>
    <w:p w14:paraId="4A93979C" w14:textId="77777777" w:rsidR="000D6562" w:rsidRPr="007A639A" w:rsidRDefault="000D6562" w:rsidP="000D6562">
      <w:pPr>
        <w:jc w:val="both"/>
        <w:rPr>
          <w:lang w:val="sl-SI"/>
        </w:rPr>
      </w:pPr>
      <w:r w:rsidRPr="007A639A">
        <w:rPr>
          <w:lang w:val="sl-SI"/>
        </w:rPr>
        <w:t>Vsi ostali dokumenti se predložijo v .pdf datoteki in se naložijo v razdelek »Drugi dokumenti«.</w:t>
      </w:r>
    </w:p>
    <w:p w14:paraId="09CFAC95" w14:textId="77777777" w:rsidR="000D6562" w:rsidRPr="007A639A" w:rsidRDefault="000D6562" w:rsidP="000D6562">
      <w:pPr>
        <w:jc w:val="both"/>
        <w:rPr>
          <w:lang w:val="sl-SI"/>
        </w:rPr>
      </w:pPr>
      <w:r w:rsidRPr="007A639A">
        <w:rPr>
          <w:lang w:val="sl-SI"/>
        </w:rPr>
        <w:t xml:space="preserve">Dokumenti morajo biti izpolnjeni, kot to zahtevajo navodila obrazca ali kot to izhaja iz njihovega besedila. </w:t>
      </w:r>
    </w:p>
    <w:p w14:paraId="7F1C7690" w14:textId="77777777" w:rsidR="000D6562" w:rsidRPr="007A639A" w:rsidRDefault="000D6562" w:rsidP="000D6562">
      <w:pPr>
        <w:jc w:val="both"/>
        <w:rPr>
          <w:lang w:val="sl-SI"/>
        </w:rPr>
      </w:pPr>
      <w:r w:rsidRPr="007A639A">
        <w:rPr>
          <w:lang w:val="sl-SI"/>
        </w:rPr>
        <w:t>Zaželeno je, da so zahtevani dokumenti urejeni po zgoraj navedenem vrstnem redu.</w:t>
      </w:r>
    </w:p>
    <w:p w14:paraId="01FD797D" w14:textId="77777777" w:rsidR="000D6562" w:rsidRPr="007A639A" w:rsidRDefault="000D6562" w:rsidP="000D6562">
      <w:pPr>
        <w:jc w:val="both"/>
        <w:rPr>
          <w:lang w:val="sl-SI"/>
        </w:rPr>
      </w:pPr>
      <w:r w:rsidRPr="007A639A">
        <w:rPr>
          <w:lang w:val="sl-SI"/>
        </w:rPr>
        <w:t>Ponudba in ostali dokumenti, vezani na predmetno javno naročilo, morajo biti v slovenskem jeziku. V primeru, če ponudnik predloži dokumente oziroma dokazila v tujem jeziku, se zahteva obvezna predložitev sodno overjenega prevoda v slovenski jezik. Tehnična dokumentacija je lahko predložena v angleškem ali nemškem jeziku, pri čemer ima naročnik pridržano pravico, da ponudnika pozove k predložitvi sodno overjenega prevoda v slovenski jezik.</w:t>
      </w:r>
    </w:p>
    <w:p w14:paraId="742A5798" w14:textId="23BC1E20" w:rsidR="000D6562" w:rsidRPr="007A639A" w:rsidRDefault="000D6562" w:rsidP="000D6562">
      <w:pPr>
        <w:jc w:val="both"/>
        <w:rPr>
          <w:lang w:val="sl-SI"/>
        </w:rPr>
      </w:pPr>
      <w:r w:rsidRPr="007A639A">
        <w:rPr>
          <w:lang w:val="sl-SI"/>
        </w:rPr>
        <w:t>Predložena ponudba mora biti veljavna najmanj 120 dni od roka za oddajo ponudb</w:t>
      </w:r>
      <w:r w:rsidR="001B2F9A" w:rsidRPr="007A639A">
        <w:rPr>
          <w:lang w:val="sl-SI"/>
        </w:rPr>
        <w:t>, z možnostjo podaljšanja na zahtevo naročnika.</w:t>
      </w:r>
    </w:p>
    <w:p w14:paraId="7C166E3A" w14:textId="1976314A" w:rsidR="001B2F9A" w:rsidRPr="007A639A" w:rsidRDefault="001B2F9A" w:rsidP="000D6562">
      <w:pPr>
        <w:jc w:val="both"/>
        <w:rPr>
          <w:lang w:val="sl-SI"/>
        </w:rPr>
      </w:pPr>
      <w:r w:rsidRPr="007A639A">
        <w:rPr>
          <w:lang w:val="sl-SI"/>
        </w:rPr>
        <w:t>V izjemnih okoliščinah bo naročnik lahko zahteval, da ponudniki podaljšajo čas veljavnosti ponudb za določeno dodatno obdobje.</w:t>
      </w:r>
    </w:p>
    <w:p w14:paraId="176F625A" w14:textId="77777777" w:rsidR="000D6562" w:rsidRPr="007A639A" w:rsidRDefault="000D6562" w:rsidP="000D6562">
      <w:pPr>
        <w:jc w:val="both"/>
        <w:rPr>
          <w:lang w:val="sl-SI"/>
        </w:rPr>
      </w:pPr>
      <w:r w:rsidRPr="007A639A">
        <w:rPr>
          <w:lang w:val="sl-SI"/>
        </w:rPr>
        <w:t>Ponudbena cena in ostale denarne vrednosti v ponudbi morajo biti podane v Evrih (EUR).</w:t>
      </w:r>
    </w:p>
    <w:p w14:paraId="271CD21E" w14:textId="77777777" w:rsidR="000D6562" w:rsidRPr="007A639A" w:rsidRDefault="000D6562" w:rsidP="000D6562">
      <w:pPr>
        <w:jc w:val="both"/>
        <w:rPr>
          <w:lang w:val="sl-SI"/>
        </w:rPr>
      </w:pPr>
      <w:r w:rsidRPr="007A639A">
        <w:rPr>
          <w:lang w:val="sl-SI"/>
        </w:rPr>
        <w:t>Stroške v zvezi s pripravo ponudbe v celoti nosi ponudnik.</w:t>
      </w:r>
    </w:p>
    <w:p w14:paraId="19F3677A" w14:textId="459DB07C" w:rsidR="00EB4CA8" w:rsidRPr="00830C2B" w:rsidRDefault="00EB4CA8" w:rsidP="00EB4CA8">
      <w:pPr>
        <w:jc w:val="both"/>
        <w:rPr>
          <w:lang w:val="sl-SI"/>
        </w:rPr>
      </w:pPr>
      <w:r w:rsidRPr="007A639A">
        <w:rPr>
          <w:lang w:val="sl-SI"/>
        </w:rPr>
        <w:t xml:space="preserve">Ponudba se </w:t>
      </w:r>
      <w:r w:rsidRPr="00830C2B">
        <w:rPr>
          <w:lang w:val="sl-SI"/>
        </w:rPr>
        <w:t xml:space="preserve">šteje za pravočasno oddano, če jo naročnik prejme preko sistema e-JN https://ejn.gov.si/eJN2 najkasneje </w:t>
      </w:r>
      <w:r w:rsidRPr="009F7CAD">
        <w:rPr>
          <w:lang w:val="sl-SI"/>
        </w:rPr>
        <w:t xml:space="preserve">do </w:t>
      </w:r>
      <w:r w:rsidR="003B51AC" w:rsidRPr="009F7CAD">
        <w:rPr>
          <w:lang w:val="sl-SI"/>
        </w:rPr>
        <w:t>17</w:t>
      </w:r>
      <w:r w:rsidR="00220F79" w:rsidRPr="009F7CAD">
        <w:rPr>
          <w:lang w:val="sl-SI"/>
        </w:rPr>
        <w:t>.</w:t>
      </w:r>
      <w:r w:rsidR="003B51AC" w:rsidRPr="009F7CAD">
        <w:rPr>
          <w:lang w:val="sl-SI"/>
        </w:rPr>
        <w:t xml:space="preserve"> </w:t>
      </w:r>
      <w:r w:rsidR="00220F79" w:rsidRPr="009F7CAD">
        <w:rPr>
          <w:lang w:val="sl-SI"/>
        </w:rPr>
        <w:t>7.</w:t>
      </w:r>
      <w:r w:rsidR="003B51AC" w:rsidRPr="009F7CAD">
        <w:rPr>
          <w:lang w:val="sl-SI"/>
        </w:rPr>
        <w:t xml:space="preserve"> </w:t>
      </w:r>
      <w:r w:rsidR="00CC0027" w:rsidRPr="009F7CAD">
        <w:rPr>
          <w:lang w:val="sl-SI"/>
        </w:rPr>
        <w:t xml:space="preserve">2026 </w:t>
      </w:r>
      <w:r w:rsidRPr="009F7CAD">
        <w:rPr>
          <w:lang w:val="sl-SI"/>
        </w:rPr>
        <w:t xml:space="preserve">do </w:t>
      </w:r>
      <w:r w:rsidR="00660610" w:rsidRPr="009F7CAD">
        <w:rPr>
          <w:lang w:val="sl-SI"/>
        </w:rPr>
        <w:t>10</w:t>
      </w:r>
      <w:r w:rsidRPr="009F7CAD">
        <w:rPr>
          <w:lang w:val="sl-SI"/>
        </w:rPr>
        <w:t>:00 ure</w:t>
      </w:r>
      <w:r w:rsidRPr="00830C2B">
        <w:rPr>
          <w:lang w:val="sl-SI"/>
        </w:rPr>
        <w:t>. Za oddano ponudbo se šteje ponudba, ki je v informacijskem sistemu e-JN označena s statusom »ODDANO«.</w:t>
      </w:r>
    </w:p>
    <w:p w14:paraId="29D57004" w14:textId="77777777" w:rsidR="00EB4CA8" w:rsidRPr="00830C2B" w:rsidRDefault="00EB4CA8" w:rsidP="00EB4CA8">
      <w:pPr>
        <w:jc w:val="both"/>
        <w:rPr>
          <w:lang w:val="sl-SI"/>
        </w:rPr>
      </w:pPr>
      <w:r w:rsidRPr="00830C2B">
        <w:rPr>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066BC3" w14:textId="549455C6" w:rsidR="00074DF7" w:rsidRPr="00830C2B" w:rsidRDefault="00074DF7" w:rsidP="00EB4CA8">
      <w:pPr>
        <w:jc w:val="both"/>
        <w:rPr>
          <w:lang w:val="sl-SI"/>
        </w:rPr>
      </w:pPr>
      <w:r w:rsidRPr="00830C2B">
        <w:rPr>
          <w:lang w:val="sl-SI"/>
        </w:rPr>
        <w:t>Po preteku roka za predložitev ponudb ponudbe ne bo več mogoče oddati.</w:t>
      </w:r>
    </w:p>
    <w:p w14:paraId="60DB3EC7" w14:textId="7DBAC4AF" w:rsidR="003E5581" w:rsidRPr="00830C2B" w:rsidRDefault="003E5581" w:rsidP="00BD1473">
      <w:pPr>
        <w:pStyle w:val="Naslov3"/>
        <w:numPr>
          <w:ilvl w:val="2"/>
          <w:numId w:val="1"/>
        </w:numPr>
        <w:rPr>
          <w:rFonts w:asciiTheme="minorHAnsi" w:hAnsiTheme="minorHAnsi"/>
          <w:lang w:val="sl-SI"/>
        </w:rPr>
      </w:pPr>
      <w:bookmarkStart w:id="18" w:name="_Toc231547908"/>
      <w:r w:rsidRPr="00830C2B">
        <w:rPr>
          <w:rFonts w:asciiTheme="minorHAnsi" w:hAnsiTheme="minorHAnsi"/>
          <w:lang w:val="sl-SI"/>
        </w:rPr>
        <w:t>ČAS IN KRAJ ODPIRANJA PONUDB</w:t>
      </w:r>
      <w:bookmarkEnd w:id="18"/>
      <w:r w:rsidRPr="00830C2B">
        <w:rPr>
          <w:rFonts w:asciiTheme="minorHAnsi" w:hAnsiTheme="minorHAnsi"/>
          <w:lang w:val="sl-SI"/>
        </w:rPr>
        <w:t xml:space="preserve"> </w:t>
      </w:r>
    </w:p>
    <w:p w14:paraId="654FBF98" w14:textId="44C240D0" w:rsidR="00EB4CA8" w:rsidRPr="007A639A" w:rsidRDefault="00EB4CA8" w:rsidP="00EB4CA8">
      <w:pPr>
        <w:jc w:val="both"/>
        <w:rPr>
          <w:lang w:val="sl-SI"/>
        </w:rPr>
      </w:pPr>
      <w:r w:rsidRPr="00830C2B">
        <w:rPr>
          <w:lang w:val="sl-SI"/>
        </w:rPr>
        <w:t xml:space="preserve">Odpiranje ponudb bo potekalo avtomatično v informacijskem sistemu e-JN dne </w:t>
      </w:r>
      <w:r w:rsidR="003B51AC">
        <w:rPr>
          <w:lang w:val="sl-SI"/>
        </w:rPr>
        <w:t>17</w:t>
      </w:r>
      <w:r w:rsidR="00220F79" w:rsidRPr="00830C2B">
        <w:rPr>
          <w:lang w:val="sl-SI"/>
        </w:rPr>
        <w:t>.</w:t>
      </w:r>
      <w:r w:rsidR="003B51AC">
        <w:rPr>
          <w:lang w:val="sl-SI"/>
        </w:rPr>
        <w:t xml:space="preserve"> </w:t>
      </w:r>
      <w:r w:rsidR="00220F79" w:rsidRPr="00830C2B">
        <w:rPr>
          <w:lang w:val="sl-SI"/>
        </w:rPr>
        <w:t>7.</w:t>
      </w:r>
      <w:r w:rsidR="003B51AC">
        <w:rPr>
          <w:lang w:val="sl-SI"/>
        </w:rPr>
        <w:t xml:space="preserve"> </w:t>
      </w:r>
      <w:r w:rsidR="00CC0027" w:rsidRPr="00830C2B">
        <w:rPr>
          <w:lang w:val="sl-SI"/>
        </w:rPr>
        <w:t xml:space="preserve">2026 </w:t>
      </w:r>
      <w:r w:rsidRPr="00830C2B">
        <w:rPr>
          <w:lang w:val="sl-SI"/>
        </w:rPr>
        <w:t>in se bo začelo</w:t>
      </w:r>
      <w:r w:rsidRPr="007A639A">
        <w:rPr>
          <w:lang w:val="sl-SI"/>
        </w:rPr>
        <w:t xml:space="preserve"> ob </w:t>
      </w:r>
      <w:r w:rsidR="00660610" w:rsidRPr="007A639A">
        <w:rPr>
          <w:lang w:val="sl-SI"/>
        </w:rPr>
        <w:t>1</w:t>
      </w:r>
      <w:r w:rsidR="005806BC" w:rsidRPr="007A639A">
        <w:rPr>
          <w:lang w:val="sl-SI"/>
        </w:rPr>
        <w:t>1</w:t>
      </w:r>
      <w:r w:rsidRPr="007A639A">
        <w:rPr>
          <w:lang w:val="sl-SI"/>
        </w:rPr>
        <w:t>:</w:t>
      </w:r>
      <w:r w:rsidR="005A7C5F" w:rsidRPr="007A639A">
        <w:rPr>
          <w:lang w:val="sl-SI"/>
        </w:rPr>
        <w:t>0</w:t>
      </w:r>
      <w:r w:rsidR="003B51AC">
        <w:rPr>
          <w:lang w:val="sl-SI"/>
        </w:rPr>
        <w:t>1</w:t>
      </w:r>
      <w:r w:rsidRPr="007A639A">
        <w:rPr>
          <w:lang w:val="sl-SI"/>
        </w:rPr>
        <w:t xml:space="preserve"> uri na spletnem naslovu https://ejn.gov.si/eJN2. </w:t>
      </w:r>
    </w:p>
    <w:p w14:paraId="47F366E5" w14:textId="08B5E2C4" w:rsidR="0030549E" w:rsidRPr="007A639A" w:rsidRDefault="00EB4CA8" w:rsidP="004A57E3">
      <w:pPr>
        <w:jc w:val="both"/>
        <w:rPr>
          <w:lang w:val="sl-SI"/>
        </w:rPr>
      </w:pPr>
      <w:r w:rsidRPr="007A639A">
        <w:rPr>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FBF3E6C" w14:textId="77777777" w:rsidR="0056188A" w:rsidRPr="007A639A" w:rsidRDefault="0056188A" w:rsidP="00BD1473">
      <w:pPr>
        <w:pStyle w:val="Naslov2"/>
        <w:numPr>
          <w:ilvl w:val="1"/>
          <w:numId w:val="1"/>
        </w:numPr>
        <w:rPr>
          <w:rFonts w:asciiTheme="minorHAnsi" w:hAnsiTheme="minorHAnsi"/>
          <w:lang w:val="sl-SI"/>
        </w:rPr>
      </w:pPr>
      <w:bookmarkStart w:id="19" w:name="_Toc231547909"/>
      <w:r w:rsidRPr="007A639A">
        <w:rPr>
          <w:rFonts w:asciiTheme="minorHAnsi" w:hAnsiTheme="minorHAnsi"/>
          <w:lang w:val="sl-SI"/>
        </w:rPr>
        <w:t xml:space="preserve">SKUPNA </w:t>
      </w:r>
      <w:r w:rsidR="003A1F57" w:rsidRPr="007A639A">
        <w:rPr>
          <w:rFonts w:asciiTheme="minorHAnsi" w:hAnsiTheme="minorHAnsi"/>
          <w:lang w:val="sl-SI"/>
        </w:rPr>
        <w:t>PONUDB</w:t>
      </w:r>
      <w:r w:rsidRPr="007A639A">
        <w:rPr>
          <w:rFonts w:asciiTheme="minorHAnsi" w:hAnsiTheme="minorHAnsi"/>
          <w:lang w:val="sl-SI"/>
        </w:rPr>
        <w:t xml:space="preserve">A </w:t>
      </w:r>
      <w:r w:rsidR="00632288" w:rsidRPr="007A639A">
        <w:rPr>
          <w:rFonts w:asciiTheme="minorHAnsi" w:hAnsiTheme="minorHAnsi"/>
          <w:lang w:val="sl-SI"/>
        </w:rPr>
        <w:t>IN NASTOPANJE S PODIZVAJALCI</w:t>
      </w:r>
      <w:bookmarkEnd w:id="19"/>
    </w:p>
    <w:p w14:paraId="0954DA7C" w14:textId="26F6787F" w:rsidR="000C4B76" w:rsidRPr="007A639A" w:rsidRDefault="003A1F57" w:rsidP="00632288">
      <w:pPr>
        <w:jc w:val="both"/>
        <w:rPr>
          <w:lang w:val="sl-SI"/>
        </w:rPr>
      </w:pPr>
      <w:r w:rsidRPr="007A639A">
        <w:rPr>
          <w:lang w:val="sl-SI"/>
        </w:rPr>
        <w:t>Ponudb</w:t>
      </w:r>
      <w:r w:rsidR="0056188A" w:rsidRPr="007A639A">
        <w:rPr>
          <w:lang w:val="sl-SI"/>
        </w:rPr>
        <w:t xml:space="preserve">o lahko predloži skupina </w:t>
      </w:r>
      <w:r w:rsidR="003E0B78" w:rsidRPr="007A639A">
        <w:rPr>
          <w:lang w:val="sl-SI"/>
        </w:rPr>
        <w:t>ponudnikov</w:t>
      </w:r>
      <w:r w:rsidR="0056188A" w:rsidRPr="007A639A">
        <w:rPr>
          <w:lang w:val="sl-SI"/>
        </w:rPr>
        <w:t xml:space="preserve"> v obliki partnerske </w:t>
      </w:r>
      <w:r w:rsidRPr="007A639A">
        <w:rPr>
          <w:lang w:val="sl-SI"/>
        </w:rPr>
        <w:t>ponudb</w:t>
      </w:r>
      <w:r w:rsidR="00632288" w:rsidRPr="007A639A">
        <w:rPr>
          <w:lang w:val="sl-SI"/>
        </w:rPr>
        <w:t>e</w:t>
      </w:r>
      <w:r w:rsidR="0056188A" w:rsidRPr="007A639A">
        <w:rPr>
          <w:lang w:val="sl-SI"/>
        </w:rPr>
        <w:t xml:space="preserve">. </w:t>
      </w:r>
      <w:r w:rsidRPr="007A639A">
        <w:rPr>
          <w:lang w:val="sl-SI"/>
        </w:rPr>
        <w:t>Ponudnik</w:t>
      </w:r>
      <w:r w:rsidR="00632288" w:rsidRPr="007A639A">
        <w:rPr>
          <w:lang w:val="sl-SI"/>
        </w:rPr>
        <w:t xml:space="preserve"> lahko v okviru </w:t>
      </w:r>
      <w:r w:rsidRPr="007A639A">
        <w:rPr>
          <w:lang w:val="sl-SI"/>
        </w:rPr>
        <w:t>ponudb</w:t>
      </w:r>
      <w:r w:rsidR="00632288" w:rsidRPr="007A639A">
        <w:rPr>
          <w:lang w:val="sl-SI"/>
        </w:rPr>
        <w:t>e nominira poljubno število podizvajalcev.</w:t>
      </w:r>
      <w:r w:rsidR="00B264FB" w:rsidRPr="007A639A">
        <w:rPr>
          <w:lang w:val="sl-SI"/>
        </w:rPr>
        <w:t xml:space="preserve"> </w:t>
      </w:r>
    </w:p>
    <w:p w14:paraId="68D90448" w14:textId="77777777" w:rsidR="0056188A" w:rsidRPr="007A639A" w:rsidRDefault="0056188A" w:rsidP="00632288">
      <w:pPr>
        <w:jc w:val="both"/>
        <w:rPr>
          <w:lang w:val="sl-SI"/>
        </w:rPr>
      </w:pPr>
      <w:r w:rsidRPr="007A639A">
        <w:rPr>
          <w:lang w:val="sl-SI"/>
        </w:rPr>
        <w:t>V primeru</w:t>
      </w:r>
      <w:r w:rsidR="00632288" w:rsidRPr="007A639A">
        <w:rPr>
          <w:lang w:val="sl-SI"/>
        </w:rPr>
        <w:t xml:space="preserve"> skupne </w:t>
      </w:r>
      <w:r w:rsidR="003A1F57" w:rsidRPr="007A639A">
        <w:rPr>
          <w:lang w:val="sl-SI"/>
        </w:rPr>
        <w:t>ponudb</w:t>
      </w:r>
      <w:r w:rsidR="00632288" w:rsidRPr="007A639A">
        <w:rPr>
          <w:lang w:val="sl-SI"/>
        </w:rPr>
        <w:t>e</w:t>
      </w:r>
      <w:r w:rsidRPr="007A639A">
        <w:rPr>
          <w:lang w:val="sl-SI"/>
        </w:rPr>
        <w:t xml:space="preserve">, mora taka </w:t>
      </w:r>
      <w:r w:rsidR="003A1F57" w:rsidRPr="007A639A">
        <w:rPr>
          <w:lang w:val="sl-SI"/>
        </w:rPr>
        <w:t>ponudb</w:t>
      </w:r>
      <w:r w:rsidRPr="007A639A">
        <w:rPr>
          <w:lang w:val="sl-SI"/>
        </w:rPr>
        <w:t>a vsebovati</w:t>
      </w:r>
      <w:r w:rsidR="00632288" w:rsidRPr="007A639A">
        <w:rPr>
          <w:lang w:val="sl-SI"/>
        </w:rPr>
        <w:t xml:space="preserve"> ustrezne navedbe v obrazcu </w:t>
      </w:r>
      <w:r w:rsidR="003A1F57" w:rsidRPr="007A639A">
        <w:rPr>
          <w:lang w:val="sl-SI"/>
        </w:rPr>
        <w:t>PONUDB</w:t>
      </w:r>
      <w:r w:rsidR="00632288" w:rsidRPr="007A639A">
        <w:rPr>
          <w:lang w:val="sl-SI"/>
        </w:rPr>
        <w:t>A in</w:t>
      </w:r>
      <w:r w:rsidRPr="007A639A">
        <w:rPr>
          <w:lang w:val="sl-SI"/>
        </w:rPr>
        <w:t xml:space="preserve"> sklenjen</w:t>
      </w:r>
      <w:r w:rsidR="00632288" w:rsidRPr="007A639A">
        <w:rPr>
          <w:lang w:val="sl-SI"/>
        </w:rPr>
        <w:t>e</w:t>
      </w:r>
      <w:r w:rsidRPr="007A639A">
        <w:rPr>
          <w:lang w:val="sl-SI"/>
        </w:rPr>
        <w:t xml:space="preserve"> partnersk</w:t>
      </w:r>
      <w:r w:rsidR="00632288" w:rsidRPr="007A639A">
        <w:rPr>
          <w:lang w:val="sl-SI"/>
        </w:rPr>
        <w:t>e</w:t>
      </w:r>
      <w:r w:rsidRPr="007A639A">
        <w:rPr>
          <w:lang w:val="sl-SI"/>
        </w:rPr>
        <w:t xml:space="preserve"> pogodb</w:t>
      </w:r>
      <w:r w:rsidR="00632288" w:rsidRPr="007A639A">
        <w:rPr>
          <w:lang w:val="sl-SI"/>
        </w:rPr>
        <w:t>e</w:t>
      </w:r>
      <w:r w:rsidRPr="007A639A">
        <w:rPr>
          <w:lang w:val="sl-SI"/>
        </w:rPr>
        <w:t>, ki bo</w:t>
      </w:r>
      <w:r w:rsidR="00632288" w:rsidRPr="007A639A">
        <w:rPr>
          <w:lang w:val="sl-SI"/>
        </w:rPr>
        <w:t>do stopile</w:t>
      </w:r>
      <w:r w:rsidRPr="007A639A">
        <w:rPr>
          <w:lang w:val="sl-SI"/>
        </w:rPr>
        <w:t xml:space="preserve"> v veljavo v primeru izbire </w:t>
      </w:r>
      <w:r w:rsidR="009B22D8" w:rsidRPr="007A639A">
        <w:rPr>
          <w:lang w:val="sl-SI"/>
        </w:rPr>
        <w:t xml:space="preserve">zadevnega </w:t>
      </w:r>
      <w:r w:rsidR="003A1F57" w:rsidRPr="007A639A">
        <w:rPr>
          <w:lang w:val="sl-SI"/>
        </w:rPr>
        <w:t>ponudnik</w:t>
      </w:r>
      <w:r w:rsidR="00632288" w:rsidRPr="007A639A">
        <w:rPr>
          <w:lang w:val="sl-SI"/>
        </w:rPr>
        <w:t>a</w:t>
      </w:r>
      <w:r w:rsidRPr="007A639A">
        <w:rPr>
          <w:lang w:val="sl-SI"/>
        </w:rPr>
        <w:t xml:space="preserve"> za izvajalca.</w:t>
      </w:r>
    </w:p>
    <w:p w14:paraId="6886275A" w14:textId="77777777" w:rsidR="0056188A" w:rsidRPr="008C244E" w:rsidRDefault="0056188A" w:rsidP="00632288">
      <w:pPr>
        <w:jc w:val="both"/>
        <w:rPr>
          <w:lang w:val="sl-SI"/>
        </w:rPr>
      </w:pPr>
      <w:r w:rsidRPr="008C244E">
        <w:rPr>
          <w:lang w:val="sl-SI"/>
        </w:rPr>
        <w:t xml:space="preserve">Iz partnerske pogodbe mora biti nedvoumno razvidno naslednje: </w:t>
      </w:r>
    </w:p>
    <w:p w14:paraId="7DA0A8CB" w14:textId="77777777" w:rsidR="0056188A" w:rsidRPr="008C244E" w:rsidRDefault="0056188A" w:rsidP="009B728D">
      <w:pPr>
        <w:pStyle w:val="Odstavekseznama"/>
        <w:numPr>
          <w:ilvl w:val="0"/>
          <w:numId w:val="2"/>
        </w:numPr>
        <w:jc w:val="both"/>
        <w:rPr>
          <w:lang w:val="sl-SI"/>
        </w:rPr>
      </w:pPr>
      <w:r w:rsidRPr="008C244E">
        <w:rPr>
          <w:lang w:val="sl-SI"/>
        </w:rPr>
        <w:t>imenovanje nosilca posla pri izvedbi javnega naročila</w:t>
      </w:r>
      <w:r w:rsidR="009B22D8" w:rsidRPr="008C244E">
        <w:rPr>
          <w:lang w:val="sl-SI"/>
        </w:rPr>
        <w:t>;</w:t>
      </w:r>
      <w:r w:rsidRPr="008C244E">
        <w:rPr>
          <w:lang w:val="sl-SI"/>
        </w:rPr>
        <w:t xml:space="preserve"> </w:t>
      </w:r>
    </w:p>
    <w:p w14:paraId="177872AD" w14:textId="77777777" w:rsidR="0056188A" w:rsidRPr="008C244E" w:rsidRDefault="0056188A" w:rsidP="009B728D">
      <w:pPr>
        <w:pStyle w:val="Odstavekseznama"/>
        <w:numPr>
          <w:ilvl w:val="0"/>
          <w:numId w:val="2"/>
        </w:numPr>
        <w:jc w:val="both"/>
        <w:rPr>
          <w:lang w:val="sl-SI"/>
        </w:rPr>
      </w:pPr>
      <w:r w:rsidRPr="008C244E">
        <w:rPr>
          <w:lang w:val="sl-SI"/>
        </w:rPr>
        <w:t xml:space="preserve">pooblastilo nosilcu posla in odgovorni osebi za podpis </w:t>
      </w:r>
      <w:r w:rsidR="003A1F57" w:rsidRPr="008C244E">
        <w:rPr>
          <w:lang w:val="sl-SI"/>
        </w:rPr>
        <w:t>ponudb</w:t>
      </w:r>
      <w:r w:rsidR="005D5418" w:rsidRPr="008C244E">
        <w:rPr>
          <w:lang w:val="sl-SI"/>
        </w:rPr>
        <w:t>e</w:t>
      </w:r>
      <w:r w:rsidRPr="008C244E">
        <w:rPr>
          <w:lang w:val="sl-SI"/>
        </w:rPr>
        <w:t xml:space="preserve"> ter podpis pogodbe;</w:t>
      </w:r>
    </w:p>
    <w:p w14:paraId="02D4254D" w14:textId="77777777" w:rsidR="0056188A" w:rsidRPr="008C244E" w:rsidRDefault="0056188A" w:rsidP="009B728D">
      <w:pPr>
        <w:pStyle w:val="Odstavekseznama"/>
        <w:numPr>
          <w:ilvl w:val="0"/>
          <w:numId w:val="2"/>
        </w:numPr>
        <w:jc w:val="both"/>
        <w:rPr>
          <w:lang w:val="sl-SI"/>
        </w:rPr>
      </w:pPr>
      <w:r w:rsidRPr="008C244E">
        <w:rPr>
          <w:lang w:val="sl-SI"/>
        </w:rPr>
        <w:lastRenderedPageBreak/>
        <w:t xml:space="preserve">obseg izvedbe del, ki jih bo opravil posamezni </w:t>
      </w:r>
      <w:r w:rsidR="009B22D8" w:rsidRPr="008C244E">
        <w:rPr>
          <w:lang w:val="sl-SI"/>
        </w:rPr>
        <w:t xml:space="preserve">partner </w:t>
      </w:r>
      <w:r w:rsidRPr="008C244E">
        <w:rPr>
          <w:lang w:val="sl-SI"/>
        </w:rPr>
        <w:t xml:space="preserve">in </w:t>
      </w:r>
      <w:r w:rsidR="009B22D8" w:rsidRPr="008C244E">
        <w:rPr>
          <w:lang w:val="sl-SI"/>
        </w:rPr>
        <w:t xml:space="preserve">njegove </w:t>
      </w:r>
      <w:r w:rsidRPr="008C244E">
        <w:rPr>
          <w:lang w:val="sl-SI"/>
        </w:rPr>
        <w:t>odgovornosti;</w:t>
      </w:r>
    </w:p>
    <w:p w14:paraId="1FA7B545" w14:textId="77777777" w:rsidR="0056188A" w:rsidRPr="008C244E" w:rsidRDefault="0056188A" w:rsidP="009B728D">
      <w:pPr>
        <w:pStyle w:val="Odstavekseznama"/>
        <w:numPr>
          <w:ilvl w:val="0"/>
          <w:numId w:val="2"/>
        </w:numPr>
        <w:jc w:val="both"/>
        <w:rPr>
          <w:lang w:val="sl-SI"/>
        </w:rPr>
      </w:pPr>
      <w:r w:rsidRPr="008C244E">
        <w:rPr>
          <w:lang w:val="sl-SI"/>
        </w:rPr>
        <w:t xml:space="preserve">izjava, da so vsi </w:t>
      </w:r>
      <w:r w:rsidR="003A1F57" w:rsidRPr="008C244E">
        <w:rPr>
          <w:lang w:val="sl-SI"/>
        </w:rPr>
        <w:t>ponudnik</w:t>
      </w:r>
      <w:r w:rsidRPr="008C244E">
        <w:rPr>
          <w:lang w:val="sl-SI"/>
        </w:rPr>
        <w:t xml:space="preserve">i v skupni </w:t>
      </w:r>
      <w:r w:rsidR="003A1F57" w:rsidRPr="008C244E">
        <w:rPr>
          <w:lang w:val="sl-SI"/>
        </w:rPr>
        <w:t>ponudb</w:t>
      </w:r>
      <w:r w:rsidRPr="008C244E">
        <w:rPr>
          <w:lang w:val="sl-SI"/>
        </w:rPr>
        <w:t xml:space="preserve">i seznanjeni z navodili </w:t>
      </w:r>
      <w:r w:rsidR="003E0B78" w:rsidRPr="008C244E">
        <w:rPr>
          <w:lang w:val="sl-SI"/>
        </w:rPr>
        <w:t>ponudnikom</w:t>
      </w:r>
      <w:r w:rsidRPr="008C244E">
        <w:rPr>
          <w:lang w:val="sl-SI"/>
        </w:rPr>
        <w:t xml:space="preserve"> in razpisnimi pogoji ter merili za dodelitev javnega naročila in da z njimi v celoti soglašajo;</w:t>
      </w:r>
    </w:p>
    <w:p w14:paraId="7FE1D7AE" w14:textId="77777777" w:rsidR="0056188A" w:rsidRPr="008C244E" w:rsidRDefault="0056188A" w:rsidP="009B728D">
      <w:pPr>
        <w:pStyle w:val="Odstavekseznama"/>
        <w:numPr>
          <w:ilvl w:val="0"/>
          <w:numId w:val="2"/>
        </w:numPr>
        <w:jc w:val="both"/>
        <w:rPr>
          <w:lang w:val="sl-SI"/>
        </w:rPr>
      </w:pPr>
      <w:r w:rsidRPr="008C244E">
        <w:rPr>
          <w:lang w:val="sl-SI"/>
        </w:rPr>
        <w:t xml:space="preserve">določbe, ki opredeljujejo način plačila preko vodilnega </w:t>
      </w:r>
      <w:r w:rsidR="009B22D8" w:rsidRPr="008C244E">
        <w:rPr>
          <w:lang w:val="sl-SI"/>
        </w:rPr>
        <w:t>partnerja</w:t>
      </w:r>
      <w:r w:rsidRPr="008C244E">
        <w:rPr>
          <w:lang w:val="sl-SI"/>
        </w:rPr>
        <w:t>;</w:t>
      </w:r>
    </w:p>
    <w:p w14:paraId="161C2739" w14:textId="77777777" w:rsidR="0056188A" w:rsidRPr="008C244E" w:rsidRDefault="0056188A" w:rsidP="009B728D">
      <w:pPr>
        <w:pStyle w:val="Odstavekseznama"/>
        <w:numPr>
          <w:ilvl w:val="0"/>
          <w:numId w:val="2"/>
        </w:numPr>
        <w:jc w:val="both"/>
        <w:rPr>
          <w:lang w:val="sl-SI"/>
        </w:rPr>
      </w:pPr>
      <w:r w:rsidRPr="008C244E">
        <w:rPr>
          <w:lang w:val="sl-SI"/>
        </w:rPr>
        <w:t xml:space="preserve">izjava, da so vsi </w:t>
      </w:r>
      <w:r w:rsidR="003A1F57" w:rsidRPr="008C244E">
        <w:rPr>
          <w:lang w:val="sl-SI"/>
        </w:rPr>
        <w:t>ponudnik</w:t>
      </w:r>
      <w:r w:rsidRPr="008C244E">
        <w:rPr>
          <w:lang w:val="sl-SI"/>
        </w:rPr>
        <w:t xml:space="preserve">i seznanjeni s plačilnimi pogoji iz razpisne dokumentacije; </w:t>
      </w:r>
    </w:p>
    <w:p w14:paraId="511976AB" w14:textId="77777777" w:rsidR="0056188A" w:rsidRPr="008C244E" w:rsidRDefault="0056188A" w:rsidP="009B728D">
      <w:pPr>
        <w:pStyle w:val="Odstavekseznama"/>
        <w:numPr>
          <w:ilvl w:val="0"/>
          <w:numId w:val="2"/>
        </w:numPr>
        <w:jc w:val="both"/>
        <w:rPr>
          <w:lang w:val="sl-SI"/>
        </w:rPr>
      </w:pPr>
      <w:r w:rsidRPr="008C244E">
        <w:rPr>
          <w:lang w:val="sl-SI"/>
        </w:rPr>
        <w:t xml:space="preserve">navedba, da </w:t>
      </w:r>
      <w:r w:rsidR="009B22D8" w:rsidRPr="008C244E">
        <w:rPr>
          <w:lang w:val="sl-SI"/>
        </w:rPr>
        <w:t xml:space="preserve">vsi partnerji </w:t>
      </w:r>
      <w:r w:rsidRPr="008C244E">
        <w:rPr>
          <w:lang w:val="sl-SI"/>
        </w:rPr>
        <w:t xml:space="preserve">odgovarjajo naročniku neomejeno </w:t>
      </w:r>
      <w:r w:rsidR="009B22D8" w:rsidRPr="008C244E">
        <w:rPr>
          <w:lang w:val="sl-SI"/>
        </w:rPr>
        <w:t xml:space="preserve">in </w:t>
      </w:r>
      <w:r w:rsidRPr="008C244E">
        <w:rPr>
          <w:lang w:val="sl-SI"/>
        </w:rPr>
        <w:t>solidarno.</w:t>
      </w:r>
    </w:p>
    <w:p w14:paraId="58EA6A77" w14:textId="77777777" w:rsidR="0056188A" w:rsidRPr="007A639A" w:rsidRDefault="0056188A" w:rsidP="00632288">
      <w:pPr>
        <w:jc w:val="both"/>
        <w:rPr>
          <w:lang w:val="sl-SI"/>
        </w:rPr>
      </w:pPr>
      <w:r w:rsidRPr="007A639A">
        <w:rPr>
          <w:lang w:val="sl-SI"/>
        </w:rPr>
        <w:t xml:space="preserve">Če </w:t>
      </w:r>
      <w:r w:rsidR="003A1F57" w:rsidRPr="007A639A">
        <w:rPr>
          <w:lang w:val="sl-SI"/>
        </w:rPr>
        <w:t>ponudnik</w:t>
      </w:r>
      <w:r w:rsidRPr="007A639A">
        <w:rPr>
          <w:lang w:val="sl-SI"/>
        </w:rPr>
        <w:t xml:space="preserve"> oziroma z njim povezane družbe (skladno z zakonsko definicijo vsakokrat veljavnega Zakona o gospodarskih družbah) predloži</w:t>
      </w:r>
      <w:r w:rsidR="009B22D8" w:rsidRPr="007A639A">
        <w:rPr>
          <w:lang w:val="sl-SI"/>
        </w:rPr>
        <w:t>(</w:t>
      </w:r>
      <w:r w:rsidRPr="007A639A">
        <w:rPr>
          <w:lang w:val="sl-SI"/>
        </w:rPr>
        <w:t>jo</w:t>
      </w:r>
      <w:r w:rsidR="009B22D8" w:rsidRPr="007A639A">
        <w:rPr>
          <w:lang w:val="sl-SI"/>
        </w:rPr>
        <w:t>)</w:t>
      </w:r>
      <w:r w:rsidRPr="007A639A">
        <w:rPr>
          <w:lang w:val="sl-SI"/>
        </w:rPr>
        <w:t xml:space="preserve"> več </w:t>
      </w:r>
      <w:r w:rsidR="003A1F57" w:rsidRPr="007A639A">
        <w:rPr>
          <w:lang w:val="sl-SI"/>
        </w:rPr>
        <w:t>ponudb</w:t>
      </w:r>
      <w:r w:rsidRPr="007A639A">
        <w:rPr>
          <w:lang w:val="sl-SI"/>
        </w:rPr>
        <w:t xml:space="preserve">, bodo vse </w:t>
      </w:r>
      <w:r w:rsidR="003A1F57" w:rsidRPr="007A639A">
        <w:rPr>
          <w:lang w:val="sl-SI"/>
        </w:rPr>
        <w:t>ponudb</w:t>
      </w:r>
      <w:r w:rsidRPr="007A639A">
        <w:rPr>
          <w:lang w:val="sl-SI"/>
        </w:rPr>
        <w:t xml:space="preserve">e takšnega </w:t>
      </w:r>
      <w:r w:rsidR="003A1F57" w:rsidRPr="007A639A">
        <w:rPr>
          <w:lang w:val="sl-SI"/>
        </w:rPr>
        <w:t>ponudnik</w:t>
      </w:r>
      <w:r w:rsidR="005D5418" w:rsidRPr="007A639A">
        <w:rPr>
          <w:lang w:val="sl-SI"/>
        </w:rPr>
        <w:t>a</w:t>
      </w:r>
      <w:r w:rsidRPr="007A639A">
        <w:rPr>
          <w:lang w:val="sl-SI"/>
        </w:rPr>
        <w:t xml:space="preserve"> oziroma povezanih družb izločene iz postopka oddaje javnega naročila. Prav tako bodo iz postopka oddaje javnega naročila izločene vse </w:t>
      </w:r>
      <w:r w:rsidR="003A1F57" w:rsidRPr="007A639A">
        <w:rPr>
          <w:lang w:val="sl-SI"/>
        </w:rPr>
        <w:t>ponudb</w:t>
      </w:r>
      <w:r w:rsidRPr="007A639A">
        <w:rPr>
          <w:lang w:val="sl-SI"/>
        </w:rPr>
        <w:t xml:space="preserve">e, pri katerih isti </w:t>
      </w:r>
      <w:r w:rsidR="003A1F57" w:rsidRPr="007A639A">
        <w:rPr>
          <w:lang w:val="sl-SI"/>
        </w:rPr>
        <w:t>ponudnik</w:t>
      </w:r>
      <w:r w:rsidRPr="007A639A">
        <w:rPr>
          <w:lang w:val="sl-SI"/>
        </w:rPr>
        <w:t xml:space="preserve"> oziroma povezane družbe nastopajo enkrat kot samostojni </w:t>
      </w:r>
      <w:r w:rsidR="003A1F57" w:rsidRPr="007A639A">
        <w:rPr>
          <w:lang w:val="sl-SI"/>
        </w:rPr>
        <w:t>ponudnik</w:t>
      </w:r>
      <w:r w:rsidRPr="007A639A">
        <w:rPr>
          <w:lang w:val="sl-SI"/>
        </w:rPr>
        <w:t xml:space="preserve">, drugič pa kot eden od </w:t>
      </w:r>
      <w:r w:rsidR="003E0B78" w:rsidRPr="007A639A">
        <w:rPr>
          <w:lang w:val="sl-SI"/>
        </w:rPr>
        <w:t>ponudnikov</w:t>
      </w:r>
      <w:r w:rsidRPr="007A639A">
        <w:rPr>
          <w:lang w:val="sl-SI"/>
        </w:rPr>
        <w:t xml:space="preserve"> v skupnem nastopu.</w:t>
      </w:r>
    </w:p>
    <w:p w14:paraId="34034A19" w14:textId="17E31B45" w:rsidR="0056188A" w:rsidRPr="007A639A" w:rsidRDefault="0056188A" w:rsidP="00632288">
      <w:pPr>
        <w:jc w:val="both"/>
        <w:rPr>
          <w:lang w:val="sl-SI"/>
        </w:rPr>
      </w:pPr>
      <w:r w:rsidRPr="007A639A">
        <w:rPr>
          <w:lang w:val="sl-SI"/>
        </w:rPr>
        <w:t xml:space="preserve">Če </w:t>
      </w:r>
      <w:r w:rsidR="003A1F57" w:rsidRPr="007A639A">
        <w:rPr>
          <w:lang w:val="sl-SI"/>
        </w:rPr>
        <w:t>ponudnik</w:t>
      </w:r>
      <w:r w:rsidR="00632288" w:rsidRPr="007A639A">
        <w:rPr>
          <w:lang w:val="sl-SI"/>
        </w:rPr>
        <w:t xml:space="preserve"> oziroma</w:t>
      </w:r>
      <w:r w:rsidRPr="007A639A">
        <w:rPr>
          <w:lang w:val="sl-SI"/>
        </w:rPr>
        <w:t xml:space="preserve"> z njim povezane družbe odda</w:t>
      </w:r>
      <w:r w:rsidR="009B22D8" w:rsidRPr="007A639A">
        <w:rPr>
          <w:lang w:val="sl-SI"/>
        </w:rPr>
        <w:t>(</w:t>
      </w:r>
      <w:r w:rsidR="00632288" w:rsidRPr="007A639A">
        <w:rPr>
          <w:lang w:val="sl-SI"/>
        </w:rPr>
        <w:t>jo</w:t>
      </w:r>
      <w:r w:rsidR="009B22D8" w:rsidRPr="007A639A">
        <w:rPr>
          <w:lang w:val="sl-SI"/>
        </w:rPr>
        <w:t>)</w:t>
      </w:r>
      <w:r w:rsidRPr="007A639A">
        <w:rPr>
          <w:lang w:val="sl-SI"/>
        </w:rPr>
        <w:t xml:space="preserve"> samostojno </w:t>
      </w:r>
      <w:r w:rsidR="003A1F57" w:rsidRPr="007A639A">
        <w:rPr>
          <w:lang w:val="sl-SI"/>
        </w:rPr>
        <w:t>ponudb</w:t>
      </w:r>
      <w:r w:rsidR="005D5418" w:rsidRPr="007A639A">
        <w:rPr>
          <w:lang w:val="sl-SI"/>
        </w:rPr>
        <w:t>o</w:t>
      </w:r>
      <w:r w:rsidRPr="007A639A">
        <w:rPr>
          <w:lang w:val="sl-SI"/>
        </w:rPr>
        <w:t xml:space="preserve"> ali če </w:t>
      </w:r>
      <w:r w:rsidR="003A1F57" w:rsidRPr="007A639A">
        <w:rPr>
          <w:lang w:val="sl-SI"/>
        </w:rPr>
        <w:t>ponudnik</w:t>
      </w:r>
      <w:r w:rsidR="00632288" w:rsidRPr="007A639A">
        <w:rPr>
          <w:lang w:val="sl-SI"/>
        </w:rPr>
        <w:t xml:space="preserve"> oziroma</w:t>
      </w:r>
      <w:r w:rsidRPr="007A639A">
        <w:rPr>
          <w:lang w:val="sl-SI"/>
        </w:rPr>
        <w:t xml:space="preserve"> z njim povezane družbe nastopa</w:t>
      </w:r>
      <w:r w:rsidR="009B22D8" w:rsidRPr="007A639A">
        <w:rPr>
          <w:lang w:val="sl-SI"/>
        </w:rPr>
        <w:t>(jo)</w:t>
      </w:r>
      <w:r w:rsidRPr="007A639A">
        <w:rPr>
          <w:lang w:val="sl-SI"/>
        </w:rPr>
        <w:t xml:space="preserve"> v skupni </w:t>
      </w:r>
      <w:r w:rsidR="003A1F57" w:rsidRPr="007A639A">
        <w:rPr>
          <w:lang w:val="sl-SI"/>
        </w:rPr>
        <w:t>ponudb</w:t>
      </w:r>
      <w:r w:rsidR="005D5418" w:rsidRPr="007A639A">
        <w:rPr>
          <w:lang w:val="sl-SI"/>
        </w:rPr>
        <w:t>i</w:t>
      </w:r>
      <w:r w:rsidRPr="007A639A">
        <w:rPr>
          <w:lang w:val="sl-SI"/>
        </w:rPr>
        <w:t xml:space="preserve">, takšen </w:t>
      </w:r>
      <w:r w:rsidR="003A1F57" w:rsidRPr="007A639A">
        <w:rPr>
          <w:lang w:val="sl-SI"/>
        </w:rPr>
        <w:t>ponudnik</w:t>
      </w:r>
      <w:r w:rsidR="00632288" w:rsidRPr="007A639A">
        <w:rPr>
          <w:lang w:val="sl-SI"/>
        </w:rPr>
        <w:t xml:space="preserve"> oziroma</w:t>
      </w:r>
      <w:r w:rsidRPr="007A639A">
        <w:rPr>
          <w:lang w:val="sl-SI"/>
        </w:rPr>
        <w:t xml:space="preserve"> z njim povezane družbe ne sme</w:t>
      </w:r>
      <w:r w:rsidR="009B22D8" w:rsidRPr="007A639A">
        <w:rPr>
          <w:lang w:val="sl-SI"/>
        </w:rPr>
        <w:t>(</w:t>
      </w:r>
      <w:r w:rsidR="00632288" w:rsidRPr="007A639A">
        <w:rPr>
          <w:lang w:val="sl-SI"/>
        </w:rPr>
        <w:t>jo</w:t>
      </w:r>
      <w:r w:rsidR="009B22D8" w:rsidRPr="007A639A">
        <w:rPr>
          <w:lang w:val="sl-SI"/>
        </w:rPr>
        <w:t>)</w:t>
      </w:r>
      <w:r w:rsidRPr="007A639A">
        <w:rPr>
          <w:lang w:val="sl-SI"/>
        </w:rPr>
        <w:t xml:space="preserve"> nastopati v drugih </w:t>
      </w:r>
      <w:r w:rsidR="003A1F57" w:rsidRPr="007A639A">
        <w:rPr>
          <w:lang w:val="sl-SI"/>
        </w:rPr>
        <w:t>ponudb</w:t>
      </w:r>
      <w:r w:rsidR="00632288" w:rsidRPr="007A639A">
        <w:rPr>
          <w:lang w:val="sl-SI"/>
        </w:rPr>
        <w:t>ah</w:t>
      </w:r>
      <w:r w:rsidRPr="007A639A">
        <w:rPr>
          <w:lang w:val="sl-SI"/>
        </w:rPr>
        <w:t xml:space="preserve"> kot podizvajalec, ne glede na to, kakšno vrednost del bi takšen </w:t>
      </w:r>
      <w:r w:rsidR="003A1F57" w:rsidRPr="007A639A">
        <w:rPr>
          <w:lang w:val="sl-SI"/>
        </w:rPr>
        <w:t>ponudnik</w:t>
      </w:r>
      <w:r w:rsidRPr="007A639A">
        <w:rPr>
          <w:lang w:val="sl-SI"/>
        </w:rPr>
        <w:t xml:space="preserve"> opravil kot podizvajalec v drugi </w:t>
      </w:r>
      <w:r w:rsidR="003A1F57" w:rsidRPr="007A639A">
        <w:rPr>
          <w:lang w:val="sl-SI"/>
        </w:rPr>
        <w:t>ponudb</w:t>
      </w:r>
      <w:r w:rsidR="00632288" w:rsidRPr="007A639A">
        <w:rPr>
          <w:lang w:val="sl-SI"/>
        </w:rPr>
        <w:t>i.</w:t>
      </w:r>
      <w:r w:rsidR="00991711" w:rsidRPr="007A639A">
        <w:rPr>
          <w:lang w:val="sl-SI"/>
        </w:rPr>
        <w:t xml:space="preserve"> V takem primeru bodo iz postopka oddaje javnega naročila izločene vse ponudbe, pri katerih nastopa isti gospodarski subjekt.</w:t>
      </w:r>
    </w:p>
    <w:p w14:paraId="7D3E6603" w14:textId="77777777" w:rsidR="00B264FB" w:rsidRPr="007A639A" w:rsidRDefault="00632288" w:rsidP="00632288">
      <w:pPr>
        <w:jc w:val="both"/>
        <w:rPr>
          <w:lang w:val="sl-SI"/>
        </w:rPr>
      </w:pPr>
      <w:r w:rsidRPr="007A639A">
        <w:rPr>
          <w:lang w:val="sl-SI"/>
        </w:rPr>
        <w:t xml:space="preserve">V primeru </w:t>
      </w:r>
      <w:r w:rsidR="003A1F57" w:rsidRPr="007A639A">
        <w:rPr>
          <w:lang w:val="sl-SI"/>
        </w:rPr>
        <w:t>ponudb</w:t>
      </w:r>
      <w:r w:rsidRPr="007A639A">
        <w:rPr>
          <w:lang w:val="sl-SI"/>
        </w:rPr>
        <w:t xml:space="preserve">e s podizvajalci, mora taka </w:t>
      </w:r>
      <w:r w:rsidR="003A1F57" w:rsidRPr="007A639A">
        <w:rPr>
          <w:lang w:val="sl-SI"/>
        </w:rPr>
        <w:t>ponudb</w:t>
      </w:r>
      <w:r w:rsidRPr="007A639A">
        <w:rPr>
          <w:lang w:val="sl-SI"/>
        </w:rPr>
        <w:t>a vsebovati ustrezne navedb</w:t>
      </w:r>
      <w:r w:rsidR="00B264FB" w:rsidRPr="007A639A">
        <w:rPr>
          <w:lang w:val="sl-SI"/>
        </w:rPr>
        <w:t xml:space="preserve">e v obrazcu </w:t>
      </w:r>
      <w:r w:rsidR="003A1F57" w:rsidRPr="007A639A">
        <w:rPr>
          <w:lang w:val="sl-SI"/>
        </w:rPr>
        <w:t>PONUDB</w:t>
      </w:r>
      <w:r w:rsidR="00B264FB" w:rsidRPr="007A639A">
        <w:rPr>
          <w:lang w:val="sl-SI"/>
        </w:rPr>
        <w:t>A</w:t>
      </w:r>
      <w:r w:rsidR="00542699" w:rsidRPr="007A639A">
        <w:rPr>
          <w:lang w:val="sl-SI"/>
        </w:rPr>
        <w:t xml:space="preserve"> in obrazce PODATKI O PODIZVAJALCIH S PRIPADAJOČIM SOGLASJEM</w:t>
      </w:r>
      <w:r w:rsidR="00B264FB" w:rsidRPr="007A639A">
        <w:rPr>
          <w:lang w:val="sl-SI"/>
        </w:rPr>
        <w:t xml:space="preserve">, hkrati pa mora </w:t>
      </w:r>
      <w:r w:rsidR="003A1F57" w:rsidRPr="007A639A">
        <w:rPr>
          <w:lang w:val="sl-SI"/>
        </w:rPr>
        <w:t>ponudnik</w:t>
      </w:r>
      <w:r w:rsidR="00B264FB" w:rsidRPr="007A639A">
        <w:rPr>
          <w:lang w:val="sl-SI"/>
        </w:rPr>
        <w:t xml:space="preserve"> </w:t>
      </w:r>
      <w:r w:rsidR="00542699" w:rsidRPr="007A639A">
        <w:rPr>
          <w:lang w:val="sl-SI"/>
        </w:rPr>
        <w:t>dosledno upoštevati vse obveze iz 94. člena ZJN-3 glede na okoliščino ali podizvajalec zahteva neposredno plačilo.</w:t>
      </w:r>
    </w:p>
    <w:p w14:paraId="5DDC857D" w14:textId="77777777" w:rsidR="00E5092E" w:rsidRPr="007A639A" w:rsidRDefault="00172762" w:rsidP="00BD1473">
      <w:pPr>
        <w:pStyle w:val="Naslov2"/>
        <w:numPr>
          <w:ilvl w:val="1"/>
          <w:numId w:val="1"/>
        </w:numPr>
        <w:rPr>
          <w:rFonts w:asciiTheme="minorHAnsi" w:hAnsiTheme="minorHAnsi"/>
          <w:lang w:val="sl-SI"/>
        </w:rPr>
      </w:pPr>
      <w:bookmarkStart w:id="20" w:name="_Toc231547910"/>
      <w:r w:rsidRPr="007A639A">
        <w:rPr>
          <w:rFonts w:asciiTheme="minorHAnsi" w:hAnsiTheme="minorHAnsi"/>
          <w:lang w:val="sl-SI"/>
        </w:rPr>
        <w:t xml:space="preserve">RAZLOGI ZA IZKLJUČITEV IN </w:t>
      </w:r>
      <w:r w:rsidR="00E5092E" w:rsidRPr="007A639A">
        <w:rPr>
          <w:rFonts w:asciiTheme="minorHAnsi" w:hAnsiTheme="minorHAnsi"/>
          <w:lang w:val="sl-SI"/>
        </w:rPr>
        <w:t>POGOJI</w:t>
      </w:r>
      <w:bookmarkEnd w:id="20"/>
    </w:p>
    <w:p w14:paraId="6DA75AE3" w14:textId="21699DB4" w:rsidR="00290ACE" w:rsidRPr="007A639A" w:rsidRDefault="003A1F57" w:rsidP="00604969">
      <w:pPr>
        <w:jc w:val="both"/>
        <w:rPr>
          <w:lang w:val="sl-SI"/>
        </w:rPr>
      </w:pPr>
      <w:r w:rsidRPr="007A639A">
        <w:rPr>
          <w:lang w:val="sl-SI"/>
        </w:rPr>
        <w:t>Ponudnik</w:t>
      </w:r>
      <w:r w:rsidR="00604969" w:rsidRPr="007A639A">
        <w:rPr>
          <w:lang w:val="sl-SI"/>
        </w:rPr>
        <w:t>, part</w:t>
      </w:r>
      <w:r w:rsidR="00991711" w:rsidRPr="007A639A">
        <w:rPr>
          <w:lang w:val="sl-SI"/>
        </w:rPr>
        <w:t>n</w:t>
      </w:r>
      <w:r w:rsidR="00604969" w:rsidRPr="007A639A">
        <w:rPr>
          <w:lang w:val="sl-SI"/>
        </w:rPr>
        <w:t xml:space="preserve">er oziroma vsak nominirani podizvajalec mora izpolnjevati pogoje glede svojega statusa. Izpolnjevanje ostalih pogojev se, če ni pri posameznemu pogoju določeno drugače, ugotavlja kumulativno, za </w:t>
      </w:r>
      <w:r w:rsidRPr="007A639A">
        <w:rPr>
          <w:lang w:val="sl-SI"/>
        </w:rPr>
        <w:t>ponudnik</w:t>
      </w:r>
      <w:r w:rsidR="00604969" w:rsidRPr="007A639A">
        <w:rPr>
          <w:lang w:val="sl-SI"/>
        </w:rPr>
        <w:t>a, partnerja oziroma podizvajalce sku</w:t>
      </w:r>
      <w:r w:rsidR="00542699" w:rsidRPr="007A639A">
        <w:rPr>
          <w:lang w:val="sl-SI"/>
        </w:rPr>
        <w:t xml:space="preserve">paj. </w:t>
      </w:r>
    </w:p>
    <w:p w14:paraId="6FF9E4BF" w14:textId="7288FE2D" w:rsidR="00B1118F" w:rsidRPr="007A639A" w:rsidRDefault="00542699" w:rsidP="00604969">
      <w:pPr>
        <w:jc w:val="both"/>
        <w:rPr>
          <w:lang w:val="sl-SI"/>
        </w:rPr>
      </w:pPr>
      <w:r w:rsidRPr="007A639A">
        <w:rPr>
          <w:lang w:val="sl-SI"/>
        </w:rPr>
        <w:t>V primeru uporabe zmogljivosti drugih subjektov veljajo določb</w:t>
      </w:r>
      <w:r w:rsidR="00290ACE" w:rsidRPr="007A639A">
        <w:rPr>
          <w:lang w:val="sl-SI"/>
        </w:rPr>
        <w:t>e 81. člena ZJN-3, pri čemer:</w:t>
      </w:r>
    </w:p>
    <w:p w14:paraId="646B5D0D" w14:textId="44AC74CA" w:rsidR="00BE0506" w:rsidRPr="007A639A" w:rsidRDefault="00BE0506" w:rsidP="002636A6">
      <w:pPr>
        <w:pStyle w:val="Odstavekseznama"/>
        <w:numPr>
          <w:ilvl w:val="0"/>
          <w:numId w:val="11"/>
        </w:numPr>
        <w:jc w:val="both"/>
        <w:rPr>
          <w:lang w:val="sl-SI"/>
        </w:rPr>
      </w:pPr>
      <w:r w:rsidRPr="007A639A">
        <w:rPr>
          <w:lang w:val="sl-SI"/>
        </w:rPr>
        <w:t>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w:t>
      </w:r>
    </w:p>
    <w:p w14:paraId="68C0B177" w14:textId="6F348696" w:rsidR="00FF3F94" w:rsidRPr="007A639A" w:rsidRDefault="00290ACE" w:rsidP="002636A6">
      <w:pPr>
        <w:pStyle w:val="Odstavekseznama"/>
        <w:numPr>
          <w:ilvl w:val="0"/>
          <w:numId w:val="11"/>
        </w:numPr>
        <w:jc w:val="both"/>
        <w:rPr>
          <w:lang w:val="sl-SI"/>
        </w:rPr>
      </w:pPr>
      <w:r w:rsidRPr="007A639A">
        <w:rPr>
          <w:lang w:val="sl-SI"/>
        </w:rPr>
        <w:t>so v primeru uporabi zmogljivosti drugih subjektov glede pogojev v zvezi z ekonomskim in finančnim položajem, gospodarski subjekt in navedeni subjekti skupaj odgovorni za izvedbo javnega naročila.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2126"/>
        <w:gridCol w:w="3401"/>
      </w:tblGrid>
      <w:tr w:rsidR="00EA2996" w:rsidRPr="007A639A" w14:paraId="56F90959" w14:textId="77777777" w:rsidTr="009E6FBF">
        <w:trPr>
          <w:trHeight w:val="70"/>
        </w:trPr>
        <w:tc>
          <w:tcPr>
            <w:tcW w:w="3823" w:type="dxa"/>
            <w:shd w:val="clear" w:color="auto" w:fill="3494BA" w:themeFill="accent1"/>
          </w:tcPr>
          <w:p w14:paraId="60C97982" w14:textId="77777777" w:rsidR="00EA2996" w:rsidRPr="007A639A" w:rsidRDefault="00172762" w:rsidP="00EA2996">
            <w:pPr>
              <w:jc w:val="center"/>
              <w:rPr>
                <w:b/>
                <w:color w:val="FFFFFF" w:themeColor="background1"/>
                <w:sz w:val="16"/>
                <w:szCs w:val="16"/>
                <w:lang w:val="sl-SI"/>
              </w:rPr>
            </w:pPr>
            <w:r w:rsidRPr="007A639A">
              <w:rPr>
                <w:b/>
                <w:color w:val="FFFFFF" w:themeColor="background1"/>
                <w:sz w:val="16"/>
                <w:szCs w:val="16"/>
                <w:lang w:val="sl-SI"/>
              </w:rPr>
              <w:t>RAZLOG ZA IZKLJUČITEV/</w:t>
            </w:r>
            <w:r w:rsidR="00EA2996" w:rsidRPr="007A639A">
              <w:rPr>
                <w:b/>
                <w:color w:val="FFFFFF" w:themeColor="background1"/>
                <w:sz w:val="16"/>
                <w:szCs w:val="16"/>
                <w:lang w:val="sl-SI"/>
              </w:rPr>
              <w:t>POGOJ</w:t>
            </w:r>
          </w:p>
        </w:tc>
        <w:tc>
          <w:tcPr>
            <w:tcW w:w="2126" w:type="dxa"/>
            <w:shd w:val="clear" w:color="auto" w:fill="3494BA" w:themeFill="accent1"/>
          </w:tcPr>
          <w:p w14:paraId="2C474F76" w14:textId="77777777" w:rsidR="00EA2996" w:rsidRPr="007A639A" w:rsidRDefault="00EA2996" w:rsidP="00EA2996">
            <w:pPr>
              <w:jc w:val="center"/>
              <w:rPr>
                <w:b/>
                <w:color w:val="FFFFFF" w:themeColor="background1"/>
                <w:sz w:val="16"/>
                <w:szCs w:val="16"/>
                <w:lang w:val="sl-SI"/>
              </w:rPr>
            </w:pPr>
            <w:r w:rsidRPr="007A639A">
              <w:rPr>
                <w:b/>
                <w:color w:val="FFFFFF" w:themeColor="background1"/>
                <w:sz w:val="16"/>
                <w:szCs w:val="16"/>
                <w:lang w:val="sl-SI"/>
              </w:rPr>
              <w:t>DOKAZILO</w:t>
            </w:r>
          </w:p>
        </w:tc>
        <w:tc>
          <w:tcPr>
            <w:tcW w:w="3401" w:type="dxa"/>
            <w:shd w:val="clear" w:color="auto" w:fill="3494BA" w:themeFill="accent1"/>
          </w:tcPr>
          <w:p w14:paraId="46C03689" w14:textId="77777777" w:rsidR="00EA2996" w:rsidRPr="007A639A" w:rsidRDefault="00EA2996" w:rsidP="00EA2996">
            <w:pPr>
              <w:jc w:val="center"/>
              <w:rPr>
                <w:b/>
                <w:color w:val="FFFFFF" w:themeColor="background1"/>
                <w:sz w:val="16"/>
                <w:szCs w:val="16"/>
                <w:lang w:val="sl-SI"/>
              </w:rPr>
            </w:pPr>
            <w:r w:rsidRPr="007A639A">
              <w:rPr>
                <w:b/>
                <w:color w:val="FFFFFF" w:themeColor="background1"/>
                <w:sz w:val="16"/>
                <w:szCs w:val="16"/>
                <w:lang w:val="sl-SI"/>
              </w:rPr>
              <w:t>DODATNE DOLOČBE</w:t>
            </w:r>
          </w:p>
        </w:tc>
      </w:tr>
      <w:tr w:rsidR="00413DEE" w:rsidRPr="007F65BA" w14:paraId="598D2243" w14:textId="77777777" w:rsidTr="009E6FBF">
        <w:tc>
          <w:tcPr>
            <w:tcW w:w="3823" w:type="dxa"/>
          </w:tcPr>
          <w:p w14:paraId="2AB3C4C2" w14:textId="77777777" w:rsidR="00413DEE" w:rsidRPr="007A639A" w:rsidRDefault="00413DEE" w:rsidP="00413DEE">
            <w:pPr>
              <w:rPr>
                <w:sz w:val="16"/>
                <w:szCs w:val="16"/>
                <w:lang w:val="sl-SI"/>
              </w:rPr>
            </w:pPr>
            <w:r w:rsidRPr="007A639A">
              <w:rPr>
                <w:sz w:val="16"/>
                <w:szCs w:val="16"/>
                <w:lang w:val="sl-SI"/>
              </w:rPr>
              <w:t xml:space="preserve">Ponudnik in vsaka oseba, ki je članica upravnega, vodstvenega ali nadzornega organa tega ponudnika ali ki ima pooblastila za njegovo zastopanje ali odločanje ali nadzor v njem, ni bil/a pravnomočno obsojen/a zaradi kaznivih dejanj, določenih v prvem odstavku 75. člena ZJN-3. </w:t>
            </w:r>
          </w:p>
          <w:p w14:paraId="35313025" w14:textId="4D901B38" w:rsidR="00413DEE" w:rsidRPr="007A639A" w:rsidRDefault="00413DEE" w:rsidP="00413DEE">
            <w:pPr>
              <w:rPr>
                <w:sz w:val="16"/>
                <w:szCs w:val="16"/>
                <w:lang w:val="sl-SI"/>
              </w:rPr>
            </w:pPr>
            <w:r w:rsidRPr="007A639A">
              <w:rPr>
                <w:sz w:val="16"/>
                <w:szCs w:val="16"/>
                <w:lang w:val="sl-SI"/>
              </w:rPr>
              <w:t>Za izpolnjevanje pogoja se upošteva datum oddaje ponudbe.</w:t>
            </w:r>
          </w:p>
        </w:tc>
        <w:tc>
          <w:tcPr>
            <w:tcW w:w="2126" w:type="dxa"/>
          </w:tcPr>
          <w:p w14:paraId="3B10D402" w14:textId="0A9498E9" w:rsidR="00413DEE" w:rsidRPr="007A639A" w:rsidRDefault="00413DEE" w:rsidP="00413DEE">
            <w:pPr>
              <w:jc w:val="center"/>
              <w:rPr>
                <w:sz w:val="16"/>
                <w:szCs w:val="16"/>
                <w:lang w:val="sl-SI"/>
              </w:rPr>
            </w:pPr>
            <w:r w:rsidRPr="007A639A">
              <w:rPr>
                <w:sz w:val="16"/>
                <w:szCs w:val="16"/>
                <w:lang w:val="sl-SI"/>
              </w:rPr>
              <w:t xml:space="preserve">ESPD in pooblastilo za pridobitev podatkov iz  uradnih evidenc ali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w:t>
            </w:r>
            <w:r w:rsidRPr="007A639A">
              <w:rPr>
                <w:sz w:val="16"/>
                <w:szCs w:val="16"/>
                <w:lang w:val="sl-SI"/>
              </w:rPr>
              <w:lastRenderedPageBreak/>
              <w:t>državi ali državi, v kateri ima sedež gospodarski subjekt, in iz katerega je razvidno, da ne obstajajo razlogi za izključitev</w:t>
            </w:r>
          </w:p>
        </w:tc>
        <w:tc>
          <w:tcPr>
            <w:tcW w:w="3401" w:type="dxa"/>
          </w:tcPr>
          <w:p w14:paraId="77E612BB" w14:textId="77777777" w:rsidR="00413DEE" w:rsidRPr="007A639A" w:rsidRDefault="00413DEE" w:rsidP="00413DEE">
            <w:pPr>
              <w:rPr>
                <w:sz w:val="16"/>
                <w:szCs w:val="16"/>
                <w:lang w:val="sl-SI"/>
              </w:rPr>
            </w:pPr>
            <w:r w:rsidRPr="007A639A">
              <w:rPr>
                <w:sz w:val="16"/>
                <w:szCs w:val="16"/>
                <w:lang w:val="sl-SI"/>
              </w:rPr>
              <w:lastRenderedPageBreak/>
              <w:t>V primeru partnerskih ponudb mora pogoj izpolnjevati vsak izmed partnerjev.</w:t>
            </w:r>
          </w:p>
          <w:p w14:paraId="0FA21F08" w14:textId="5069965B" w:rsidR="00413DEE" w:rsidRPr="007A639A" w:rsidRDefault="00413DEE" w:rsidP="00413DEE">
            <w:pPr>
              <w:rPr>
                <w:sz w:val="16"/>
                <w:szCs w:val="16"/>
                <w:lang w:val="sl-SI"/>
              </w:rPr>
            </w:pPr>
            <w:r w:rsidRPr="007A639A">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7F65BA" w14:paraId="4A78A4C0" w14:textId="77777777" w:rsidTr="009E6FBF">
        <w:tc>
          <w:tcPr>
            <w:tcW w:w="3823" w:type="dxa"/>
          </w:tcPr>
          <w:p w14:paraId="58B7D740" w14:textId="65873C72" w:rsidR="00413DEE" w:rsidRPr="007A639A" w:rsidRDefault="00413DEE" w:rsidP="00413DEE">
            <w:pPr>
              <w:rPr>
                <w:sz w:val="16"/>
                <w:szCs w:val="16"/>
                <w:lang w:val="sl-SI"/>
              </w:rPr>
            </w:pPr>
            <w:r w:rsidRPr="007A639A">
              <w:rPr>
                <w:sz w:val="16"/>
                <w:szCs w:val="16"/>
                <w:lang w:val="sl-SI"/>
              </w:rPr>
              <w:t>Ponudnik izpolnjuje obveznosti glede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2126" w:type="dxa"/>
          </w:tcPr>
          <w:p w14:paraId="1FC999A7" w14:textId="3B57625A" w:rsidR="00413DEE" w:rsidRPr="007A639A" w:rsidRDefault="00413DEE" w:rsidP="00413DEE">
            <w:pPr>
              <w:jc w:val="center"/>
              <w:rPr>
                <w:sz w:val="16"/>
                <w:szCs w:val="16"/>
                <w:lang w:val="sl-SI"/>
              </w:rPr>
            </w:pPr>
            <w:r w:rsidRPr="007A639A">
              <w:rPr>
                <w:sz w:val="16"/>
                <w:szCs w:val="16"/>
                <w:lang w:val="sl-SI"/>
              </w:rPr>
              <w:t>ESPD in pooblastilo za pridobitev podatkov iz  uradnih evidenc ali potrdilo, ki ga izda pristojni organ v Republiki Sloveniji, drugi državi članici ali tretji državi</w:t>
            </w:r>
          </w:p>
        </w:tc>
        <w:tc>
          <w:tcPr>
            <w:tcW w:w="3401" w:type="dxa"/>
          </w:tcPr>
          <w:p w14:paraId="143057AC" w14:textId="77777777" w:rsidR="00413DEE" w:rsidRPr="007A639A" w:rsidRDefault="00413DEE" w:rsidP="00413DEE">
            <w:pPr>
              <w:rPr>
                <w:sz w:val="16"/>
                <w:szCs w:val="16"/>
                <w:lang w:val="sl-SI"/>
              </w:rPr>
            </w:pPr>
            <w:r w:rsidRPr="007A639A">
              <w:rPr>
                <w:sz w:val="16"/>
                <w:szCs w:val="16"/>
                <w:lang w:val="sl-SI"/>
              </w:rPr>
              <w:t>V primeru partnerskih ponudb mora pogoj izpolnjevati vsak izmed partnerjev.</w:t>
            </w:r>
          </w:p>
          <w:p w14:paraId="07726425" w14:textId="1DA00D78" w:rsidR="00413DEE" w:rsidRPr="007A639A" w:rsidRDefault="00413DEE" w:rsidP="00413DEE">
            <w:pPr>
              <w:rPr>
                <w:sz w:val="16"/>
                <w:szCs w:val="16"/>
                <w:lang w:val="sl-SI"/>
              </w:rPr>
            </w:pPr>
            <w:r w:rsidRPr="007A639A">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7F65BA" w14:paraId="7449075F" w14:textId="77777777" w:rsidTr="009E6FBF">
        <w:tc>
          <w:tcPr>
            <w:tcW w:w="3823" w:type="dxa"/>
          </w:tcPr>
          <w:p w14:paraId="11553444" w14:textId="260742F5" w:rsidR="00413DEE" w:rsidRPr="007A639A" w:rsidRDefault="00413DEE" w:rsidP="00413DEE">
            <w:pPr>
              <w:rPr>
                <w:sz w:val="16"/>
                <w:szCs w:val="16"/>
                <w:lang w:val="sl-SI"/>
              </w:rPr>
            </w:pPr>
            <w:r w:rsidRPr="007A639A">
              <w:rPr>
                <w:sz w:val="16"/>
                <w:szCs w:val="16"/>
                <w:lang w:val="sl-SI"/>
              </w:rPr>
              <w:t>Ponudnik na dan, ko poteče rok za oddajo ponudb, ni bil izločen iz postopkov oddaje javnih naročil zaradi uvrstitve v evidenco ponudnikov z negativnimi referencami.</w:t>
            </w:r>
          </w:p>
        </w:tc>
        <w:tc>
          <w:tcPr>
            <w:tcW w:w="2126" w:type="dxa"/>
          </w:tcPr>
          <w:p w14:paraId="0CC2D85E" w14:textId="4B6044A2" w:rsidR="00413DEE" w:rsidRPr="007A639A" w:rsidRDefault="00413DEE" w:rsidP="00413DEE">
            <w:pPr>
              <w:jc w:val="center"/>
              <w:rPr>
                <w:sz w:val="16"/>
                <w:szCs w:val="16"/>
                <w:lang w:val="sl-SI"/>
              </w:rPr>
            </w:pPr>
            <w:r w:rsidRPr="007A639A">
              <w:rPr>
                <w:sz w:val="16"/>
                <w:szCs w:val="16"/>
                <w:lang w:val="sl-SI"/>
              </w:rPr>
              <w:t>ESPD</w:t>
            </w:r>
          </w:p>
        </w:tc>
        <w:tc>
          <w:tcPr>
            <w:tcW w:w="3401" w:type="dxa"/>
          </w:tcPr>
          <w:p w14:paraId="29F34273" w14:textId="7932C4B1" w:rsidR="00413DEE" w:rsidRPr="007A639A" w:rsidRDefault="00413DEE" w:rsidP="00413DEE">
            <w:pPr>
              <w:rPr>
                <w:sz w:val="16"/>
                <w:szCs w:val="16"/>
                <w:lang w:val="sl-SI"/>
              </w:rPr>
            </w:pPr>
            <w:r w:rsidRPr="007A639A">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7F65BA" w14:paraId="2EE61640" w14:textId="77777777" w:rsidTr="009E6FBF">
        <w:tc>
          <w:tcPr>
            <w:tcW w:w="3823" w:type="dxa"/>
          </w:tcPr>
          <w:p w14:paraId="30ACC04C" w14:textId="33F00FA2" w:rsidR="00413DEE" w:rsidRPr="007A639A" w:rsidRDefault="00413DEE" w:rsidP="00413DEE">
            <w:pPr>
              <w:rPr>
                <w:sz w:val="16"/>
                <w:szCs w:val="16"/>
                <w:lang w:val="sl-SI"/>
              </w:rPr>
            </w:pPr>
            <w:r w:rsidRPr="007A639A">
              <w:rPr>
                <w:sz w:val="16"/>
                <w:szCs w:val="16"/>
                <w:lang w:val="sl-SI"/>
              </w:rPr>
              <w:t>Pri ponudniku v zadnjih treh letih pred potekom roka za oddajo ponudb pristojni organ Republike Slovenije ali druge države članice ali tretje države nista bili ugotovljeni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2126" w:type="dxa"/>
          </w:tcPr>
          <w:p w14:paraId="6E59F5F4" w14:textId="29DF4DEB" w:rsidR="00413DEE" w:rsidRPr="007A639A" w:rsidRDefault="00413DEE" w:rsidP="00413DEE">
            <w:pPr>
              <w:jc w:val="center"/>
              <w:rPr>
                <w:sz w:val="16"/>
                <w:szCs w:val="16"/>
                <w:lang w:val="sl-SI"/>
              </w:rPr>
            </w:pPr>
            <w:r w:rsidRPr="007A639A">
              <w:rPr>
                <w:sz w:val="16"/>
                <w:szCs w:val="16"/>
                <w:lang w:val="sl-SI"/>
              </w:rPr>
              <w:t>ESPD</w:t>
            </w:r>
          </w:p>
        </w:tc>
        <w:tc>
          <w:tcPr>
            <w:tcW w:w="3401" w:type="dxa"/>
          </w:tcPr>
          <w:p w14:paraId="0C3D8363" w14:textId="4D23AC74" w:rsidR="00413DEE" w:rsidRPr="007A639A" w:rsidRDefault="00413DEE" w:rsidP="00413DEE">
            <w:pPr>
              <w:rPr>
                <w:sz w:val="16"/>
                <w:szCs w:val="16"/>
                <w:lang w:val="sl-SI"/>
              </w:rPr>
            </w:pPr>
            <w:r w:rsidRPr="007A639A">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13DEE" w:rsidRPr="007F65BA" w14:paraId="1D136EFD" w14:textId="77777777" w:rsidTr="009E6FBF">
        <w:tc>
          <w:tcPr>
            <w:tcW w:w="3823" w:type="dxa"/>
          </w:tcPr>
          <w:p w14:paraId="2CAEACB4" w14:textId="77777777" w:rsidR="00413DEE" w:rsidRPr="007A639A" w:rsidRDefault="00413DEE" w:rsidP="00413DEE">
            <w:pPr>
              <w:rPr>
                <w:sz w:val="16"/>
                <w:szCs w:val="16"/>
                <w:lang w:val="sl-SI"/>
              </w:rPr>
            </w:pPr>
            <w:r w:rsidRPr="007A639A">
              <w:rPr>
                <w:sz w:val="16"/>
                <w:szCs w:val="16"/>
                <w:lang w:val="sl-SI"/>
              </w:rPr>
              <w:t>Ponudnik na dan oddaje ponudbe:</w:t>
            </w:r>
          </w:p>
          <w:p w14:paraId="4424365B" w14:textId="77777777" w:rsidR="00413DEE" w:rsidRPr="007A639A" w:rsidRDefault="00413DEE" w:rsidP="009B728D">
            <w:pPr>
              <w:pStyle w:val="Odstavekseznama"/>
              <w:numPr>
                <w:ilvl w:val="0"/>
                <w:numId w:val="3"/>
              </w:numPr>
              <w:rPr>
                <w:sz w:val="16"/>
                <w:szCs w:val="16"/>
                <w:lang w:val="sl-SI"/>
              </w:rPr>
            </w:pPr>
            <w:r w:rsidRPr="007A639A">
              <w:rPr>
                <w:sz w:val="16"/>
                <w:szCs w:val="16"/>
                <w:lang w:val="sl-SI"/>
              </w:rPr>
              <w:t>ni v postopku prisilne poravnave ali zanj ni podan predlog za začetek postopka prisilne poravnave in sodišče o tem predlogu še ni odločilo;</w:t>
            </w:r>
          </w:p>
          <w:p w14:paraId="3C46070B" w14:textId="77777777" w:rsidR="00413DEE" w:rsidRPr="007A639A" w:rsidRDefault="00413DEE" w:rsidP="009B728D">
            <w:pPr>
              <w:pStyle w:val="Odstavekseznama"/>
              <w:numPr>
                <w:ilvl w:val="0"/>
                <w:numId w:val="3"/>
              </w:numPr>
              <w:rPr>
                <w:sz w:val="16"/>
                <w:szCs w:val="16"/>
                <w:lang w:val="sl-SI"/>
              </w:rPr>
            </w:pPr>
            <w:r w:rsidRPr="007A639A">
              <w:rPr>
                <w:sz w:val="16"/>
                <w:szCs w:val="16"/>
                <w:lang w:val="sl-SI"/>
              </w:rPr>
              <w:t>ni v stečajnem postopku ali zanj ni podan predlog za začetek stečajnega postopka in sodišče o tem predlogu še ni odločilo;</w:t>
            </w:r>
          </w:p>
          <w:p w14:paraId="5A6FD7C4" w14:textId="6588FD7F" w:rsidR="00413DEE" w:rsidRPr="007A639A" w:rsidRDefault="00413DEE" w:rsidP="009B728D">
            <w:pPr>
              <w:pStyle w:val="Odstavekseznama"/>
              <w:numPr>
                <w:ilvl w:val="0"/>
                <w:numId w:val="3"/>
              </w:numPr>
              <w:rPr>
                <w:sz w:val="16"/>
                <w:szCs w:val="16"/>
                <w:lang w:val="sl-SI"/>
              </w:rPr>
            </w:pPr>
            <w:r w:rsidRPr="007A639A">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tc>
        <w:tc>
          <w:tcPr>
            <w:tcW w:w="2126" w:type="dxa"/>
          </w:tcPr>
          <w:p w14:paraId="0FB56E58" w14:textId="52226C5C" w:rsidR="00413DEE" w:rsidRPr="007A639A" w:rsidRDefault="00413DEE" w:rsidP="00413DEE">
            <w:pPr>
              <w:jc w:val="center"/>
              <w:rPr>
                <w:sz w:val="16"/>
                <w:szCs w:val="16"/>
                <w:lang w:val="sl-SI"/>
              </w:rPr>
            </w:pPr>
            <w:r w:rsidRPr="007A639A">
              <w:rPr>
                <w:sz w:val="16"/>
                <w:szCs w:val="16"/>
                <w:lang w:val="sl-SI"/>
              </w:rPr>
              <w:t>ESPD</w:t>
            </w:r>
          </w:p>
        </w:tc>
        <w:tc>
          <w:tcPr>
            <w:tcW w:w="3401" w:type="dxa"/>
          </w:tcPr>
          <w:p w14:paraId="0DA3DDB1" w14:textId="77777777" w:rsidR="00413DEE" w:rsidRPr="007A639A" w:rsidRDefault="00413DEE" w:rsidP="00413DEE">
            <w:pPr>
              <w:rPr>
                <w:sz w:val="16"/>
                <w:szCs w:val="16"/>
                <w:lang w:val="sl-SI"/>
              </w:rPr>
            </w:pPr>
            <w:r w:rsidRPr="007A639A">
              <w:rPr>
                <w:sz w:val="16"/>
                <w:szCs w:val="16"/>
                <w:lang w:val="sl-SI"/>
              </w:rPr>
              <w:t>V primeru partnerskih ponudb mora pogoj izpolnjevati vsak izmed partnerjev.</w:t>
            </w:r>
          </w:p>
          <w:p w14:paraId="27FFD823" w14:textId="77777777" w:rsidR="00413DEE" w:rsidRPr="007A639A" w:rsidRDefault="00413DEE" w:rsidP="00413DEE">
            <w:pPr>
              <w:rPr>
                <w:sz w:val="16"/>
                <w:szCs w:val="16"/>
                <w:lang w:val="sl-SI"/>
              </w:rPr>
            </w:pPr>
          </w:p>
        </w:tc>
      </w:tr>
      <w:tr w:rsidR="00413DEE" w:rsidRPr="007F65BA" w14:paraId="50262658" w14:textId="77777777" w:rsidTr="009E6FBF">
        <w:tc>
          <w:tcPr>
            <w:tcW w:w="3823" w:type="dxa"/>
          </w:tcPr>
          <w:p w14:paraId="6C328009" w14:textId="5D899FC6" w:rsidR="00413DEE" w:rsidRPr="007A639A" w:rsidRDefault="00413DEE" w:rsidP="00413DEE">
            <w:pPr>
              <w:rPr>
                <w:sz w:val="16"/>
                <w:szCs w:val="16"/>
                <w:lang w:val="sl-SI"/>
              </w:rPr>
            </w:pPr>
            <w:r w:rsidRPr="007A639A">
              <w:rPr>
                <w:sz w:val="16"/>
                <w:szCs w:val="16"/>
                <w:lang w:val="sl-SI"/>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2126" w:type="dxa"/>
          </w:tcPr>
          <w:p w14:paraId="6866C46A" w14:textId="789FDEA5" w:rsidR="00413DEE" w:rsidRPr="007A639A" w:rsidRDefault="00413DEE" w:rsidP="00413DEE">
            <w:pPr>
              <w:jc w:val="center"/>
              <w:rPr>
                <w:sz w:val="16"/>
                <w:szCs w:val="16"/>
                <w:lang w:val="sl-SI"/>
              </w:rPr>
            </w:pPr>
            <w:r w:rsidRPr="007A639A">
              <w:rPr>
                <w:sz w:val="16"/>
                <w:szCs w:val="16"/>
                <w:lang w:val="sl-SI"/>
              </w:rPr>
              <w:t>ESPD</w:t>
            </w:r>
          </w:p>
        </w:tc>
        <w:tc>
          <w:tcPr>
            <w:tcW w:w="3401" w:type="dxa"/>
          </w:tcPr>
          <w:p w14:paraId="282D5D00" w14:textId="77777777" w:rsidR="00413DEE" w:rsidRPr="007A639A" w:rsidRDefault="00413DEE" w:rsidP="00413DEE">
            <w:pPr>
              <w:rPr>
                <w:sz w:val="16"/>
                <w:szCs w:val="16"/>
                <w:lang w:val="sl-SI"/>
              </w:rPr>
            </w:pPr>
            <w:r w:rsidRPr="007A639A">
              <w:rPr>
                <w:sz w:val="16"/>
                <w:szCs w:val="16"/>
                <w:lang w:val="sl-SI"/>
              </w:rPr>
              <w:t>V primeru partnerskih ponudb mora pogoj izpolnjevati vsak izmed partnerjev.</w:t>
            </w:r>
          </w:p>
          <w:p w14:paraId="498A0D1E" w14:textId="77777777" w:rsidR="00413DEE" w:rsidRPr="007A639A" w:rsidRDefault="00413DEE" w:rsidP="00413DEE">
            <w:pPr>
              <w:rPr>
                <w:sz w:val="16"/>
                <w:szCs w:val="16"/>
                <w:lang w:val="sl-SI"/>
              </w:rPr>
            </w:pPr>
          </w:p>
        </w:tc>
      </w:tr>
      <w:tr w:rsidR="00413DEE" w:rsidRPr="007F65BA" w14:paraId="4BBD8F51" w14:textId="77777777" w:rsidTr="009E6FBF">
        <w:tc>
          <w:tcPr>
            <w:tcW w:w="3823" w:type="dxa"/>
          </w:tcPr>
          <w:p w14:paraId="0D95A333" w14:textId="3E80DB63" w:rsidR="00413DEE" w:rsidRPr="007A639A" w:rsidRDefault="00413DEE" w:rsidP="00413DEE">
            <w:pPr>
              <w:rPr>
                <w:sz w:val="16"/>
                <w:szCs w:val="16"/>
                <w:lang w:val="sl-SI"/>
              </w:rPr>
            </w:pPr>
            <w:r w:rsidRPr="007A639A">
              <w:rPr>
                <w:sz w:val="16"/>
                <w:szCs w:val="16"/>
                <w:lang w:val="sl-SI"/>
              </w:rPr>
              <w:t>Ponudnik je registriran za opravljanje dejavnosti, ki je predmet javnega naročila.</w:t>
            </w:r>
            <w:r w:rsidRPr="007A639A">
              <w:rPr>
                <w:lang w:val="sl-SI"/>
              </w:rPr>
              <w:t xml:space="preserve"> </w:t>
            </w:r>
            <w:r w:rsidRPr="007A639A">
              <w:rPr>
                <w:sz w:val="16"/>
                <w:szCs w:val="16"/>
                <w:lang w:val="sl-SI"/>
              </w:rPr>
              <w:t>Za izpolnjevanje pogoja se upošteva datum oddaje ponudbe.</w:t>
            </w:r>
          </w:p>
        </w:tc>
        <w:tc>
          <w:tcPr>
            <w:tcW w:w="2126" w:type="dxa"/>
          </w:tcPr>
          <w:p w14:paraId="40A29359" w14:textId="2B17AA9D" w:rsidR="00413DEE" w:rsidRPr="007A639A" w:rsidRDefault="00413DEE" w:rsidP="00413DEE">
            <w:pPr>
              <w:jc w:val="center"/>
              <w:rPr>
                <w:sz w:val="16"/>
                <w:szCs w:val="16"/>
                <w:lang w:val="sl-SI"/>
              </w:rPr>
            </w:pPr>
            <w:r w:rsidRPr="007A639A">
              <w:rPr>
                <w:sz w:val="16"/>
                <w:szCs w:val="16"/>
                <w:lang w:val="sl-SI"/>
              </w:rPr>
              <w:t>ESPD</w:t>
            </w:r>
          </w:p>
        </w:tc>
        <w:tc>
          <w:tcPr>
            <w:tcW w:w="3401" w:type="dxa"/>
          </w:tcPr>
          <w:p w14:paraId="37FBA389" w14:textId="7C9CF804" w:rsidR="00413DEE" w:rsidRPr="007A639A" w:rsidRDefault="00413DEE" w:rsidP="00413DEE">
            <w:pPr>
              <w:rPr>
                <w:sz w:val="16"/>
                <w:szCs w:val="16"/>
                <w:lang w:val="sl-SI"/>
              </w:rPr>
            </w:pPr>
            <w:r w:rsidRPr="007A639A">
              <w:rPr>
                <w:sz w:val="16"/>
                <w:szCs w:val="16"/>
                <w:lang w:val="sl-SI"/>
              </w:rPr>
              <w:t>V primeru partnerskih ponudb partnerji pogoj izpolnijo kumulativno.</w:t>
            </w:r>
          </w:p>
        </w:tc>
      </w:tr>
      <w:tr w:rsidR="00676478" w:rsidRPr="007F65BA" w14:paraId="14DADD1F" w14:textId="77777777" w:rsidTr="009E6FBF">
        <w:tc>
          <w:tcPr>
            <w:tcW w:w="3823" w:type="dxa"/>
          </w:tcPr>
          <w:p w14:paraId="6F9A3CAD" w14:textId="52312878" w:rsidR="00DA31D0" w:rsidRPr="00B95E6C" w:rsidRDefault="00DA31D0" w:rsidP="00DA31D0">
            <w:pPr>
              <w:rPr>
                <w:sz w:val="16"/>
                <w:szCs w:val="16"/>
                <w:lang w:val="sl-SI"/>
              </w:rPr>
            </w:pPr>
            <w:bookmarkStart w:id="21" w:name="_Hlk203662807"/>
            <w:r w:rsidRPr="00B95E6C">
              <w:rPr>
                <w:sz w:val="16"/>
                <w:szCs w:val="16"/>
                <w:lang w:val="sl-SI"/>
              </w:rPr>
              <w:t xml:space="preserve">Ponudnik je v zadnjih </w:t>
            </w:r>
            <w:r>
              <w:rPr>
                <w:sz w:val="16"/>
                <w:szCs w:val="16"/>
                <w:lang w:val="sl-SI"/>
              </w:rPr>
              <w:t>petih</w:t>
            </w:r>
            <w:r w:rsidRPr="00B95E6C">
              <w:rPr>
                <w:sz w:val="16"/>
                <w:szCs w:val="16"/>
                <w:lang w:val="sl-SI"/>
              </w:rPr>
              <w:t xml:space="preserve"> (</w:t>
            </w:r>
            <w:r>
              <w:rPr>
                <w:sz w:val="16"/>
                <w:szCs w:val="16"/>
                <w:lang w:val="sl-SI"/>
              </w:rPr>
              <w:t>5</w:t>
            </w:r>
            <w:r w:rsidRPr="00B95E6C">
              <w:rPr>
                <w:sz w:val="16"/>
                <w:szCs w:val="16"/>
                <w:lang w:val="sl-SI"/>
              </w:rPr>
              <w:t>) letih pred objavo javnega naročila na portalu javnih naročil uspešno izvedel najmanj:</w:t>
            </w:r>
          </w:p>
          <w:p w14:paraId="0B16A32D" w14:textId="3713216C" w:rsidR="00DA31D0" w:rsidRPr="00FF0DAA" w:rsidRDefault="00DA31D0" w:rsidP="00DA31D0">
            <w:pPr>
              <w:pStyle w:val="Odstavekseznama"/>
              <w:numPr>
                <w:ilvl w:val="0"/>
                <w:numId w:val="3"/>
              </w:numPr>
              <w:spacing w:line="264" w:lineRule="auto"/>
              <w:contextualSpacing w:val="0"/>
              <w:rPr>
                <w:sz w:val="16"/>
                <w:szCs w:val="16"/>
                <w:lang w:val="sl-SI"/>
              </w:rPr>
            </w:pPr>
            <w:r>
              <w:rPr>
                <w:sz w:val="16"/>
                <w:szCs w:val="16"/>
                <w:lang w:val="sl-SI"/>
              </w:rPr>
              <w:lastRenderedPageBreak/>
              <w:t>eno</w:t>
            </w:r>
            <w:r w:rsidRPr="00B95E6C">
              <w:rPr>
                <w:sz w:val="16"/>
                <w:szCs w:val="16"/>
                <w:lang w:val="sl-SI"/>
              </w:rPr>
              <w:t xml:space="preserve"> (</w:t>
            </w:r>
            <w:r>
              <w:rPr>
                <w:sz w:val="16"/>
                <w:szCs w:val="16"/>
                <w:lang w:val="sl-SI"/>
              </w:rPr>
              <w:t>1</w:t>
            </w:r>
            <w:r w:rsidRPr="00B95E6C">
              <w:rPr>
                <w:sz w:val="16"/>
                <w:szCs w:val="16"/>
                <w:lang w:val="sl-SI"/>
              </w:rPr>
              <w:t>) referenčn</w:t>
            </w:r>
            <w:r>
              <w:rPr>
                <w:sz w:val="16"/>
                <w:szCs w:val="16"/>
                <w:lang w:val="sl-SI"/>
              </w:rPr>
              <w:t>o</w:t>
            </w:r>
            <w:r w:rsidRPr="00B95E6C">
              <w:rPr>
                <w:sz w:val="16"/>
                <w:szCs w:val="16"/>
                <w:lang w:val="sl-SI"/>
              </w:rPr>
              <w:t xml:space="preserve"> del</w:t>
            </w:r>
            <w:r>
              <w:rPr>
                <w:sz w:val="16"/>
                <w:szCs w:val="16"/>
                <w:lang w:val="sl-SI"/>
              </w:rPr>
              <w:t>o</w:t>
            </w:r>
            <w:r w:rsidRPr="00B95E6C">
              <w:rPr>
                <w:sz w:val="16"/>
                <w:szCs w:val="16"/>
                <w:lang w:val="sl-SI"/>
              </w:rPr>
              <w:t>, ki zajema projektiranje objekta klasifikacije CC-SI 1</w:t>
            </w:r>
            <w:r>
              <w:rPr>
                <w:sz w:val="16"/>
                <w:szCs w:val="16"/>
                <w:lang w:val="sl-SI"/>
              </w:rPr>
              <w:t>263</w:t>
            </w:r>
            <w:r w:rsidRPr="00B95E6C">
              <w:rPr>
                <w:sz w:val="16"/>
                <w:szCs w:val="16"/>
                <w:lang w:val="sl-SI"/>
              </w:rPr>
              <w:t xml:space="preserve"> (</w:t>
            </w:r>
            <w:r w:rsidRPr="00E034C1">
              <w:rPr>
                <w:sz w:val="16"/>
                <w:szCs w:val="16"/>
                <w:lang w:val="sl-SI"/>
              </w:rPr>
              <w:t>Stavbe za izobraževanje in znanstvenoraziskovalno delo</w:t>
            </w:r>
            <w:r w:rsidRPr="00B95E6C">
              <w:rPr>
                <w:sz w:val="16"/>
                <w:szCs w:val="16"/>
                <w:lang w:val="sl-SI"/>
              </w:rPr>
              <w:t xml:space="preserve">) z investicijsko vrednostjo GOI vsaj </w:t>
            </w:r>
            <w:r>
              <w:rPr>
                <w:sz w:val="16"/>
                <w:szCs w:val="16"/>
                <w:lang w:val="sl-SI"/>
              </w:rPr>
              <w:t>3</w:t>
            </w:r>
            <w:r w:rsidRPr="00B95E6C">
              <w:rPr>
                <w:sz w:val="16"/>
                <w:szCs w:val="16"/>
                <w:lang w:val="sl-SI"/>
              </w:rPr>
              <w:t>.000.</w:t>
            </w:r>
            <w:r w:rsidRPr="00FF0DAA">
              <w:rPr>
                <w:sz w:val="16"/>
                <w:szCs w:val="16"/>
                <w:lang w:val="sl-SI"/>
              </w:rPr>
              <w:t>000 EUR brez DDV, pri čemer</w:t>
            </w:r>
            <w:r w:rsidR="00FB0044">
              <w:rPr>
                <w:sz w:val="16"/>
                <w:szCs w:val="16"/>
                <w:lang w:val="sl-SI"/>
              </w:rPr>
              <w:t xml:space="preserve"> so</w:t>
            </w:r>
            <w:r w:rsidRPr="00FF0DAA">
              <w:rPr>
                <w:sz w:val="16"/>
                <w:szCs w:val="16"/>
                <w:lang w:val="sl-SI"/>
              </w:rPr>
              <w:t xml:space="preserve"> mora</w:t>
            </w:r>
            <w:r w:rsidR="00FB0044">
              <w:rPr>
                <w:sz w:val="16"/>
                <w:szCs w:val="16"/>
                <w:lang w:val="sl-SI"/>
              </w:rPr>
              <w:t>li</w:t>
            </w:r>
            <w:r w:rsidRPr="00FF0DAA">
              <w:rPr>
                <w:sz w:val="16"/>
                <w:szCs w:val="16"/>
                <w:lang w:val="sl-SI"/>
              </w:rPr>
              <w:t xml:space="preserve"> biti </w:t>
            </w:r>
            <w:r w:rsidR="006800F1">
              <w:rPr>
                <w:sz w:val="16"/>
                <w:szCs w:val="16"/>
                <w:lang w:val="sl-SI"/>
              </w:rPr>
              <w:t xml:space="preserve">v okviru </w:t>
            </w:r>
            <w:r w:rsidR="00FB0044">
              <w:rPr>
                <w:sz w:val="16"/>
                <w:szCs w:val="16"/>
                <w:lang w:val="sl-SI"/>
              </w:rPr>
              <w:t>referenčnega dela izdelani</w:t>
            </w:r>
            <w:r w:rsidRPr="00FF0DAA">
              <w:rPr>
                <w:sz w:val="16"/>
                <w:szCs w:val="16"/>
                <w:lang w:val="sl-SI"/>
              </w:rPr>
              <w:t xml:space="preserve"> vsaj PZI</w:t>
            </w:r>
            <w:r w:rsidR="006800F1">
              <w:rPr>
                <w:sz w:val="16"/>
                <w:szCs w:val="16"/>
                <w:lang w:val="sl-SI"/>
              </w:rPr>
              <w:t>, PID in DZO;</w:t>
            </w:r>
          </w:p>
          <w:bookmarkEnd w:id="21"/>
          <w:p w14:paraId="7E7E9F3B" w14:textId="77777777" w:rsidR="00DA31D0" w:rsidRPr="00FF0DAA" w:rsidRDefault="00DA31D0" w:rsidP="00DA31D0">
            <w:pPr>
              <w:rPr>
                <w:sz w:val="16"/>
                <w:szCs w:val="16"/>
                <w:lang w:val="sl-SI"/>
              </w:rPr>
            </w:pPr>
            <w:r w:rsidRPr="00FF0DAA">
              <w:rPr>
                <w:sz w:val="16"/>
                <w:szCs w:val="16"/>
                <w:lang w:val="sl-SI"/>
              </w:rPr>
              <w:t>IN</w:t>
            </w:r>
          </w:p>
          <w:p w14:paraId="5AAF88E0" w14:textId="77777777" w:rsidR="00DA31D0" w:rsidRPr="00FF0DAA" w:rsidRDefault="00DA31D0" w:rsidP="00DA31D0">
            <w:pPr>
              <w:pStyle w:val="Odstavekseznama"/>
              <w:numPr>
                <w:ilvl w:val="0"/>
                <w:numId w:val="3"/>
              </w:numPr>
              <w:spacing w:line="264" w:lineRule="auto"/>
              <w:rPr>
                <w:sz w:val="16"/>
                <w:szCs w:val="16"/>
                <w:lang w:val="sl-SI"/>
              </w:rPr>
            </w:pPr>
            <w:r>
              <w:rPr>
                <w:sz w:val="16"/>
                <w:szCs w:val="16"/>
                <w:lang w:val="sl-SI"/>
              </w:rPr>
              <w:t>eno</w:t>
            </w:r>
            <w:r w:rsidRPr="00B95E6C">
              <w:rPr>
                <w:sz w:val="16"/>
                <w:szCs w:val="16"/>
                <w:lang w:val="sl-SI"/>
              </w:rPr>
              <w:t xml:space="preserve"> (</w:t>
            </w:r>
            <w:r>
              <w:rPr>
                <w:sz w:val="16"/>
                <w:szCs w:val="16"/>
                <w:lang w:val="sl-SI"/>
              </w:rPr>
              <w:t>1</w:t>
            </w:r>
            <w:r w:rsidRPr="00B95E6C">
              <w:rPr>
                <w:sz w:val="16"/>
                <w:szCs w:val="16"/>
                <w:lang w:val="sl-SI"/>
              </w:rPr>
              <w:t>) referenčn</w:t>
            </w:r>
            <w:r>
              <w:rPr>
                <w:sz w:val="16"/>
                <w:szCs w:val="16"/>
                <w:lang w:val="sl-SI"/>
              </w:rPr>
              <w:t>o</w:t>
            </w:r>
            <w:r w:rsidRPr="00B95E6C">
              <w:rPr>
                <w:sz w:val="16"/>
                <w:szCs w:val="16"/>
                <w:lang w:val="sl-SI"/>
              </w:rPr>
              <w:t xml:space="preserve"> del</w:t>
            </w:r>
            <w:r>
              <w:rPr>
                <w:sz w:val="16"/>
                <w:szCs w:val="16"/>
                <w:lang w:val="sl-SI"/>
              </w:rPr>
              <w:t>o</w:t>
            </w:r>
            <w:r w:rsidRPr="00FF0DAA">
              <w:rPr>
                <w:sz w:val="16"/>
                <w:szCs w:val="16"/>
                <w:lang w:val="sl-SI"/>
              </w:rPr>
              <w:t xml:space="preserve">, ki zajema gradnjo objekta klasifikacije </w:t>
            </w:r>
            <w:r w:rsidRPr="00B95E6C">
              <w:rPr>
                <w:sz w:val="16"/>
                <w:szCs w:val="16"/>
                <w:lang w:val="sl-SI"/>
              </w:rPr>
              <w:t>CC-SI 1</w:t>
            </w:r>
            <w:r>
              <w:rPr>
                <w:sz w:val="16"/>
                <w:szCs w:val="16"/>
                <w:lang w:val="sl-SI"/>
              </w:rPr>
              <w:t>263</w:t>
            </w:r>
            <w:r w:rsidRPr="00B95E6C">
              <w:rPr>
                <w:sz w:val="16"/>
                <w:szCs w:val="16"/>
                <w:lang w:val="sl-SI"/>
              </w:rPr>
              <w:t xml:space="preserve"> (</w:t>
            </w:r>
            <w:r w:rsidRPr="00E034C1">
              <w:rPr>
                <w:sz w:val="16"/>
                <w:szCs w:val="16"/>
                <w:lang w:val="sl-SI"/>
              </w:rPr>
              <w:t>Stavbe za izobraževanje in znanstvenoraziskovalno delo</w:t>
            </w:r>
            <w:r w:rsidRPr="00B95E6C">
              <w:rPr>
                <w:sz w:val="16"/>
                <w:szCs w:val="16"/>
                <w:lang w:val="sl-SI"/>
              </w:rPr>
              <w:t xml:space="preserve">) z investicijsko vrednostjo GOI vsaj </w:t>
            </w:r>
            <w:r>
              <w:rPr>
                <w:sz w:val="16"/>
                <w:szCs w:val="16"/>
                <w:lang w:val="sl-SI"/>
              </w:rPr>
              <w:t>3</w:t>
            </w:r>
            <w:r w:rsidRPr="00B95E6C">
              <w:rPr>
                <w:sz w:val="16"/>
                <w:szCs w:val="16"/>
                <w:lang w:val="sl-SI"/>
              </w:rPr>
              <w:t>.000.</w:t>
            </w:r>
            <w:r w:rsidRPr="00FF0DAA">
              <w:rPr>
                <w:sz w:val="16"/>
                <w:szCs w:val="16"/>
                <w:lang w:val="sl-SI"/>
              </w:rPr>
              <w:t>000 EUR brez DDV za katerega je že pridobljeno uporabno dovoljenje</w:t>
            </w:r>
            <w:r>
              <w:rPr>
                <w:sz w:val="16"/>
                <w:szCs w:val="16"/>
                <w:lang w:val="sl-SI"/>
              </w:rPr>
              <w:t>;</w:t>
            </w:r>
          </w:p>
          <w:p w14:paraId="58B4953B" w14:textId="22BDED05" w:rsidR="00676478" w:rsidRPr="009F4206" w:rsidRDefault="003D574D" w:rsidP="00E12287">
            <w:pPr>
              <w:rPr>
                <w:sz w:val="16"/>
                <w:szCs w:val="16"/>
                <w:highlight w:val="yellow"/>
                <w:lang w:val="sl-SI"/>
              </w:rPr>
            </w:pPr>
            <w:r w:rsidRPr="00FF0DAA">
              <w:rPr>
                <w:sz w:val="16"/>
                <w:szCs w:val="16"/>
                <w:lang w:val="sl-SI"/>
              </w:rPr>
              <w:t xml:space="preserve">Vse navedene vrednosti v referenčnih pogojih se nanašajo na posamezno </w:t>
            </w:r>
            <w:r w:rsidRPr="00B95E6C">
              <w:rPr>
                <w:sz w:val="16"/>
                <w:szCs w:val="16"/>
                <w:lang w:val="sl-SI"/>
              </w:rPr>
              <w:t>referenčno delo.</w:t>
            </w:r>
          </w:p>
        </w:tc>
        <w:tc>
          <w:tcPr>
            <w:tcW w:w="2126" w:type="dxa"/>
          </w:tcPr>
          <w:p w14:paraId="63658873" w14:textId="6E9ECEF1" w:rsidR="00676478" w:rsidRPr="007A639A" w:rsidRDefault="00676478" w:rsidP="00676478">
            <w:pPr>
              <w:rPr>
                <w:sz w:val="16"/>
                <w:szCs w:val="16"/>
                <w:lang w:val="sl-SI"/>
              </w:rPr>
            </w:pPr>
            <w:r w:rsidRPr="007A639A">
              <w:rPr>
                <w:sz w:val="16"/>
                <w:szCs w:val="16"/>
                <w:lang w:val="sl-SI"/>
              </w:rPr>
              <w:lastRenderedPageBreak/>
              <w:t xml:space="preserve">Obrazec PODATKI O REFERENČNEM DELU in ustrezna REFERENČNA </w:t>
            </w:r>
            <w:r w:rsidRPr="007A639A">
              <w:rPr>
                <w:sz w:val="16"/>
                <w:szCs w:val="16"/>
                <w:lang w:val="sl-SI"/>
              </w:rPr>
              <w:lastRenderedPageBreak/>
              <w:t>POTRDILA</w:t>
            </w:r>
            <w:r w:rsidR="0071721A" w:rsidRPr="007A639A">
              <w:rPr>
                <w:sz w:val="16"/>
                <w:szCs w:val="16"/>
                <w:lang w:val="sl-SI"/>
              </w:rPr>
              <w:t xml:space="preserve"> in uporabna dovoljenja.</w:t>
            </w:r>
            <w:r w:rsidRPr="007A639A">
              <w:rPr>
                <w:rStyle w:val="Sprotnaopomba-sklic"/>
                <w:sz w:val="16"/>
                <w:szCs w:val="16"/>
                <w:lang w:val="sl-SI"/>
              </w:rPr>
              <w:footnoteReference w:id="2"/>
            </w:r>
            <w:r w:rsidRPr="007A639A">
              <w:rPr>
                <w:sz w:val="16"/>
                <w:szCs w:val="16"/>
                <w:lang w:val="sl-SI"/>
              </w:rPr>
              <w:t xml:space="preserve"> </w:t>
            </w:r>
          </w:p>
          <w:p w14:paraId="22CDD99E" w14:textId="32543442" w:rsidR="00676478" w:rsidRPr="007A639A" w:rsidRDefault="00676478" w:rsidP="00676478">
            <w:pPr>
              <w:rPr>
                <w:sz w:val="16"/>
                <w:szCs w:val="16"/>
                <w:lang w:val="sl-SI"/>
              </w:rPr>
            </w:pPr>
            <w:r w:rsidRPr="007A639A">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tc>
        <w:tc>
          <w:tcPr>
            <w:tcW w:w="3401" w:type="dxa"/>
          </w:tcPr>
          <w:p w14:paraId="4E224C6D" w14:textId="72798924" w:rsidR="00676478" w:rsidRPr="007A639A" w:rsidRDefault="00676478" w:rsidP="00676478">
            <w:pPr>
              <w:rPr>
                <w:sz w:val="16"/>
                <w:szCs w:val="16"/>
                <w:lang w:val="sl-SI"/>
              </w:rPr>
            </w:pPr>
            <w:r w:rsidRPr="007A639A">
              <w:rPr>
                <w:sz w:val="16"/>
                <w:szCs w:val="16"/>
                <w:lang w:val="sl-SI"/>
              </w:rPr>
              <w:lastRenderedPageBreak/>
              <w:t xml:space="preserve">V primeru partnerskih ponudb ali ponudb s podizvajalci, subjekti pogoj izpolnijo kumulativno. V primeru, če se ponudnik za </w:t>
            </w:r>
            <w:r w:rsidRPr="007A639A">
              <w:rPr>
                <w:sz w:val="16"/>
                <w:szCs w:val="16"/>
                <w:lang w:val="sl-SI"/>
              </w:rPr>
              <w:lastRenderedPageBreak/>
              <w:t xml:space="preserve">izpolnjevanje pogoja sklicuje na partnerje, podizvajalce ali druge gospodarske subjekte, morajo biti navedeni subjekti v okviru konkretnega posla nominirani za opravljanje navedenih del najmanj v višini 50% vrednosti del za katere so podali reference. </w:t>
            </w:r>
          </w:p>
        </w:tc>
      </w:tr>
      <w:tr w:rsidR="005F71AC" w:rsidRPr="007F65BA" w14:paraId="2ACC77EE" w14:textId="77777777" w:rsidTr="0094686A">
        <w:trPr>
          <w:trHeight w:val="764"/>
        </w:trPr>
        <w:tc>
          <w:tcPr>
            <w:tcW w:w="3823" w:type="dxa"/>
          </w:tcPr>
          <w:p w14:paraId="07A3756A" w14:textId="77777777" w:rsidR="00290454" w:rsidRPr="00B95E6C" w:rsidRDefault="00290454" w:rsidP="00290454">
            <w:pPr>
              <w:rPr>
                <w:sz w:val="16"/>
                <w:szCs w:val="16"/>
                <w:lang w:val="sl-SI"/>
              </w:rPr>
            </w:pPr>
            <w:r w:rsidRPr="00B95E6C">
              <w:rPr>
                <w:sz w:val="16"/>
                <w:szCs w:val="16"/>
                <w:lang w:val="sl-SI"/>
              </w:rPr>
              <w:lastRenderedPageBreak/>
              <w:t>Ponudnik zagotavlja:</w:t>
            </w:r>
          </w:p>
          <w:p w14:paraId="24DC28BE" w14:textId="77777777" w:rsidR="00290454" w:rsidRPr="00B95E6C" w:rsidRDefault="00290454" w:rsidP="007D6B08">
            <w:pPr>
              <w:pStyle w:val="Odstavekseznama"/>
              <w:numPr>
                <w:ilvl w:val="0"/>
                <w:numId w:val="44"/>
              </w:numPr>
              <w:rPr>
                <w:sz w:val="16"/>
                <w:szCs w:val="16"/>
                <w:lang w:val="sl-SI"/>
              </w:rPr>
            </w:pPr>
            <w:bookmarkStart w:id="22" w:name="_Hlk203663551"/>
            <w:r w:rsidRPr="00B95E6C">
              <w:rPr>
                <w:sz w:val="16"/>
                <w:szCs w:val="16"/>
                <w:lang w:val="sl-SI"/>
              </w:rPr>
              <w:t>VODJO PROJEKTIRANJA:</w:t>
            </w:r>
          </w:p>
          <w:p w14:paraId="2D13D492" w14:textId="77777777" w:rsidR="00290454" w:rsidRPr="00B95E6C" w:rsidRDefault="00290454" w:rsidP="007D6B08">
            <w:pPr>
              <w:pStyle w:val="Odstavekseznama"/>
              <w:numPr>
                <w:ilvl w:val="1"/>
                <w:numId w:val="44"/>
              </w:numPr>
              <w:rPr>
                <w:sz w:val="16"/>
                <w:szCs w:val="16"/>
                <w:lang w:val="sl-SI"/>
              </w:rPr>
            </w:pPr>
            <w:r w:rsidRPr="00B95E6C">
              <w:rPr>
                <w:sz w:val="16"/>
                <w:szCs w:val="16"/>
                <w:lang w:val="sl-SI"/>
              </w:rPr>
              <w:t>izpolnjuje pogoje po veljavnem zakonu za vodjo projektiranja</w:t>
            </w:r>
          </w:p>
          <w:p w14:paraId="6CCEACD1" w14:textId="77777777" w:rsidR="00290454" w:rsidRPr="00B95E6C" w:rsidRDefault="00290454" w:rsidP="007D6B08">
            <w:pPr>
              <w:pStyle w:val="Odstavekseznama"/>
              <w:numPr>
                <w:ilvl w:val="1"/>
                <w:numId w:val="44"/>
              </w:numPr>
              <w:rPr>
                <w:sz w:val="16"/>
                <w:szCs w:val="16"/>
                <w:lang w:val="sl-SI"/>
              </w:rPr>
            </w:pPr>
            <w:r w:rsidRPr="00B95E6C">
              <w:rPr>
                <w:sz w:val="16"/>
                <w:szCs w:val="16"/>
                <w:lang w:val="sl-SI"/>
              </w:rPr>
              <w:t>ima znanje slovenskega jezika (oziroma mu je zagotovljen ustrezen prevajalec)</w:t>
            </w:r>
          </w:p>
          <w:p w14:paraId="4FC8CE94" w14:textId="1C3D975F" w:rsidR="00290454" w:rsidRPr="00B95E6C" w:rsidRDefault="00290454" w:rsidP="007D6B08">
            <w:pPr>
              <w:pStyle w:val="Odstavekseznama"/>
              <w:numPr>
                <w:ilvl w:val="1"/>
                <w:numId w:val="44"/>
              </w:numPr>
              <w:rPr>
                <w:sz w:val="16"/>
                <w:szCs w:val="16"/>
                <w:lang w:val="sl-SI"/>
              </w:rPr>
            </w:pPr>
            <w:r w:rsidRPr="00B95E6C">
              <w:rPr>
                <w:sz w:val="16"/>
                <w:szCs w:val="16"/>
                <w:lang w:val="sl-SI"/>
              </w:rPr>
              <w:t xml:space="preserve">v zadnjih </w:t>
            </w:r>
            <w:r>
              <w:rPr>
                <w:sz w:val="16"/>
                <w:szCs w:val="16"/>
                <w:lang w:val="sl-SI"/>
              </w:rPr>
              <w:t>petih</w:t>
            </w:r>
            <w:r w:rsidRPr="00B95E6C">
              <w:rPr>
                <w:sz w:val="16"/>
                <w:szCs w:val="16"/>
                <w:lang w:val="sl-SI"/>
              </w:rPr>
              <w:t xml:space="preserve"> (</w:t>
            </w:r>
            <w:r>
              <w:rPr>
                <w:sz w:val="16"/>
                <w:szCs w:val="16"/>
                <w:lang w:val="sl-SI"/>
              </w:rPr>
              <w:t>5</w:t>
            </w:r>
            <w:r w:rsidRPr="00B95E6C">
              <w:rPr>
                <w:sz w:val="16"/>
                <w:szCs w:val="16"/>
                <w:lang w:val="sl-SI"/>
              </w:rPr>
              <w:t>) letih pred objavo tega naročila na portalu javnih naročil je prevzel vlogo odgovornega vodje projekta, pri izvedbi vsaj enega (1) referenčnega dela, ki zajema projektiranje objekta klasifikacije CC-SI 1</w:t>
            </w:r>
            <w:r>
              <w:rPr>
                <w:sz w:val="16"/>
                <w:szCs w:val="16"/>
                <w:lang w:val="sl-SI"/>
              </w:rPr>
              <w:t>263</w:t>
            </w:r>
            <w:r w:rsidRPr="00B95E6C">
              <w:rPr>
                <w:sz w:val="16"/>
                <w:szCs w:val="16"/>
                <w:lang w:val="sl-SI"/>
              </w:rPr>
              <w:t xml:space="preserve"> (</w:t>
            </w:r>
            <w:r w:rsidRPr="00E034C1">
              <w:rPr>
                <w:sz w:val="16"/>
                <w:szCs w:val="16"/>
                <w:lang w:val="sl-SI"/>
              </w:rPr>
              <w:t>Stavbe za izobraževanje in znanstvenoraziskovalno delo</w:t>
            </w:r>
            <w:r w:rsidRPr="00B95E6C">
              <w:rPr>
                <w:sz w:val="16"/>
                <w:szCs w:val="16"/>
                <w:lang w:val="sl-SI"/>
              </w:rPr>
              <w:t xml:space="preserve">) z investicijsko vrednostjo GOI vsaj </w:t>
            </w:r>
            <w:r>
              <w:rPr>
                <w:sz w:val="16"/>
                <w:szCs w:val="16"/>
                <w:lang w:val="sl-SI"/>
              </w:rPr>
              <w:t>3</w:t>
            </w:r>
            <w:r w:rsidRPr="00B95E6C">
              <w:rPr>
                <w:sz w:val="16"/>
                <w:szCs w:val="16"/>
                <w:lang w:val="sl-SI"/>
              </w:rPr>
              <w:t>.000.</w:t>
            </w:r>
            <w:r w:rsidRPr="00FF0DAA">
              <w:rPr>
                <w:sz w:val="16"/>
                <w:szCs w:val="16"/>
                <w:lang w:val="sl-SI"/>
              </w:rPr>
              <w:t>000 EUR brez DDV</w:t>
            </w:r>
            <w:r w:rsidRPr="00B95E6C">
              <w:rPr>
                <w:sz w:val="16"/>
                <w:szCs w:val="16"/>
                <w:lang w:val="sl-SI"/>
              </w:rPr>
              <w:t xml:space="preserve">, </w:t>
            </w:r>
            <w:r w:rsidR="00FB0044" w:rsidRPr="00FB0044">
              <w:rPr>
                <w:sz w:val="16"/>
                <w:szCs w:val="16"/>
                <w:lang w:val="sl-SI"/>
              </w:rPr>
              <w:t>pri čemer so morali biti v okviru referenčnega dela izdelani vsaj PZI, PID in DZO</w:t>
            </w:r>
            <w:r w:rsidRPr="00B95E6C">
              <w:rPr>
                <w:sz w:val="16"/>
                <w:szCs w:val="16"/>
                <w:lang w:val="sl-SI"/>
              </w:rPr>
              <w:t>.</w:t>
            </w:r>
          </w:p>
          <w:p w14:paraId="65A9D8F5" w14:textId="77777777" w:rsidR="00290454" w:rsidRPr="00B95E6C" w:rsidRDefault="00290454" w:rsidP="007D6B08">
            <w:pPr>
              <w:pStyle w:val="Odstavekseznama"/>
              <w:numPr>
                <w:ilvl w:val="0"/>
                <w:numId w:val="44"/>
              </w:numPr>
              <w:rPr>
                <w:sz w:val="16"/>
                <w:szCs w:val="16"/>
                <w:lang w:val="sl-SI"/>
              </w:rPr>
            </w:pPr>
            <w:r w:rsidRPr="00B95E6C">
              <w:rPr>
                <w:sz w:val="16"/>
                <w:szCs w:val="16"/>
                <w:lang w:val="sl-SI"/>
              </w:rPr>
              <w:t>VODJO GRADNJE, ki izpolnjuje naslednje zahteve:</w:t>
            </w:r>
          </w:p>
          <w:p w14:paraId="3FF51D00" w14:textId="77777777" w:rsidR="00290454" w:rsidRPr="00B95E6C" w:rsidRDefault="00290454" w:rsidP="007D6B08">
            <w:pPr>
              <w:pStyle w:val="Odstavekseznama"/>
              <w:numPr>
                <w:ilvl w:val="1"/>
                <w:numId w:val="44"/>
              </w:numPr>
              <w:rPr>
                <w:sz w:val="16"/>
                <w:szCs w:val="16"/>
                <w:lang w:val="sl-SI"/>
              </w:rPr>
            </w:pPr>
            <w:r w:rsidRPr="00B95E6C">
              <w:rPr>
                <w:sz w:val="16"/>
                <w:szCs w:val="16"/>
                <w:lang w:val="sl-SI"/>
              </w:rPr>
              <w:t>ima strokovno izobrazbo s področja gradbeništva</w:t>
            </w:r>
          </w:p>
          <w:p w14:paraId="3966555A" w14:textId="77777777" w:rsidR="00290454" w:rsidRPr="00B95E6C" w:rsidRDefault="00290454" w:rsidP="007D6B08">
            <w:pPr>
              <w:pStyle w:val="Odstavekseznama"/>
              <w:numPr>
                <w:ilvl w:val="1"/>
                <w:numId w:val="44"/>
              </w:numPr>
              <w:rPr>
                <w:sz w:val="16"/>
                <w:szCs w:val="16"/>
                <w:lang w:val="sl-SI"/>
              </w:rPr>
            </w:pPr>
            <w:r w:rsidRPr="00B95E6C">
              <w:rPr>
                <w:sz w:val="16"/>
                <w:szCs w:val="16"/>
                <w:lang w:val="sl-SI"/>
              </w:rPr>
              <w:t>izpolnjuje pogoje po veljavnem gradbenem zakonu za vodjo gradenj za zahtevne objekte</w:t>
            </w:r>
          </w:p>
          <w:p w14:paraId="25E53B0F" w14:textId="77777777" w:rsidR="00290454" w:rsidRPr="00B95E6C" w:rsidRDefault="00290454" w:rsidP="007D6B08">
            <w:pPr>
              <w:pStyle w:val="Odstavekseznama"/>
              <w:numPr>
                <w:ilvl w:val="1"/>
                <w:numId w:val="44"/>
              </w:numPr>
              <w:spacing w:after="120" w:line="264" w:lineRule="auto"/>
              <w:rPr>
                <w:sz w:val="16"/>
                <w:szCs w:val="16"/>
                <w:lang w:val="sl-SI"/>
              </w:rPr>
            </w:pPr>
            <w:r w:rsidRPr="00B95E6C">
              <w:rPr>
                <w:sz w:val="16"/>
                <w:szCs w:val="16"/>
                <w:lang w:val="sl-SI"/>
              </w:rPr>
              <w:t xml:space="preserve">vpisan je v imenik pooblaščenih inženirjev, vodij del ali seznam gospodarskih subjektov, ki opravljajo arhitekturno in inženirsko dejavnost pristojne poklicne zbornice v Republiki Sloveniji </w:t>
            </w:r>
            <w:r w:rsidRPr="00B95E6C">
              <w:rPr>
                <w:sz w:val="16"/>
                <w:szCs w:val="16"/>
                <w:lang w:val="sl-SI"/>
              </w:rPr>
              <w:lastRenderedPageBreak/>
              <w:t xml:space="preserve">oziroma za ta vpis izpolnjuje predpisane pogoje </w:t>
            </w:r>
          </w:p>
          <w:p w14:paraId="7526A5EE" w14:textId="77777777" w:rsidR="00290454" w:rsidRDefault="00290454" w:rsidP="007D6B08">
            <w:pPr>
              <w:pStyle w:val="Odstavekseznama"/>
              <w:numPr>
                <w:ilvl w:val="1"/>
                <w:numId w:val="44"/>
              </w:numPr>
              <w:rPr>
                <w:sz w:val="16"/>
                <w:szCs w:val="16"/>
                <w:lang w:val="sl-SI"/>
              </w:rPr>
            </w:pPr>
            <w:r w:rsidRPr="00B95E6C">
              <w:rPr>
                <w:sz w:val="16"/>
                <w:szCs w:val="16"/>
                <w:lang w:val="sl-SI"/>
              </w:rPr>
              <w:t>ima znanje slovenskega jezika (oziroma mu je zagotovljen ustrezen prevajalec);</w:t>
            </w:r>
          </w:p>
          <w:p w14:paraId="35384A98" w14:textId="15FC6F08" w:rsidR="005F71AC" w:rsidRPr="00290454" w:rsidRDefault="00290454" w:rsidP="007D6B08">
            <w:pPr>
              <w:pStyle w:val="Odstavekseznama"/>
              <w:numPr>
                <w:ilvl w:val="1"/>
                <w:numId w:val="44"/>
              </w:numPr>
              <w:rPr>
                <w:sz w:val="16"/>
                <w:szCs w:val="16"/>
                <w:lang w:val="sl-SI"/>
              </w:rPr>
            </w:pPr>
            <w:r w:rsidRPr="00290454">
              <w:rPr>
                <w:sz w:val="16"/>
                <w:szCs w:val="16"/>
                <w:lang w:val="sl-SI"/>
              </w:rPr>
              <w:t>v zadnjih petih (5) letih pred objavo tega naročila na portalu javnih naročil je prevzel vlogo</w:t>
            </w:r>
            <w:r>
              <w:rPr>
                <w:sz w:val="16"/>
                <w:szCs w:val="16"/>
                <w:lang w:val="sl-SI"/>
              </w:rPr>
              <w:t xml:space="preserve"> vodje gradnje ali</w:t>
            </w:r>
            <w:r w:rsidRPr="00290454">
              <w:rPr>
                <w:sz w:val="16"/>
                <w:szCs w:val="16"/>
                <w:lang w:val="sl-SI"/>
              </w:rPr>
              <w:t xml:space="preserve"> odgovornega vodje del pri izvedbi vsaj enega (1) referenčna dela, ki zajema gradnjo objekta klasifikacije CC-SI 1263 (Stavbe za izobraževanje in znanstvenoraziskovalno delo) z investicijsko vrednostjo GOI vsaj 3.000.000 EUR brez DDV za katerega je že pridobljeno uporabno dovoljenje.</w:t>
            </w:r>
            <w:bookmarkEnd w:id="22"/>
          </w:p>
        </w:tc>
        <w:tc>
          <w:tcPr>
            <w:tcW w:w="2126" w:type="dxa"/>
          </w:tcPr>
          <w:p w14:paraId="3A29DA59" w14:textId="5006BBB7" w:rsidR="005F71AC" w:rsidRPr="007A639A" w:rsidRDefault="005F71AC" w:rsidP="005F71AC">
            <w:pPr>
              <w:rPr>
                <w:sz w:val="16"/>
                <w:szCs w:val="16"/>
                <w:lang w:val="sl-SI"/>
              </w:rPr>
            </w:pPr>
            <w:r w:rsidRPr="007A639A">
              <w:rPr>
                <w:sz w:val="16"/>
                <w:szCs w:val="16"/>
                <w:lang w:val="sl-SI"/>
              </w:rPr>
              <w:lastRenderedPageBreak/>
              <w:t>Obrazec PODATKI O KADROVSKIH ZMOGLJIVOSTIH, PODATKI O REFERENČNEM DELU in ustrezna REFERENČNA POTRDILA</w:t>
            </w:r>
            <w:r w:rsidR="00290454">
              <w:rPr>
                <w:sz w:val="16"/>
                <w:szCs w:val="16"/>
                <w:lang w:val="sl-SI"/>
              </w:rPr>
              <w:t xml:space="preserve"> in uporabna dovoljenja</w:t>
            </w:r>
            <w:r w:rsidRPr="007A639A">
              <w:rPr>
                <w:sz w:val="16"/>
                <w:szCs w:val="16"/>
                <w:lang w:val="sl-SI"/>
              </w:rPr>
              <w:t>.</w:t>
            </w:r>
            <w:r w:rsidRPr="007A639A">
              <w:rPr>
                <w:rStyle w:val="Sprotnaopomba-sklic"/>
                <w:sz w:val="16"/>
                <w:szCs w:val="16"/>
                <w:lang w:val="sl-SI"/>
              </w:rPr>
              <w:footnoteReference w:id="3"/>
            </w:r>
          </w:p>
          <w:p w14:paraId="72AA5954" w14:textId="77777777" w:rsidR="005F71AC" w:rsidRPr="007A639A" w:rsidRDefault="005F71AC" w:rsidP="005F71AC">
            <w:pPr>
              <w:rPr>
                <w:sz w:val="16"/>
                <w:szCs w:val="16"/>
                <w:lang w:val="sl-SI"/>
              </w:rPr>
            </w:pPr>
            <w:r w:rsidRPr="007A639A">
              <w:rPr>
                <w:sz w:val="16"/>
                <w:szCs w:val="16"/>
                <w:lang w:val="sl-SI"/>
              </w:rPr>
              <w:t>Naročnik ima pravico preveriti podatke pri potrjevalcih predloženih referenčnih potrdil, ki so osnova za presojanje ustreznosti reference, ali od prijavitelja zahtevati predložitev dodatnih dokazil (npr. projektna dokumentacija, pogodba, itd.).</w:t>
            </w:r>
          </w:p>
          <w:p w14:paraId="4B928330" w14:textId="0C31D2EC" w:rsidR="005F71AC" w:rsidRPr="007A639A" w:rsidRDefault="005F71AC" w:rsidP="005F71AC">
            <w:pPr>
              <w:rPr>
                <w:sz w:val="16"/>
                <w:szCs w:val="16"/>
                <w:lang w:val="sl-SI"/>
              </w:rPr>
            </w:pPr>
            <w:r w:rsidRPr="007A639A">
              <w:rPr>
                <w:sz w:val="16"/>
                <w:szCs w:val="16"/>
                <w:lang w:val="sl-SI"/>
              </w:rPr>
              <w:t>Za vodjo gradnje, ki ob oddaji ponudbe še ni vpisan v ustrezen imenik, mora ponudnik podati izjavo, da izpolnjuje vse predpisane pogoje za vpis in da bo v primeru, če bo na razpisu izbran, pred podpisom pogodbe predložil dokazilo o tem vpisu.</w:t>
            </w:r>
          </w:p>
        </w:tc>
        <w:tc>
          <w:tcPr>
            <w:tcW w:w="3401" w:type="dxa"/>
          </w:tcPr>
          <w:p w14:paraId="4EBFAFEA" w14:textId="7E80FC09" w:rsidR="005F71AC" w:rsidRPr="007A639A" w:rsidRDefault="005F71AC" w:rsidP="005F71AC">
            <w:pPr>
              <w:rPr>
                <w:sz w:val="16"/>
                <w:szCs w:val="16"/>
                <w:lang w:val="sl-SI"/>
              </w:rPr>
            </w:pPr>
            <w:r w:rsidRPr="007A639A">
              <w:rPr>
                <w:sz w:val="16"/>
                <w:szCs w:val="16"/>
                <w:lang w:val="sl-SI"/>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tc>
      </w:tr>
    </w:tbl>
    <w:p w14:paraId="2496A7D6" w14:textId="77777777" w:rsidR="00E5092E" w:rsidRPr="007A639A" w:rsidRDefault="00E5092E" w:rsidP="00BD1473">
      <w:pPr>
        <w:pStyle w:val="Naslov2"/>
        <w:numPr>
          <w:ilvl w:val="1"/>
          <w:numId w:val="1"/>
        </w:numPr>
        <w:rPr>
          <w:rFonts w:asciiTheme="minorHAnsi" w:hAnsiTheme="minorHAnsi"/>
          <w:lang w:val="sl-SI"/>
        </w:rPr>
      </w:pPr>
      <w:bookmarkStart w:id="23" w:name="_Toc231547911"/>
      <w:r w:rsidRPr="007A639A">
        <w:rPr>
          <w:rFonts w:asciiTheme="minorHAnsi" w:hAnsiTheme="minorHAnsi"/>
          <w:lang w:val="sl-SI"/>
        </w:rPr>
        <w:t>MERILA</w:t>
      </w:r>
      <w:bookmarkEnd w:id="23"/>
    </w:p>
    <w:p w14:paraId="53624142" w14:textId="3DC3EC85" w:rsidR="00702C49" w:rsidRPr="007A639A" w:rsidRDefault="00702C49" w:rsidP="00702C49">
      <w:pPr>
        <w:rPr>
          <w:lang w:val="sl-SI"/>
        </w:rPr>
      </w:pPr>
      <w:r w:rsidRPr="007A639A">
        <w:rPr>
          <w:lang w:val="sl-SI"/>
        </w:rPr>
        <w:t xml:space="preserve">Merila za izbor najugodnejše ponudbe </w:t>
      </w:r>
      <w:r w:rsidR="005F71AC" w:rsidRPr="007A639A">
        <w:rPr>
          <w:lang w:val="sl-SI"/>
        </w:rPr>
        <w:t>je</w:t>
      </w:r>
      <w:r w:rsidRPr="007A639A">
        <w:rPr>
          <w:lang w:val="sl-SI"/>
        </w:rPr>
        <w:t>:</w:t>
      </w:r>
    </w:p>
    <w:p w14:paraId="55DAE4C1" w14:textId="0F76ABBB" w:rsidR="00234509" w:rsidRDefault="00234509" w:rsidP="002636A6">
      <w:pPr>
        <w:numPr>
          <w:ilvl w:val="0"/>
          <w:numId w:val="12"/>
        </w:numPr>
        <w:jc w:val="both"/>
        <w:rPr>
          <w:lang w:val="sl-SI"/>
        </w:rPr>
      </w:pPr>
      <w:r w:rsidRPr="007A639A">
        <w:rPr>
          <w:b/>
          <w:lang w:val="sl-SI"/>
        </w:rPr>
        <w:t xml:space="preserve">Cena </w:t>
      </w:r>
      <w:r w:rsidRPr="007A639A">
        <w:rPr>
          <w:lang w:val="sl-SI"/>
        </w:rPr>
        <w:sym w:font="Wingdings" w:char="F0E0"/>
      </w:r>
      <w:r w:rsidRPr="007A639A">
        <w:rPr>
          <w:lang w:val="sl-SI"/>
        </w:rPr>
        <w:t xml:space="preserve"> Relevantna je skupna cena iz obrazca PONUDBA brez DDV. Upošteva se cena na dve decimalni mesti natan</w:t>
      </w:r>
      <w:r w:rsidRPr="007A639A">
        <w:rPr>
          <w:rFonts w:cs="Cambria"/>
          <w:lang w:val="sl-SI"/>
        </w:rPr>
        <w:t>č</w:t>
      </w:r>
      <w:r w:rsidRPr="007A639A">
        <w:rPr>
          <w:lang w:val="sl-SI"/>
        </w:rPr>
        <w:t xml:space="preserve">no. Pri merilu »cena« prejme ponudnik, ki bo ponudil najnižjo ceno, </w:t>
      </w:r>
      <w:r w:rsidR="007E194F">
        <w:rPr>
          <w:b/>
          <w:bCs/>
          <w:lang w:val="sl-SI"/>
        </w:rPr>
        <w:t>9</w:t>
      </w:r>
      <w:r w:rsidR="00A643E1">
        <w:rPr>
          <w:b/>
          <w:bCs/>
          <w:lang w:val="sl-SI"/>
        </w:rPr>
        <w:t>8</w:t>
      </w:r>
      <w:r w:rsidR="00797188" w:rsidRPr="007A639A">
        <w:rPr>
          <w:b/>
          <w:bCs/>
          <w:lang w:val="sl-SI"/>
        </w:rPr>
        <w:t xml:space="preserve"> </w:t>
      </w:r>
      <w:r w:rsidRPr="007A639A">
        <w:rPr>
          <w:b/>
          <w:bCs/>
          <w:lang w:val="sl-SI"/>
        </w:rPr>
        <w:t>to</w:t>
      </w:r>
      <w:r w:rsidRPr="007A639A">
        <w:rPr>
          <w:rFonts w:cs="Cambria"/>
          <w:b/>
          <w:bCs/>
          <w:lang w:val="sl-SI"/>
        </w:rPr>
        <w:t>č</w:t>
      </w:r>
      <w:r w:rsidRPr="007A639A">
        <w:rPr>
          <w:b/>
          <w:bCs/>
          <w:lang w:val="sl-SI"/>
        </w:rPr>
        <w:t>k</w:t>
      </w:r>
      <w:r w:rsidRPr="007A639A">
        <w:rPr>
          <w:lang w:val="sl-SI"/>
        </w:rPr>
        <w:t>, ostale ponudbe pa dobijo to</w:t>
      </w:r>
      <w:r w:rsidRPr="007A639A">
        <w:rPr>
          <w:rFonts w:cs="Cambria"/>
          <w:lang w:val="sl-SI"/>
        </w:rPr>
        <w:t>č</w:t>
      </w:r>
      <w:r w:rsidRPr="007A639A">
        <w:rPr>
          <w:lang w:val="sl-SI"/>
        </w:rPr>
        <w:t xml:space="preserve">ke po formuli: število točk = (Najnižja ponujena cena/ponujena cena) x </w:t>
      </w:r>
      <w:r w:rsidR="007E194F">
        <w:rPr>
          <w:lang w:val="sl-SI"/>
        </w:rPr>
        <w:t>9</w:t>
      </w:r>
      <w:r w:rsidR="00A643E1">
        <w:rPr>
          <w:lang w:val="sl-SI"/>
        </w:rPr>
        <w:t>8</w:t>
      </w:r>
      <w:r w:rsidRPr="007A639A">
        <w:rPr>
          <w:lang w:val="sl-SI"/>
        </w:rPr>
        <w:t>.</w:t>
      </w:r>
    </w:p>
    <w:p w14:paraId="1A60CC40" w14:textId="1715C738" w:rsidR="009F3570" w:rsidRPr="009F3570" w:rsidRDefault="009F3570" w:rsidP="009F3570">
      <w:pPr>
        <w:pStyle w:val="Odstavekseznama"/>
        <w:numPr>
          <w:ilvl w:val="0"/>
          <w:numId w:val="12"/>
        </w:numPr>
        <w:rPr>
          <w:bCs/>
          <w:lang w:val="sl-SI"/>
        </w:rPr>
      </w:pPr>
      <w:r>
        <w:rPr>
          <w:b/>
          <w:lang w:val="sl-SI"/>
        </w:rPr>
        <w:t>Izkušnje vodje gradnje</w:t>
      </w:r>
      <w:r w:rsidRPr="00E96F4C">
        <w:rPr>
          <w:b/>
          <w:lang w:val="sl-SI"/>
        </w:rPr>
        <w:t xml:space="preserve"> </w:t>
      </w:r>
      <w:r w:rsidRPr="00460170">
        <w:rPr>
          <w:bCs/>
          <w:lang w:val="sl-SI"/>
        </w:rPr>
        <w:sym w:font="Wingdings" w:char="F0E0"/>
      </w:r>
      <w:r>
        <w:rPr>
          <w:bCs/>
          <w:lang w:val="sl-SI"/>
        </w:rPr>
        <w:t xml:space="preserve"> Relevantne so delovne izkušnje vodje gradnje (v letih). Ponudnik prejme za vsakih dopolnjenih </w:t>
      </w:r>
      <w:r w:rsidR="00A643E1">
        <w:rPr>
          <w:bCs/>
          <w:lang w:val="sl-SI"/>
        </w:rPr>
        <w:t>deset</w:t>
      </w:r>
      <w:r>
        <w:rPr>
          <w:bCs/>
          <w:lang w:val="sl-SI"/>
        </w:rPr>
        <w:t xml:space="preserve"> (</w:t>
      </w:r>
      <w:r w:rsidR="00A643E1">
        <w:rPr>
          <w:bCs/>
          <w:lang w:val="sl-SI"/>
        </w:rPr>
        <w:t>10</w:t>
      </w:r>
      <w:r>
        <w:rPr>
          <w:bCs/>
          <w:lang w:val="sl-SI"/>
        </w:rPr>
        <w:t xml:space="preserve">) let delovnih izkušenj nominiranega vodje </w:t>
      </w:r>
      <w:r w:rsidR="003D17F4">
        <w:rPr>
          <w:bCs/>
          <w:lang w:val="sl-SI"/>
        </w:rPr>
        <w:t>gradnje</w:t>
      </w:r>
      <w:r>
        <w:rPr>
          <w:bCs/>
          <w:lang w:val="sl-SI"/>
        </w:rPr>
        <w:t xml:space="preserve"> nad osnovno zahtevo eno (1) točko, skupno pa </w:t>
      </w:r>
      <w:r w:rsidRPr="000D564F">
        <w:rPr>
          <w:b/>
          <w:lang w:val="sl-SI"/>
        </w:rPr>
        <w:t xml:space="preserve">največ </w:t>
      </w:r>
      <w:r w:rsidR="00EB7FBC">
        <w:rPr>
          <w:b/>
          <w:lang w:val="sl-SI"/>
        </w:rPr>
        <w:t>dve</w:t>
      </w:r>
      <w:r w:rsidRPr="000D564F">
        <w:rPr>
          <w:b/>
          <w:lang w:val="sl-SI"/>
        </w:rPr>
        <w:t xml:space="preserve"> (</w:t>
      </w:r>
      <w:r w:rsidR="00EB7FBC">
        <w:rPr>
          <w:b/>
          <w:lang w:val="sl-SI"/>
        </w:rPr>
        <w:t>2</w:t>
      </w:r>
      <w:r w:rsidRPr="000D564F">
        <w:rPr>
          <w:b/>
          <w:lang w:val="sl-SI"/>
        </w:rPr>
        <w:t>) točk</w:t>
      </w:r>
      <w:r w:rsidR="00EB7FBC">
        <w:rPr>
          <w:b/>
          <w:lang w:val="sl-SI"/>
        </w:rPr>
        <w:t>i</w:t>
      </w:r>
      <w:r>
        <w:rPr>
          <w:bCs/>
          <w:lang w:val="sl-SI"/>
        </w:rPr>
        <w:t>.</w:t>
      </w:r>
    </w:p>
    <w:p w14:paraId="5CEAAC98" w14:textId="1957BBF2" w:rsidR="00702C49" w:rsidRPr="007A639A" w:rsidRDefault="00702C49" w:rsidP="00702C49">
      <w:pPr>
        <w:jc w:val="both"/>
        <w:rPr>
          <w:lang w:val="sl-SI"/>
        </w:rPr>
      </w:pPr>
      <w:r w:rsidRPr="007A639A">
        <w:rPr>
          <w:lang w:val="sl-SI"/>
        </w:rPr>
        <w:t>Maksimalno skupno število to</w:t>
      </w:r>
      <w:r w:rsidRPr="007A639A">
        <w:rPr>
          <w:rFonts w:cs="Cambria"/>
          <w:lang w:val="sl-SI"/>
        </w:rPr>
        <w:t>č</w:t>
      </w:r>
      <w:r w:rsidRPr="007A639A">
        <w:rPr>
          <w:lang w:val="sl-SI"/>
        </w:rPr>
        <w:t xml:space="preserve">k je </w:t>
      </w:r>
      <w:r w:rsidR="00EB7FBC">
        <w:rPr>
          <w:b/>
          <w:lang w:val="sl-SI"/>
        </w:rPr>
        <w:t>100</w:t>
      </w:r>
      <w:r w:rsidRPr="007A639A">
        <w:rPr>
          <w:lang w:val="sl-SI"/>
        </w:rPr>
        <w:t>.</w:t>
      </w:r>
    </w:p>
    <w:p w14:paraId="3013F788" w14:textId="3B15ECA1" w:rsidR="002828FB" w:rsidRPr="007A639A" w:rsidRDefault="00EF504B" w:rsidP="00D00F4A">
      <w:pPr>
        <w:jc w:val="both"/>
        <w:rPr>
          <w:lang w:val="sl-SI"/>
        </w:rPr>
      </w:pPr>
      <w:r w:rsidRPr="007A639A">
        <w:rPr>
          <w:lang w:val="sl-SI"/>
        </w:rPr>
        <w:t xml:space="preserve">V primeru, da dve pravilni in samostojni </w:t>
      </w:r>
      <w:r w:rsidR="003A1F57" w:rsidRPr="007A639A">
        <w:rPr>
          <w:lang w:val="sl-SI"/>
        </w:rPr>
        <w:t>ponudb</w:t>
      </w:r>
      <w:r w:rsidRPr="007A639A">
        <w:rPr>
          <w:lang w:val="sl-SI"/>
        </w:rPr>
        <w:t xml:space="preserve">i ponujata enako ceno, bo naročnik med njima izbral </w:t>
      </w:r>
      <w:r w:rsidR="00F87A6B" w:rsidRPr="007A639A">
        <w:rPr>
          <w:lang w:val="sl-SI"/>
        </w:rPr>
        <w:t>ponudbo tistega po</w:t>
      </w:r>
      <w:r w:rsidR="001B1649" w:rsidRPr="007A639A">
        <w:rPr>
          <w:lang w:val="sl-SI"/>
        </w:rPr>
        <w:t>nudnika, ki bo</w:t>
      </w:r>
      <w:r w:rsidR="008B1047" w:rsidRPr="007A639A">
        <w:rPr>
          <w:lang w:val="sl-SI"/>
        </w:rPr>
        <w:t xml:space="preserve"> prej oddal ponudbo</w:t>
      </w:r>
      <w:r w:rsidR="001B1649" w:rsidRPr="007A639A">
        <w:rPr>
          <w:lang w:val="sl-SI"/>
        </w:rPr>
        <w:t>.</w:t>
      </w:r>
    </w:p>
    <w:p w14:paraId="090BEF21" w14:textId="77777777" w:rsidR="0056188A" w:rsidRPr="007A639A" w:rsidRDefault="0056188A" w:rsidP="00BD1473">
      <w:pPr>
        <w:pStyle w:val="Naslov2"/>
        <w:numPr>
          <w:ilvl w:val="1"/>
          <w:numId w:val="1"/>
        </w:numPr>
        <w:rPr>
          <w:rFonts w:asciiTheme="minorHAnsi" w:hAnsiTheme="minorHAnsi"/>
          <w:lang w:val="sl-SI"/>
        </w:rPr>
      </w:pPr>
      <w:bookmarkStart w:id="24" w:name="_Toc231547912"/>
      <w:r w:rsidRPr="007A639A">
        <w:rPr>
          <w:rFonts w:asciiTheme="minorHAnsi" w:hAnsiTheme="minorHAnsi"/>
          <w:lang w:val="sl-SI"/>
        </w:rPr>
        <w:t>ZAVAROVANJA</w:t>
      </w:r>
      <w:bookmarkEnd w:id="24"/>
    </w:p>
    <w:p w14:paraId="29E18CD9" w14:textId="4FF6552A" w:rsidR="006E6ED6" w:rsidRPr="007A639A" w:rsidRDefault="006E6ED6" w:rsidP="00BD1473">
      <w:pPr>
        <w:pStyle w:val="Naslov3"/>
        <w:numPr>
          <w:ilvl w:val="2"/>
          <w:numId w:val="1"/>
        </w:numPr>
        <w:rPr>
          <w:rFonts w:asciiTheme="minorHAnsi" w:hAnsiTheme="minorHAnsi"/>
          <w:lang w:val="sl-SI"/>
        </w:rPr>
      </w:pPr>
      <w:bookmarkStart w:id="25" w:name="_Toc231547913"/>
      <w:r w:rsidRPr="007A639A">
        <w:rPr>
          <w:rFonts w:asciiTheme="minorHAnsi" w:hAnsiTheme="minorHAnsi"/>
          <w:lang w:val="sl-SI"/>
        </w:rPr>
        <w:t>ZAVAROVANJE ODGOVORNOSTI</w:t>
      </w:r>
      <w:bookmarkEnd w:id="25"/>
    </w:p>
    <w:p w14:paraId="4CE51BBA" w14:textId="343019F1" w:rsidR="006E6ED6" w:rsidRPr="007A639A" w:rsidRDefault="003A1F57" w:rsidP="006E6ED6">
      <w:pPr>
        <w:jc w:val="both"/>
        <w:rPr>
          <w:lang w:val="sl-SI"/>
        </w:rPr>
      </w:pPr>
      <w:r w:rsidRPr="007A639A">
        <w:rPr>
          <w:lang w:val="sl-SI"/>
        </w:rPr>
        <w:t>Ponudnik</w:t>
      </w:r>
      <w:r w:rsidR="006E6ED6" w:rsidRPr="007A639A">
        <w:rPr>
          <w:lang w:val="sl-SI"/>
        </w:rPr>
        <w:t xml:space="preserve"> je dolžan imeti</w:t>
      </w:r>
      <w:r w:rsidR="00EB5D7B" w:rsidRPr="007A639A">
        <w:rPr>
          <w:lang w:val="sl-SI"/>
        </w:rPr>
        <w:t xml:space="preserve"> ob sklenitvi pogodbe</w:t>
      </w:r>
      <w:r w:rsidR="006E6ED6" w:rsidRPr="007A639A">
        <w:rPr>
          <w:lang w:val="sl-SI"/>
        </w:rPr>
        <w:t xml:space="preserve"> sklenjeno veljavno zavarovanje odgovornosti za škodo, ki bi utegnila nastati investitorjem in tretjim osebam v zvezi z opravljanjem njihove dejavnosti. Višina letne zavarovalne vsote, ki se jo določi v zavarovalni pogodbi, mora biti najmanj v višini  </w:t>
      </w:r>
      <w:r w:rsidR="0004453B" w:rsidRPr="007A639A">
        <w:rPr>
          <w:lang w:val="sl-SI"/>
        </w:rPr>
        <w:t>20</w:t>
      </w:r>
      <w:r w:rsidR="00966B31" w:rsidRPr="007A639A">
        <w:rPr>
          <w:lang w:val="sl-SI"/>
        </w:rPr>
        <w:t>0</w:t>
      </w:r>
      <w:r w:rsidR="006E6ED6" w:rsidRPr="007A639A">
        <w:rPr>
          <w:lang w:val="sl-SI"/>
        </w:rPr>
        <w:t xml:space="preserve">.000,00 EUR. </w:t>
      </w:r>
      <w:r w:rsidRPr="007A639A">
        <w:rPr>
          <w:lang w:val="sl-SI"/>
        </w:rPr>
        <w:t>Ponudnik</w:t>
      </w:r>
      <w:r w:rsidR="006E6ED6" w:rsidRPr="007A639A">
        <w:rPr>
          <w:lang w:val="sl-SI"/>
        </w:rPr>
        <w:t xml:space="preserve"> je dolžan</w:t>
      </w:r>
      <w:r w:rsidR="00EB5D7B" w:rsidRPr="007A639A">
        <w:rPr>
          <w:lang w:val="sl-SI"/>
        </w:rPr>
        <w:t xml:space="preserve"> ob sklenitvi pogodbe naročniku</w:t>
      </w:r>
      <w:r w:rsidR="006E6ED6" w:rsidRPr="007A639A">
        <w:rPr>
          <w:lang w:val="sl-SI"/>
        </w:rPr>
        <w:t xml:space="preserve"> predložiti kopijo veljavne zavarovalne police, iz katere mora biti razvidno kritje odškodninskih zahtevkov do zaključka leta 20</w:t>
      </w:r>
      <w:r w:rsidR="008E3EAF" w:rsidRPr="007A639A">
        <w:rPr>
          <w:lang w:val="sl-SI"/>
        </w:rPr>
        <w:t>2</w:t>
      </w:r>
      <w:r w:rsidR="006D03D2">
        <w:rPr>
          <w:lang w:val="sl-SI"/>
        </w:rPr>
        <w:t>6</w:t>
      </w:r>
      <w:r w:rsidR="006E6ED6" w:rsidRPr="007A639A">
        <w:rPr>
          <w:lang w:val="sl-SI"/>
        </w:rPr>
        <w:t xml:space="preserve"> z možnostjo podaljšanja. Če se med trajanjem izvedbe pogodbe spremenijo roki za izvedbo posla, vrsta storitve, kvaliteta </w:t>
      </w:r>
      <w:r w:rsidR="00C77ED7" w:rsidRPr="007A639A">
        <w:rPr>
          <w:lang w:val="sl-SI"/>
        </w:rPr>
        <w:t xml:space="preserve">ali </w:t>
      </w:r>
      <w:r w:rsidR="006E6ED6" w:rsidRPr="007A639A">
        <w:rPr>
          <w:lang w:val="sl-SI"/>
        </w:rPr>
        <w:t>količina, se morajo temu ustrezno spremeniti tudi pogoji zavarovanja oziroma podaljšati veljavnost zavarovalne police.</w:t>
      </w:r>
    </w:p>
    <w:p w14:paraId="4326D748" w14:textId="76B3D1BA" w:rsidR="00725BDE" w:rsidRDefault="00725BDE" w:rsidP="00BD1473">
      <w:pPr>
        <w:pStyle w:val="Naslov3"/>
        <w:numPr>
          <w:ilvl w:val="2"/>
          <w:numId w:val="1"/>
        </w:numPr>
        <w:rPr>
          <w:rFonts w:asciiTheme="minorHAnsi" w:hAnsiTheme="minorHAnsi"/>
          <w:lang w:val="sl-SI"/>
        </w:rPr>
      </w:pPr>
      <w:bookmarkStart w:id="26" w:name="_Toc231547914"/>
      <w:r>
        <w:rPr>
          <w:rFonts w:asciiTheme="minorHAnsi" w:hAnsiTheme="minorHAnsi"/>
          <w:lang w:val="sl-SI"/>
        </w:rPr>
        <w:t>ZAVAROVANJE ZA RESNOST PONUDBE</w:t>
      </w:r>
      <w:bookmarkEnd w:id="26"/>
    </w:p>
    <w:p w14:paraId="783DB35F" w14:textId="60ECA7FB" w:rsidR="00E64000" w:rsidRPr="00E64000" w:rsidRDefault="00E64000" w:rsidP="00E64000">
      <w:pPr>
        <w:jc w:val="both"/>
        <w:rPr>
          <w:lang w:val="sl-SI"/>
        </w:rPr>
      </w:pPr>
      <w:r w:rsidRPr="00E64000">
        <w:rPr>
          <w:lang w:val="sl-SI"/>
        </w:rPr>
        <w:t xml:space="preserve">Ponudnik </w:t>
      </w:r>
      <w:r>
        <w:rPr>
          <w:lang w:val="sl-SI"/>
        </w:rPr>
        <w:t xml:space="preserve">mora </w:t>
      </w:r>
      <w:r w:rsidRPr="00E64000">
        <w:rPr>
          <w:lang w:val="sl-SI"/>
        </w:rPr>
        <w:t>ob oddaji ponudbe predložiti finančno zavarovanje za resnost ponudbe – brezpogojno in plačljivo na prvi poziv, skladno z vzorcem obrazca garancije po EPGP‐758. Ponudnik lahko predloži bančno garancijo ali kavcijsko zavarovanje.</w:t>
      </w:r>
      <w:r>
        <w:rPr>
          <w:lang w:val="sl-SI"/>
        </w:rPr>
        <w:t xml:space="preserve"> </w:t>
      </w:r>
      <w:r w:rsidRPr="00E64000">
        <w:rPr>
          <w:lang w:val="sl-SI"/>
        </w:rPr>
        <w:t>Višina zavarovanja za resnost ponudbe znaša 50.000,00 EUR.</w:t>
      </w:r>
      <w:r>
        <w:rPr>
          <w:lang w:val="sl-SI"/>
        </w:rPr>
        <w:t xml:space="preserve"> </w:t>
      </w:r>
      <w:r w:rsidRPr="00E64000">
        <w:rPr>
          <w:lang w:val="sl-SI"/>
        </w:rPr>
        <w:t>Veljavnost finančnega zavarovanja je 12 (dvanajst ) mesecev od roka za oddajo ponudbe, z možnostjo podaljšanja pred iztekom na poziv naročnika, in sicer do predložitve finančnega zavarovanja za dobro izvedbo pogodbenih obveznosti.</w:t>
      </w:r>
      <w:r>
        <w:rPr>
          <w:lang w:val="sl-SI"/>
        </w:rPr>
        <w:t xml:space="preserve"> </w:t>
      </w:r>
      <w:r w:rsidRPr="00E64000">
        <w:rPr>
          <w:lang w:val="sl-SI"/>
        </w:rPr>
        <w:t xml:space="preserve">Finančno zavarovanje za resnost ponudbe se predloži v skladu z vzorcem </w:t>
      </w:r>
      <w:r w:rsidRPr="00E64000">
        <w:rPr>
          <w:lang w:val="sl-SI"/>
        </w:rPr>
        <w:lastRenderedPageBreak/>
        <w:t>iz dokumentacije.</w:t>
      </w:r>
      <w:r>
        <w:rPr>
          <w:lang w:val="sl-SI"/>
        </w:rPr>
        <w:t xml:space="preserve"> </w:t>
      </w:r>
      <w:r w:rsidRPr="00E64000">
        <w:rPr>
          <w:lang w:val="sl-SI"/>
        </w:rPr>
        <w:t>Naročnik bo po oddaji javnega naročila, neizbranemu ponudniku finančno zavarovanje vrnil, v kolikor bo le‐ta to zahteval.</w:t>
      </w:r>
    </w:p>
    <w:p w14:paraId="13EE342C" w14:textId="7525BD01" w:rsidR="00E64000" w:rsidRPr="00E64000" w:rsidRDefault="00E64000" w:rsidP="00E64000">
      <w:pPr>
        <w:jc w:val="both"/>
        <w:rPr>
          <w:lang w:val="sl-SI"/>
        </w:rPr>
      </w:pPr>
      <w:r w:rsidRPr="00E64000">
        <w:rPr>
          <w:lang w:val="sl-SI"/>
        </w:rPr>
        <w:t>V primeru, da ponudnik zavarovanja ne bo predložil ali bo predložil zavarovanje, ki ni skladno z zahtevami naročnika (tudi v primeru, da naročnik ne bo mogel preveriti elektronskega podpisa), bo naročnik takšno ponudbo izločil.</w:t>
      </w:r>
    </w:p>
    <w:p w14:paraId="486038D4" w14:textId="0CE78519" w:rsidR="00E64000" w:rsidRPr="00E64000" w:rsidRDefault="00E64000" w:rsidP="00E64000">
      <w:pPr>
        <w:jc w:val="both"/>
        <w:rPr>
          <w:lang w:val="sl-SI"/>
        </w:rPr>
      </w:pPr>
      <w:r w:rsidRPr="00E64000">
        <w:rPr>
          <w:lang w:val="sl-SI"/>
        </w:rPr>
        <w:t>Zavarovanje za resnost ponudbe ponudniki  predložijo:</w:t>
      </w:r>
    </w:p>
    <w:p w14:paraId="2E71094A" w14:textId="5698DD01" w:rsidR="00E64000" w:rsidRPr="00E64000" w:rsidRDefault="00E64000" w:rsidP="00E64000">
      <w:pPr>
        <w:pStyle w:val="Odstavekseznama"/>
        <w:numPr>
          <w:ilvl w:val="0"/>
          <w:numId w:val="46"/>
        </w:numPr>
        <w:jc w:val="both"/>
        <w:rPr>
          <w:lang w:val="sl-SI"/>
        </w:rPr>
      </w:pPr>
      <w:r w:rsidRPr="00E64000">
        <w:rPr>
          <w:lang w:val="sl-SI"/>
        </w:rPr>
        <w:t>ali v originalu, najpozneje do roka za oddajo ponudbe, osebno ali po pošti na naslov: UNIVERZA V MARIBORU, Slomškov trg 15, 2000 Maribor, v zaprti ovojnici s pripisom »Ne odpiraj! Zavarovanje za resnost ponudbe« – na ovojnico se nalepi izpolnjen obrazec</w:t>
      </w:r>
      <w:r w:rsidR="00BE10CF">
        <w:rPr>
          <w:lang w:val="sl-SI"/>
        </w:rPr>
        <w:t xml:space="preserve"> »Ovojnica – finančno zavarovanje</w:t>
      </w:r>
      <w:r w:rsidR="005F2981">
        <w:rPr>
          <w:lang w:val="sl-SI"/>
        </w:rPr>
        <w:t xml:space="preserve"> za resnost ponudbe</w:t>
      </w:r>
      <w:r w:rsidR="00BE10CF">
        <w:rPr>
          <w:lang w:val="sl-SI"/>
        </w:rPr>
        <w:t>«</w:t>
      </w:r>
      <w:r w:rsidR="005F2981">
        <w:rPr>
          <w:lang w:val="sl-SI"/>
        </w:rPr>
        <w:t xml:space="preserve"> (3.20)</w:t>
      </w:r>
      <w:r w:rsidRPr="00E64000">
        <w:rPr>
          <w:lang w:val="sl-SI"/>
        </w:rPr>
        <w:t>,</w:t>
      </w:r>
    </w:p>
    <w:p w14:paraId="651337C2" w14:textId="636F8D50" w:rsidR="00E64000" w:rsidRPr="00BE10CF" w:rsidRDefault="00E64000" w:rsidP="00E64000">
      <w:pPr>
        <w:pStyle w:val="Odstavekseznama"/>
        <w:numPr>
          <w:ilvl w:val="0"/>
          <w:numId w:val="46"/>
        </w:numPr>
        <w:jc w:val="both"/>
        <w:rPr>
          <w:lang w:val="sl-SI"/>
        </w:rPr>
      </w:pPr>
      <w:r w:rsidRPr="00E64000">
        <w:rPr>
          <w:lang w:val="sl-SI"/>
        </w:rPr>
        <w:t>ali v elektronski obliki, podpisano s kvalificiranim elektronskim podpisom v .pdf obliki (tako, da je naročniku omogočena preveritev elektronskega podpisa - ne pa morebiti skeniranega) – v tem primeru zavarovanje priložijo ponudbeni dokumentaciji in naložijo v informacijski sistem e-JN (kot ponudbo).</w:t>
      </w:r>
    </w:p>
    <w:p w14:paraId="26F22D75" w14:textId="0F72589C" w:rsidR="00E64000" w:rsidRPr="00E64000" w:rsidRDefault="00E64000" w:rsidP="00E64000">
      <w:pPr>
        <w:jc w:val="both"/>
        <w:rPr>
          <w:lang w:val="sl-SI"/>
        </w:rPr>
      </w:pPr>
      <w:r w:rsidRPr="00E64000">
        <w:rPr>
          <w:lang w:val="sl-SI"/>
        </w:rPr>
        <w:t>V primeru, da bo finančno zavarovanje za resnost ponudbe do naročnika prispelo po zgoraj navedenem roku, bo takšna ponudba, kot nepravočasna, izločena, finančno zavarovanje za resnost ponudbe, poslano po pošti (priporočeno ali hitri), pa bo zaprto vrnjeno ponudniku. V izogib kasnejšim težavam zahtevajte potrdilo o oddanem finančnem zavarovanju za resnost ponudbe s pravilno navedenim datumom in časom oddaje pri pooblaščeni osebi naročnika (uporabnika in plačnika).</w:t>
      </w:r>
    </w:p>
    <w:p w14:paraId="2BE2B60D" w14:textId="35144B1C" w:rsidR="00E64000" w:rsidRPr="00E64000" w:rsidRDefault="00E64000" w:rsidP="00E64000">
      <w:pPr>
        <w:jc w:val="both"/>
        <w:rPr>
          <w:lang w:val="sl-SI"/>
        </w:rPr>
      </w:pPr>
      <w:r w:rsidRPr="00E64000">
        <w:rPr>
          <w:lang w:val="sl-SI"/>
        </w:rPr>
        <w:t>Naročnik bo zavarovanje za resnost ponudbe unovčil v naslednjih primerih:</w:t>
      </w:r>
    </w:p>
    <w:p w14:paraId="336EED43" w14:textId="77777777" w:rsidR="00E64000" w:rsidRPr="00BE10CF" w:rsidRDefault="00E64000" w:rsidP="00BE10CF">
      <w:pPr>
        <w:pStyle w:val="Odstavekseznama"/>
        <w:numPr>
          <w:ilvl w:val="0"/>
          <w:numId w:val="47"/>
        </w:numPr>
        <w:jc w:val="both"/>
        <w:rPr>
          <w:lang w:val="sl-SI"/>
        </w:rPr>
      </w:pPr>
      <w:r w:rsidRPr="00BE10CF">
        <w:rPr>
          <w:lang w:val="sl-SI"/>
        </w:rPr>
        <w:t>če bo ponudnik umaknil ponudbo po poteku roka za prejem ponudb ali nedopustno spremenil ponudbo v času njene veljavnosti ali</w:t>
      </w:r>
    </w:p>
    <w:p w14:paraId="4190E354" w14:textId="77777777" w:rsidR="00E64000" w:rsidRPr="00BE10CF" w:rsidRDefault="00E64000" w:rsidP="00BE10CF">
      <w:pPr>
        <w:pStyle w:val="Odstavekseznama"/>
        <w:numPr>
          <w:ilvl w:val="0"/>
          <w:numId w:val="47"/>
        </w:numPr>
        <w:jc w:val="both"/>
        <w:rPr>
          <w:lang w:val="sl-SI"/>
        </w:rPr>
      </w:pPr>
      <w:r w:rsidRPr="00BE10CF">
        <w:rPr>
          <w:lang w:val="sl-SI"/>
        </w:rPr>
        <w:t>če izbrani ponudnik ne bo podpisal in posredoval naročniku pogodbe v desetih (10) delovnih dneh ali</w:t>
      </w:r>
    </w:p>
    <w:p w14:paraId="6E6DEBFF" w14:textId="77777777" w:rsidR="00E64000" w:rsidRPr="00BE10CF" w:rsidRDefault="00E64000" w:rsidP="00BE10CF">
      <w:pPr>
        <w:pStyle w:val="Odstavekseznama"/>
        <w:numPr>
          <w:ilvl w:val="0"/>
          <w:numId w:val="47"/>
        </w:numPr>
        <w:jc w:val="both"/>
        <w:rPr>
          <w:lang w:val="sl-SI"/>
        </w:rPr>
      </w:pPr>
      <w:r w:rsidRPr="00BE10CF">
        <w:rPr>
          <w:lang w:val="sl-SI"/>
        </w:rPr>
        <w:t>če izbrani ponudnik ne predloži zavarovanja za dobro izvedbo pogodbenih obveznosti ali</w:t>
      </w:r>
    </w:p>
    <w:p w14:paraId="0A0397B7" w14:textId="77777777" w:rsidR="00E64000" w:rsidRPr="00BE10CF" w:rsidRDefault="00E64000" w:rsidP="00BE10CF">
      <w:pPr>
        <w:pStyle w:val="Odstavekseznama"/>
        <w:numPr>
          <w:ilvl w:val="0"/>
          <w:numId w:val="47"/>
        </w:numPr>
        <w:jc w:val="both"/>
        <w:rPr>
          <w:lang w:val="sl-SI"/>
        </w:rPr>
      </w:pPr>
      <w:r w:rsidRPr="00BE10CF">
        <w:rPr>
          <w:lang w:val="sl-SI"/>
        </w:rPr>
        <w:t>če izbrani ponudnik ne izpolni drugih dodatnih pogojev (npr. ne podaljša ponudbe in/ali finančnega zavarovanja za resnost ponudbe) ne glede na razlog, razen če je razlog na strani naročnika ali</w:t>
      </w:r>
    </w:p>
    <w:p w14:paraId="62847B9D" w14:textId="46E0078B" w:rsidR="00725BDE" w:rsidRPr="00BE10CF" w:rsidRDefault="00E64000" w:rsidP="00BE10CF">
      <w:pPr>
        <w:pStyle w:val="Odstavekseznama"/>
        <w:numPr>
          <w:ilvl w:val="0"/>
          <w:numId w:val="47"/>
        </w:numPr>
        <w:jc w:val="both"/>
        <w:rPr>
          <w:lang w:val="sl-SI"/>
        </w:rPr>
      </w:pPr>
      <w:r w:rsidRPr="00BE10CF">
        <w:rPr>
          <w:lang w:val="sl-SI"/>
        </w:rPr>
        <w:t>če izbrani ponudnik ob podpisu pogodbe ne bo predložil fotokopije zavarovalne/ih polic/e o zavarovanju odgovornosti za škodo.</w:t>
      </w:r>
    </w:p>
    <w:p w14:paraId="0C657F92" w14:textId="466C4884" w:rsidR="006D7551" w:rsidRPr="007A639A" w:rsidRDefault="006E6ED6" w:rsidP="00BD1473">
      <w:pPr>
        <w:pStyle w:val="Naslov3"/>
        <w:numPr>
          <w:ilvl w:val="2"/>
          <w:numId w:val="1"/>
        </w:numPr>
        <w:rPr>
          <w:rFonts w:asciiTheme="minorHAnsi" w:hAnsiTheme="minorHAnsi"/>
          <w:lang w:val="sl-SI"/>
        </w:rPr>
      </w:pPr>
      <w:bookmarkStart w:id="27" w:name="_Toc231547915"/>
      <w:r w:rsidRPr="007A639A">
        <w:rPr>
          <w:rFonts w:asciiTheme="minorHAnsi" w:hAnsiTheme="minorHAnsi"/>
          <w:lang w:val="sl-SI"/>
        </w:rPr>
        <w:t xml:space="preserve">ZAVAROVANJE </w:t>
      </w:r>
      <w:r w:rsidR="006D7551" w:rsidRPr="007A639A">
        <w:rPr>
          <w:rFonts w:asciiTheme="minorHAnsi" w:hAnsiTheme="minorHAnsi"/>
          <w:lang w:val="sl-SI"/>
        </w:rPr>
        <w:t>ZA DOBRO IZVEDBO POGODBENIH OBVEZNOSTI</w:t>
      </w:r>
      <w:bookmarkEnd w:id="27"/>
    </w:p>
    <w:p w14:paraId="2CDBC514" w14:textId="35FD24F5" w:rsidR="006D7551" w:rsidRPr="007A639A" w:rsidRDefault="006D7551" w:rsidP="006D7551">
      <w:pPr>
        <w:jc w:val="both"/>
        <w:rPr>
          <w:lang w:val="sl-SI"/>
        </w:rPr>
      </w:pPr>
      <w:r w:rsidRPr="007A639A">
        <w:rPr>
          <w:lang w:val="sl-SI"/>
        </w:rPr>
        <w:t>Izvajalec</w:t>
      </w:r>
      <w:r w:rsidR="00506D07" w:rsidRPr="007A639A">
        <w:rPr>
          <w:lang w:val="sl-SI"/>
        </w:rPr>
        <w:t xml:space="preserve"> bo</w:t>
      </w:r>
      <w:r w:rsidRPr="007A639A">
        <w:rPr>
          <w:lang w:val="sl-SI"/>
        </w:rPr>
        <w:t xml:space="preserve"> mora</w:t>
      </w:r>
      <w:r w:rsidR="00506D07" w:rsidRPr="007A639A">
        <w:rPr>
          <w:lang w:val="sl-SI"/>
        </w:rPr>
        <w:t>l</w:t>
      </w:r>
      <w:r w:rsidRPr="007A639A">
        <w:rPr>
          <w:lang w:val="sl-SI"/>
        </w:rPr>
        <w:t xml:space="preserve"> naročniku izročiti zavarovanje za dobro izvedbo pogodbenih obveznosti v višini 10</w:t>
      </w:r>
      <w:r w:rsidR="00AF7AFB" w:rsidRPr="007A639A">
        <w:rPr>
          <w:lang w:val="sl-SI"/>
        </w:rPr>
        <w:t xml:space="preserve"> </w:t>
      </w:r>
      <w:r w:rsidRPr="007A639A">
        <w:rPr>
          <w:lang w:val="sl-SI"/>
        </w:rPr>
        <w:t xml:space="preserve">% pogodbene cene (z DDV), </w:t>
      </w:r>
      <w:r w:rsidR="00E55700" w:rsidRPr="007A639A">
        <w:rPr>
          <w:lang w:val="sl-SI"/>
        </w:rPr>
        <w:t xml:space="preserve">v obliki bančne garancije (oziroma primerljivega finančnega zavarovanja pri zavarovalnici), skladno z vzorcem obrazca garancije po EPGP-758, </w:t>
      </w:r>
      <w:r w:rsidR="00966D0C" w:rsidRPr="007A639A">
        <w:rPr>
          <w:lang w:val="sl-SI"/>
        </w:rPr>
        <w:t>skladno z določbami vzorca pogodbe.</w:t>
      </w:r>
      <w:r w:rsidR="00106B28" w:rsidRPr="007A639A">
        <w:rPr>
          <w:lang w:val="sl-SI"/>
        </w:rPr>
        <w:t xml:space="preserve"> </w:t>
      </w:r>
    </w:p>
    <w:p w14:paraId="2A8F0CC4" w14:textId="77777777" w:rsidR="00C36094" w:rsidRPr="007A639A" w:rsidRDefault="00C36094" w:rsidP="00BD1473">
      <w:pPr>
        <w:pStyle w:val="Naslov3"/>
        <w:numPr>
          <w:ilvl w:val="2"/>
          <w:numId w:val="1"/>
        </w:numPr>
        <w:rPr>
          <w:rFonts w:asciiTheme="minorHAnsi" w:hAnsiTheme="minorHAnsi"/>
          <w:lang w:val="sl-SI"/>
        </w:rPr>
      </w:pPr>
      <w:bookmarkStart w:id="28" w:name="_Toc76839950"/>
      <w:bookmarkStart w:id="29" w:name="_Toc231547916"/>
      <w:r w:rsidRPr="007A639A">
        <w:rPr>
          <w:rFonts w:asciiTheme="minorHAnsi" w:hAnsiTheme="minorHAnsi"/>
          <w:lang w:val="sl-SI"/>
        </w:rPr>
        <w:t>ZAVAROVANJE ZA ODPRAVO NAPAK V GARANCIJSKEM ROKU</w:t>
      </w:r>
      <w:bookmarkEnd w:id="28"/>
      <w:bookmarkEnd w:id="29"/>
    </w:p>
    <w:p w14:paraId="1AD1DD93" w14:textId="376661FF" w:rsidR="00C36094" w:rsidRPr="007A639A" w:rsidRDefault="00C36094" w:rsidP="00C36094">
      <w:pPr>
        <w:jc w:val="both"/>
        <w:rPr>
          <w:lang w:val="sl-SI"/>
        </w:rPr>
      </w:pPr>
      <w:r w:rsidRPr="007A639A">
        <w:rPr>
          <w:lang w:val="sl-SI"/>
        </w:rPr>
        <w:t>Izvajalec bo moral po primopredaji vse dokumentacije, predvidene skladno s projektno nalogo, predložiti ustrezno zavarovanje za odpravo napak v garancijskem roku v višini 5 % vrednosti pogodbene cene (z DDV), v obliki bančne garancije (oziroma primerljivega finančnega zavarovanja pri zavarovalnici), skladno z vzorcem obrazca garancije po EPGP-758. Veljavnost predmetnega zavarovanja bo obsegala tudi čas izvedbe gradnje in še celotno trajanje garancijske dobe zgrajenega objekta, kot bo dogovorjena med izvajalcem gradnje in naročnikom.</w:t>
      </w:r>
    </w:p>
    <w:p w14:paraId="2497A5E2" w14:textId="29A1D140" w:rsidR="00560548" w:rsidRPr="007A639A" w:rsidRDefault="00560548" w:rsidP="00BD1473">
      <w:pPr>
        <w:pStyle w:val="Naslov2"/>
        <w:numPr>
          <w:ilvl w:val="1"/>
          <w:numId w:val="1"/>
        </w:numPr>
        <w:rPr>
          <w:rFonts w:asciiTheme="minorHAnsi" w:hAnsiTheme="minorHAnsi"/>
          <w:lang w:val="sl-SI"/>
        </w:rPr>
      </w:pPr>
      <w:bookmarkStart w:id="30" w:name="_Toc231547917"/>
      <w:bookmarkStart w:id="31" w:name="_Hlk185504454"/>
      <w:r w:rsidRPr="007A639A">
        <w:rPr>
          <w:rFonts w:asciiTheme="minorHAnsi" w:hAnsiTheme="minorHAnsi"/>
          <w:lang w:val="sl-SI"/>
        </w:rPr>
        <w:t>TEHNIČNE SPECIFIKACIJE</w:t>
      </w:r>
      <w:r w:rsidR="00014BB9" w:rsidRPr="007A639A">
        <w:rPr>
          <w:rFonts w:asciiTheme="minorHAnsi" w:hAnsiTheme="minorHAnsi"/>
          <w:lang w:val="sl-SI"/>
        </w:rPr>
        <w:t xml:space="preserve"> – PROJEKTNA NALOGA</w:t>
      </w:r>
      <w:bookmarkEnd w:id="30"/>
    </w:p>
    <w:p w14:paraId="05FEC170" w14:textId="77777777" w:rsidR="004A0222" w:rsidRPr="009F4206" w:rsidRDefault="004823FA" w:rsidP="004A0222">
      <w:pPr>
        <w:rPr>
          <w:lang w:val="sl-SI"/>
        </w:rPr>
      </w:pPr>
      <w:r w:rsidRPr="009F4206">
        <w:rPr>
          <w:lang w:val="sl-SI"/>
        </w:rPr>
        <w:t>Tehnična dokumentacija</w:t>
      </w:r>
      <w:r w:rsidR="008E3EAF" w:rsidRPr="009F4206">
        <w:rPr>
          <w:lang w:val="sl-SI"/>
        </w:rPr>
        <w:t xml:space="preserve"> se nahaja v dokument</w:t>
      </w:r>
      <w:r w:rsidR="00E343F4" w:rsidRPr="009F4206">
        <w:rPr>
          <w:lang w:val="sl-SI"/>
        </w:rPr>
        <w:t>ih</w:t>
      </w:r>
      <w:r w:rsidR="004A0222" w:rsidRPr="009F4206">
        <w:rPr>
          <w:lang w:val="sl-SI"/>
        </w:rPr>
        <w:t>:</w:t>
      </w:r>
    </w:p>
    <w:bookmarkEnd w:id="31"/>
    <w:p w14:paraId="5F97D31F" w14:textId="20FF46B0" w:rsidR="00220F79" w:rsidRDefault="00220F79" w:rsidP="00220F79">
      <w:pPr>
        <w:pStyle w:val="Odstavekseznama"/>
        <w:numPr>
          <w:ilvl w:val="0"/>
          <w:numId w:val="47"/>
        </w:numPr>
        <w:jc w:val="both"/>
        <w:rPr>
          <w:b/>
          <w:bCs/>
          <w:lang w:val="sl-SI"/>
        </w:rPr>
      </w:pPr>
      <w:r w:rsidRPr="00220F79">
        <w:rPr>
          <w:b/>
          <w:bCs/>
          <w:lang w:val="sl-SI"/>
        </w:rPr>
        <w:lastRenderedPageBreak/>
        <w:t>Fakulteta za logistiko_Zahteve naročnika_v1.1</w:t>
      </w:r>
      <w:r>
        <w:rPr>
          <w:b/>
          <w:bCs/>
          <w:lang w:val="sl-SI"/>
        </w:rPr>
        <w:t xml:space="preserve"> s prilogami (prostorski program, shema programa, popis opreme po prostorih, poročilo georadar)</w:t>
      </w:r>
    </w:p>
    <w:p w14:paraId="7C47933E" w14:textId="46239721" w:rsidR="00220F79" w:rsidRDefault="00220F79" w:rsidP="00220F79">
      <w:pPr>
        <w:pStyle w:val="Odstavekseznama"/>
        <w:numPr>
          <w:ilvl w:val="0"/>
          <w:numId w:val="47"/>
        </w:numPr>
        <w:jc w:val="both"/>
        <w:rPr>
          <w:b/>
          <w:bCs/>
          <w:lang w:val="sl-SI"/>
        </w:rPr>
      </w:pPr>
      <w:r w:rsidRPr="00220F79">
        <w:rPr>
          <w:b/>
          <w:bCs/>
          <w:lang w:val="sl-SI"/>
        </w:rPr>
        <w:t>DGD_Fakulteta za logistiko</w:t>
      </w:r>
    </w:p>
    <w:p w14:paraId="447BBCC6" w14:textId="18094F7B" w:rsidR="00220F79" w:rsidRDefault="00220F79" w:rsidP="00220F79">
      <w:pPr>
        <w:pStyle w:val="Odstavekseznama"/>
        <w:numPr>
          <w:ilvl w:val="0"/>
          <w:numId w:val="47"/>
        </w:numPr>
        <w:jc w:val="both"/>
        <w:rPr>
          <w:b/>
          <w:bCs/>
          <w:lang w:val="sl-SI"/>
        </w:rPr>
      </w:pPr>
      <w:r w:rsidRPr="00220F79">
        <w:rPr>
          <w:b/>
          <w:bCs/>
          <w:lang w:val="sl-SI"/>
        </w:rPr>
        <w:t>DGD DOP3_Fakulteta za logistiko</w:t>
      </w:r>
    </w:p>
    <w:p w14:paraId="383AE366" w14:textId="01518A41" w:rsidR="00220F79" w:rsidRDefault="00220F79" w:rsidP="00220F79">
      <w:pPr>
        <w:pStyle w:val="Odstavekseznama"/>
        <w:numPr>
          <w:ilvl w:val="0"/>
          <w:numId w:val="47"/>
        </w:numPr>
        <w:jc w:val="both"/>
        <w:rPr>
          <w:b/>
          <w:bCs/>
          <w:lang w:val="sl-SI"/>
        </w:rPr>
      </w:pPr>
      <w:r w:rsidRPr="00220F79">
        <w:rPr>
          <w:b/>
          <w:bCs/>
          <w:lang w:val="sl-SI"/>
        </w:rPr>
        <w:t>Fakulteta za logistiko_GD</w:t>
      </w:r>
    </w:p>
    <w:p w14:paraId="3031A05A" w14:textId="324EBED4" w:rsidR="00830C2B" w:rsidRDefault="00830C2B" w:rsidP="00220F79">
      <w:pPr>
        <w:pStyle w:val="Odstavekseznama"/>
        <w:numPr>
          <w:ilvl w:val="0"/>
          <w:numId w:val="47"/>
        </w:numPr>
        <w:jc w:val="both"/>
        <w:rPr>
          <w:b/>
          <w:bCs/>
          <w:lang w:val="sl-SI"/>
        </w:rPr>
      </w:pPr>
      <w:r w:rsidRPr="00830C2B">
        <w:rPr>
          <w:b/>
          <w:bCs/>
          <w:lang w:val="sl-SI"/>
        </w:rPr>
        <w:t>Navodila za zagotavljanje kakovosti QA QC</w:t>
      </w:r>
    </w:p>
    <w:p w14:paraId="11FB9ECA" w14:textId="30248488" w:rsidR="00830C2B" w:rsidRPr="00220F79" w:rsidRDefault="00830C2B" w:rsidP="00220F79">
      <w:pPr>
        <w:pStyle w:val="Odstavekseznama"/>
        <w:numPr>
          <w:ilvl w:val="0"/>
          <w:numId w:val="47"/>
        </w:numPr>
        <w:jc w:val="both"/>
        <w:rPr>
          <w:b/>
          <w:bCs/>
          <w:lang w:val="sl-SI"/>
        </w:rPr>
      </w:pPr>
      <w:r w:rsidRPr="00830C2B">
        <w:rPr>
          <w:b/>
          <w:bCs/>
          <w:lang w:val="sl-SI"/>
        </w:rPr>
        <w:t>Fakulteta za logistiko _ Plan plačil</w:t>
      </w:r>
    </w:p>
    <w:p w14:paraId="3A6F79F9" w14:textId="22A99A79" w:rsidR="00F22E31" w:rsidRPr="00692DF8" w:rsidRDefault="00F22E31" w:rsidP="00692DF8">
      <w:pPr>
        <w:jc w:val="both"/>
        <w:rPr>
          <w:lang w:val="sl-SI"/>
        </w:rPr>
      </w:pPr>
      <w:r w:rsidRPr="00692DF8">
        <w:rPr>
          <w:lang w:val="sl-SI"/>
        </w:rPr>
        <w:t xml:space="preserve">V primeru, da se popisi oziroma tehnične specifikacije sklicujejo na posamezno znamko ali vir se pri takem sklicevanju skladno s 68. členom ZJN-3 upošteva, da lahko ponudnik ponudi »enakovreden« predmet oziroma artikel. Vse morebitne posledice zaradi spremembe tipov opreme, vključno z morebitnimi spremembami oziroma dopolnitvami PZI, stroškovno in časovno bremenijo ponudnika.  </w:t>
      </w:r>
    </w:p>
    <w:p w14:paraId="09A307DA" w14:textId="77777777" w:rsidR="002828FB" w:rsidRPr="007A639A" w:rsidRDefault="002828FB" w:rsidP="00BD1473">
      <w:pPr>
        <w:pStyle w:val="Naslov2"/>
        <w:numPr>
          <w:ilvl w:val="1"/>
          <w:numId w:val="1"/>
        </w:numPr>
        <w:rPr>
          <w:rFonts w:asciiTheme="minorHAnsi" w:hAnsiTheme="minorHAnsi"/>
          <w:lang w:val="sl-SI"/>
        </w:rPr>
      </w:pPr>
      <w:bookmarkStart w:id="32" w:name="_Toc231547918"/>
      <w:r w:rsidRPr="007A639A">
        <w:rPr>
          <w:rFonts w:asciiTheme="minorHAnsi" w:hAnsiTheme="minorHAnsi"/>
          <w:lang w:val="sl-SI"/>
        </w:rPr>
        <w:t>TEMELJNE OKOLJSKE ZAHTEVE</w:t>
      </w:r>
      <w:bookmarkEnd w:id="32"/>
    </w:p>
    <w:p w14:paraId="06A8B5C4" w14:textId="4AF9AE49" w:rsidR="00CC1C96" w:rsidRPr="007A639A" w:rsidRDefault="00CC1C96" w:rsidP="00CC1C96">
      <w:pPr>
        <w:jc w:val="both"/>
        <w:rPr>
          <w:lang w:val="sl-SI"/>
        </w:rPr>
      </w:pPr>
      <w:r w:rsidRPr="007A639A">
        <w:rPr>
          <w:lang w:val="sl-SI"/>
        </w:rPr>
        <w:t>Ponudniki morajo pri podaji ponudb v celoti upoštevati določbe Uredbe o zelenem javnem naročanju (</w:t>
      </w:r>
      <w:r w:rsidR="001C30B4">
        <w:rPr>
          <w:lang w:val="sl-SI"/>
        </w:rPr>
        <w:t>Uradni list RS, št. 51/17, 64/19, 121/21, 132/23 in 43/25</w:t>
      </w:r>
      <w:r w:rsidRPr="007A639A">
        <w:rPr>
          <w:lang w:val="sl-SI"/>
        </w:rPr>
        <w:t>), na način, da se izpolnijo najmanj sledeči cilji (vezani na razpisan predmet javnega naročila):</w:t>
      </w:r>
    </w:p>
    <w:p w14:paraId="43869DD5" w14:textId="77777777" w:rsidR="00E44513" w:rsidRPr="00E44513" w:rsidRDefault="00E44513" w:rsidP="00A62E00">
      <w:pPr>
        <w:pStyle w:val="Odstavekseznama"/>
        <w:numPr>
          <w:ilvl w:val="0"/>
          <w:numId w:val="19"/>
        </w:numPr>
        <w:spacing w:after="160" w:line="259" w:lineRule="auto"/>
        <w:jc w:val="both"/>
        <w:rPr>
          <w:rFonts w:ascii="Trebuchet MS" w:hAnsi="Trebuchet MS"/>
          <w:lang w:val="sl-SI"/>
        </w:rPr>
      </w:pPr>
      <w:r w:rsidRPr="00E44513">
        <w:rPr>
          <w:rFonts w:ascii="Trebuchet MS" w:hAnsi="Trebuchet MS"/>
          <w:lang w:val="sl-SI"/>
        </w:rPr>
        <w:t>osebni in prenosni računalniki ter zasloni so uvrščeni v najvišji energijski razred, ki je dostopen na trgu;</w:t>
      </w:r>
    </w:p>
    <w:p w14:paraId="18EB3C45" w14:textId="77552A04" w:rsidR="00C01C65" w:rsidRDefault="00FD244E" w:rsidP="00A62E00">
      <w:pPr>
        <w:pStyle w:val="Odstavekseznama"/>
        <w:numPr>
          <w:ilvl w:val="0"/>
          <w:numId w:val="19"/>
        </w:numPr>
        <w:spacing w:after="160" w:line="259" w:lineRule="auto"/>
        <w:jc w:val="both"/>
        <w:rPr>
          <w:rFonts w:ascii="Trebuchet MS" w:hAnsi="Trebuchet MS"/>
          <w:lang w:val="sl-SI"/>
        </w:rPr>
      </w:pPr>
      <w:r w:rsidRPr="00FD244E">
        <w:rPr>
          <w:rFonts w:ascii="Trebuchet MS" w:hAnsi="Trebuchet MS"/>
          <w:lang w:val="sl-SI"/>
        </w:rPr>
        <w:t>bombaž ali druga naravna vlakna, vsebovana v tekstilnih izdelkih, morajo v najmanj 10% vseh izdelkov zajemati bombažna ali druga naravna vlakna, pridobljena na ekološki način</w:t>
      </w:r>
      <w:r>
        <w:rPr>
          <w:rFonts w:ascii="Trebuchet MS" w:hAnsi="Trebuchet MS"/>
          <w:lang w:val="sl-SI"/>
        </w:rPr>
        <w:t>;</w:t>
      </w:r>
    </w:p>
    <w:p w14:paraId="3F57AB4E" w14:textId="0B150F1A" w:rsidR="00E44513" w:rsidRDefault="00E44513" w:rsidP="00A62E00">
      <w:pPr>
        <w:pStyle w:val="Odstavekseznama"/>
        <w:numPr>
          <w:ilvl w:val="0"/>
          <w:numId w:val="19"/>
        </w:numPr>
        <w:spacing w:after="160" w:line="259" w:lineRule="auto"/>
        <w:jc w:val="both"/>
        <w:rPr>
          <w:rFonts w:ascii="Trebuchet MS" w:hAnsi="Trebuchet MS"/>
          <w:lang w:val="sl-SI"/>
        </w:rPr>
      </w:pPr>
      <w:r w:rsidRPr="00E44513">
        <w:rPr>
          <w:rFonts w:ascii="Trebuchet MS" w:hAnsi="Trebuchet MS"/>
          <w:lang w:val="sl-SI"/>
        </w:rPr>
        <w:t xml:space="preserve">delež opreme za zajem, obdelavo in prikaz slik ter televizorjev, ki so uvrščeni v najvišji energijski razred, dostopen na trgu, znaša najmanj </w:t>
      </w:r>
      <w:r w:rsidR="000A52D0">
        <w:rPr>
          <w:rFonts w:ascii="Trebuchet MS" w:hAnsi="Trebuchet MS"/>
          <w:lang w:val="sl-SI"/>
        </w:rPr>
        <w:t>85</w:t>
      </w:r>
      <w:r w:rsidRPr="00E44513">
        <w:rPr>
          <w:rFonts w:ascii="Trebuchet MS" w:hAnsi="Trebuchet MS"/>
          <w:lang w:val="sl-SI"/>
        </w:rPr>
        <w:t xml:space="preserve"> % vseh artiklov;</w:t>
      </w:r>
    </w:p>
    <w:p w14:paraId="6943AA9B" w14:textId="77777777"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hladilnikov, zamrzovalnikov in njunih kombinacij, pomivalnih, pralnih in sušilnih strojev, sesalnikov in klimatskih naprav, ki so uvrščeni v najvišji energijski razred, dostopen na trgu, znaša najmanj 90 % vseh artiklov;</w:t>
      </w:r>
    </w:p>
    <w:p w14:paraId="63F4F469" w14:textId="354CF3A0"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lesa ali lesnih tvoriv v pohištvu znaša najmanj 70 % prostornine uporabljenih materialov za izdelavo pohištva, razen če predpis ali namen uporabe to prepoveduje ali onemogoča;</w:t>
      </w:r>
    </w:p>
    <w:p w14:paraId="475153C2" w14:textId="1411D055"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grelnikov vode, grelnikov prostorov in njihovih kombinacij ter hranilnikov tople vode, ki so uvrščeni v najvišji energijski razred, dostopen na trgu, znaša najmanj 90 %;</w:t>
      </w:r>
    </w:p>
    <w:p w14:paraId="16071DBC" w14:textId="31DA6D3D" w:rsidR="00097E0C" w:rsidRPr="00A62E00" w:rsidRDefault="00097E0C" w:rsidP="00A62E00">
      <w:pPr>
        <w:pStyle w:val="Odstavekseznama"/>
        <w:numPr>
          <w:ilvl w:val="0"/>
          <w:numId w:val="19"/>
        </w:numPr>
        <w:spacing w:after="160" w:line="259" w:lineRule="auto"/>
        <w:jc w:val="both"/>
        <w:rPr>
          <w:rFonts w:ascii="Trebuchet MS" w:hAnsi="Trebuchet MS"/>
          <w:lang w:val="sl-SI"/>
        </w:rPr>
      </w:pPr>
      <w:r w:rsidRPr="00A62E00">
        <w:rPr>
          <w:rFonts w:ascii="Trebuchet MS" w:hAnsi="Trebuchet MS"/>
          <w:lang w:val="sl-SI"/>
        </w:rPr>
        <w:t>delež sanitarnih armatur, ki so nameščene v nestanovanjskih prostorih za več uporabnikov in pogosto uporabo ter omogočajo omejitev časa posamezne uporabe vode, znaša najmanj 70 %;</w:t>
      </w:r>
    </w:p>
    <w:p w14:paraId="2A0C6A1F" w14:textId="6ABE7D19"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splakovalnih sistemov iz opreme za stranišča na splakovanje in opreme za pisoarje, ki vključuje napravo za varčevanje z vodo, znaša najmanj 60 %;</w:t>
      </w:r>
    </w:p>
    <w:p w14:paraId="39500346" w14:textId="678F57F0"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recikliranega ali ponovno uporabljenega gradbenega lesa v leseni stenski plošči znaša najmanj 10 %;</w:t>
      </w:r>
    </w:p>
    <w:p w14:paraId="4D9A705E" w14:textId="069DE3F2"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38D59B1E" w14:textId="67920259"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3A7DA65D" w14:textId="66B1D9A1"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električnih svetlobnih virov, ki so uvrščeni v najvišji energijski razred, dostopen na trgu, znaša najmanj 90 %;</w:t>
      </w:r>
    </w:p>
    <w:p w14:paraId="01640858" w14:textId="4FF6DB2A"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vsebujočih izdelkov, ki omogoča uporabo električnih svetlobnih virov, uvrščenih v najvišji energijski razred, dostopen na trgu, znaša najmanj 90 %;</w:t>
      </w:r>
    </w:p>
    <w:p w14:paraId="75A0C12D" w14:textId="4C42C6C1"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razsvetljava v notranjih prostorih omogoča zatemnjevanje vsaj 50 % svetlobnih virov;</w:t>
      </w:r>
    </w:p>
    <w:p w14:paraId="6A442044" w14:textId="40BBDC4F"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okrasnih rastlin, ki so prilagojene lokalnim razmeram gojenja, znaša 100 %, pri čemer ni dopustno naročati invazivnih tujerodnih vrst okrasnih rastlin;</w:t>
      </w:r>
    </w:p>
    <w:p w14:paraId="5296C6CA" w14:textId="01FFA3CF" w:rsidR="00097E0C" w:rsidRPr="00097E0C"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lastRenderedPageBreak/>
        <w:t>delež okrasnih medonosnih rastlin znaša najmanj 50 %;</w:t>
      </w:r>
    </w:p>
    <w:p w14:paraId="1973EC40" w14:textId="0AF18F20" w:rsidR="00CC1C96" w:rsidRPr="007A639A" w:rsidRDefault="00097E0C" w:rsidP="00A62E00">
      <w:pPr>
        <w:pStyle w:val="Odstavekseznama"/>
        <w:numPr>
          <w:ilvl w:val="0"/>
          <w:numId w:val="19"/>
        </w:numPr>
        <w:spacing w:after="160" w:line="259" w:lineRule="auto"/>
        <w:jc w:val="both"/>
        <w:rPr>
          <w:rFonts w:ascii="Trebuchet MS" w:hAnsi="Trebuchet MS"/>
          <w:lang w:val="sl-SI"/>
        </w:rPr>
      </w:pPr>
      <w:r w:rsidRPr="00097E0C">
        <w:rPr>
          <w:rFonts w:ascii="Trebuchet MS" w:hAnsi="Trebuchet MS"/>
          <w:lang w:val="sl-SI"/>
        </w:rPr>
        <w:t>delež lesa ali lesnih tvoriv v stavbnem pohištvu znaša najmanj 80 % prostornine vgrajenih materialov (brez stekla in stavbnega okovja), razen če predpis ali namen uporabe to prepoveduje ali onemogoča</w:t>
      </w:r>
      <w:r w:rsidR="00CC1C96" w:rsidRPr="007A639A">
        <w:rPr>
          <w:rFonts w:ascii="Trebuchet MS" w:hAnsi="Trebuchet MS"/>
          <w:lang w:val="sl-SI"/>
        </w:rPr>
        <w:t>;</w:t>
      </w:r>
    </w:p>
    <w:p w14:paraId="0F3B054E" w14:textId="77777777" w:rsidR="00CC1C96" w:rsidRPr="007A639A" w:rsidRDefault="00CC1C96" w:rsidP="00CC1C96">
      <w:pPr>
        <w:rPr>
          <w:rFonts w:ascii="Trebuchet MS" w:hAnsi="Trebuchet MS"/>
          <w:lang w:val="sl-SI"/>
        </w:rPr>
      </w:pPr>
      <w:r w:rsidRPr="007A639A">
        <w:rPr>
          <w:rFonts w:ascii="Trebuchet MS" w:hAnsi="Trebuchet MS"/>
          <w:lang w:val="sl-SI"/>
        </w:rPr>
        <w:t>Podrobnejše tehnične zahteve v zvezi z zgornjimi zahtevami so podane v tehničnih specifikacijah (popisu del) in sledeči tabeli:</w:t>
      </w:r>
    </w:p>
    <w:tbl>
      <w:tblPr>
        <w:tblStyle w:val="Tabelamrea4poudarek6"/>
        <w:tblW w:w="0" w:type="auto"/>
        <w:tblLook w:val="04A0" w:firstRow="1" w:lastRow="0" w:firstColumn="1" w:lastColumn="0" w:noHBand="0" w:noVBand="1"/>
      </w:tblPr>
      <w:tblGrid>
        <w:gridCol w:w="1987"/>
        <w:gridCol w:w="4506"/>
        <w:gridCol w:w="2523"/>
      </w:tblGrid>
      <w:tr w:rsidR="00CC1C96" w:rsidRPr="007A639A" w14:paraId="7589A689" w14:textId="77777777" w:rsidTr="00977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664741B3" w14:textId="77777777" w:rsidR="00CC1C96" w:rsidRPr="007A639A" w:rsidRDefault="00CC1C96" w:rsidP="009770B1">
            <w:pPr>
              <w:rPr>
                <w:rFonts w:ascii="Trebuchet MS" w:hAnsi="Trebuchet MS"/>
                <w:sz w:val="20"/>
                <w:szCs w:val="20"/>
              </w:rPr>
            </w:pPr>
            <w:r w:rsidRPr="007A639A">
              <w:rPr>
                <w:rFonts w:ascii="Trebuchet MS" w:hAnsi="Trebuchet MS"/>
                <w:sz w:val="20"/>
                <w:szCs w:val="20"/>
              </w:rPr>
              <w:t>PREDMET</w:t>
            </w:r>
          </w:p>
        </w:tc>
        <w:tc>
          <w:tcPr>
            <w:tcW w:w="4506" w:type="dxa"/>
          </w:tcPr>
          <w:p w14:paraId="56B04AFD" w14:textId="77777777" w:rsidR="00CC1C96" w:rsidRPr="007A639A" w:rsidRDefault="00CC1C96" w:rsidP="009770B1">
            <w:pP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7A639A">
              <w:rPr>
                <w:rFonts w:ascii="Trebuchet MS" w:hAnsi="Trebuchet MS"/>
                <w:sz w:val="20"/>
                <w:szCs w:val="20"/>
              </w:rPr>
              <w:t>ZAHTEVA</w:t>
            </w:r>
          </w:p>
        </w:tc>
        <w:tc>
          <w:tcPr>
            <w:tcW w:w="2523" w:type="dxa"/>
          </w:tcPr>
          <w:p w14:paraId="4439B961" w14:textId="77777777" w:rsidR="00CC1C96" w:rsidRPr="007A639A" w:rsidRDefault="00CC1C96" w:rsidP="009770B1">
            <w:pP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7A639A">
              <w:rPr>
                <w:rFonts w:ascii="Trebuchet MS" w:hAnsi="Trebuchet MS"/>
                <w:sz w:val="20"/>
                <w:szCs w:val="20"/>
              </w:rPr>
              <w:t>ZAHTEVANA DOKAZILA</w:t>
            </w:r>
          </w:p>
        </w:tc>
      </w:tr>
      <w:tr w:rsidR="001217E0" w:rsidRPr="00782141" w14:paraId="357CD761"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3CC6CFFA" w14:textId="2A52F2F1" w:rsidR="001217E0" w:rsidRPr="007A639A" w:rsidRDefault="001217E0" w:rsidP="001217E0">
            <w:pPr>
              <w:rPr>
                <w:rFonts w:ascii="Trebuchet MS" w:hAnsi="Trebuchet MS"/>
                <w:sz w:val="16"/>
                <w:szCs w:val="16"/>
              </w:rPr>
            </w:pPr>
            <w:r w:rsidRPr="001768F9">
              <w:rPr>
                <w:rFonts w:ascii="Trebuchet MS" w:hAnsi="Trebuchet MS"/>
                <w:sz w:val="16"/>
                <w:szCs w:val="16"/>
              </w:rPr>
              <w:t>Hladilniki, zamrzovalniki in njihove kombinacije</w:t>
            </w:r>
          </w:p>
        </w:tc>
        <w:tc>
          <w:tcPr>
            <w:tcW w:w="4506" w:type="dxa"/>
          </w:tcPr>
          <w:p w14:paraId="4BE24B22" w14:textId="0E795536"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1768F9">
              <w:rPr>
                <w:rFonts w:ascii="Trebuchet MS" w:hAnsi="Trebuchet MS"/>
                <w:sz w:val="16"/>
                <w:szCs w:val="16"/>
              </w:rPr>
              <w:t xml:space="preserve">Hladilnik, zamrzovalnik ali njuna kombinacija mora imeti indeks energijske učinkovitosti EEI &lt; 33, zaradi česar je uvrščen v </w:t>
            </w:r>
            <w:r>
              <w:rPr>
                <w:rFonts w:ascii="Trebuchet MS" w:hAnsi="Trebuchet MS"/>
                <w:sz w:val="16"/>
                <w:szCs w:val="16"/>
              </w:rPr>
              <w:t xml:space="preserve">najvišji </w:t>
            </w:r>
            <w:r w:rsidRPr="001768F9">
              <w:rPr>
                <w:rFonts w:ascii="Trebuchet MS" w:hAnsi="Trebuchet MS"/>
                <w:sz w:val="16"/>
                <w:szCs w:val="16"/>
              </w:rPr>
              <w:t>razred energijske učinkovitosti</w:t>
            </w:r>
            <w:r>
              <w:rPr>
                <w:rFonts w:ascii="Trebuchet MS" w:hAnsi="Trebuchet MS"/>
                <w:sz w:val="16"/>
                <w:szCs w:val="16"/>
              </w:rPr>
              <w:t>.</w:t>
            </w:r>
          </w:p>
        </w:tc>
        <w:tc>
          <w:tcPr>
            <w:tcW w:w="2523" w:type="dxa"/>
          </w:tcPr>
          <w:p w14:paraId="436930AB" w14:textId="1AE6509A"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1B49317"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7864BDBB" w14:textId="13C36051" w:rsidR="001217E0" w:rsidRPr="007A639A" w:rsidRDefault="001217E0" w:rsidP="001217E0">
            <w:pPr>
              <w:rPr>
                <w:rFonts w:ascii="Trebuchet MS" w:hAnsi="Trebuchet MS"/>
                <w:sz w:val="16"/>
                <w:szCs w:val="16"/>
              </w:rPr>
            </w:pPr>
            <w:r>
              <w:rPr>
                <w:rFonts w:ascii="Trebuchet MS" w:hAnsi="Trebuchet MS"/>
                <w:sz w:val="16"/>
                <w:szCs w:val="16"/>
              </w:rPr>
              <w:t>Zasloni</w:t>
            </w:r>
          </w:p>
        </w:tc>
        <w:tc>
          <w:tcPr>
            <w:tcW w:w="4506" w:type="dxa"/>
          </w:tcPr>
          <w:p w14:paraId="4BCF9B5B" w14:textId="3CE1284F"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F4396">
              <w:rPr>
                <w:sz w:val="16"/>
                <w:szCs w:val="16"/>
              </w:rPr>
              <w:t>Oprema za zajem, obdelavo in prikaz slik mora izpolnjevati najnovejše standarde ENERGY STAR  za energijsko učinkovitost, veljavne na dan objave obvestila o javnem naročilu ali na dan povabila k oddaji ponudbe.</w:t>
            </w:r>
          </w:p>
        </w:tc>
        <w:tc>
          <w:tcPr>
            <w:tcW w:w="2523" w:type="dxa"/>
          </w:tcPr>
          <w:p w14:paraId="7687C59A" w14:textId="21E9751C"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2C1949E"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BABEB31" w14:textId="345E6758" w:rsidR="001217E0" w:rsidRPr="007A639A" w:rsidRDefault="001217E0" w:rsidP="001217E0">
            <w:pPr>
              <w:rPr>
                <w:rFonts w:ascii="Trebuchet MS" w:hAnsi="Trebuchet MS"/>
                <w:sz w:val="16"/>
                <w:szCs w:val="16"/>
              </w:rPr>
            </w:pPr>
            <w:r w:rsidRPr="007A639A">
              <w:rPr>
                <w:rFonts w:ascii="Trebuchet MS" w:hAnsi="Trebuchet MS"/>
                <w:sz w:val="16"/>
                <w:szCs w:val="16"/>
              </w:rPr>
              <w:t>Klimatske naprave</w:t>
            </w:r>
          </w:p>
        </w:tc>
        <w:tc>
          <w:tcPr>
            <w:tcW w:w="4506" w:type="dxa"/>
          </w:tcPr>
          <w:p w14:paraId="24AF63C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Klimatska naprava mora imeti razmerje sezonske energijske učinkovitosti SEER ≥ 6,10, zaradi česar je glede hlajenja uvrščena v razred energijske učinkovitosti A++, in koeficient sezonske učinkovitosti SCOP ≥ 3,40, zaradi česar je glede ogrevanja uvrščena v najvišji na razred energijske učinkovitosti A ali višje.</w:t>
            </w:r>
          </w:p>
          <w:p w14:paraId="7794783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p w14:paraId="2D6A7CC9" w14:textId="15D53139"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Ta okoljska zahteva se uporablja za klimatske naprave, ki niso enokanalne ali dvokanalne. Klimatska naprava je naprava, ki je sposobna hladiti ali ogrevati zrak v zaprtih prostorih ali oboje z uporabo cikla s kompresijo pare, ki ga poganja električni kompresor, vključno s klimatskimi napravami, ki omogočajo dodatne funkcije, na primer zmanjševanje vlažnosti zraka, čiščenje zraka, prezračevanje ali dodatno ogrevanje zraka z električno upornostjo, in napravami, ki lahko uporabljajo vodo (ali kondenzacijsko vodo, ki nastane v uparjalniku, ali vodo, dodano od zunaj) za izparevanje v kondenzatorju, če lahko naprava deluje le z uporabo zraka, brez uporabe dodatne vode.</w:t>
            </w:r>
          </w:p>
        </w:tc>
        <w:tc>
          <w:tcPr>
            <w:tcW w:w="2523" w:type="dxa"/>
          </w:tcPr>
          <w:p w14:paraId="6941F785" w14:textId="3D55CD8A"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BD19B1D"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115F741D" w14:textId="77777777" w:rsidR="001217E0" w:rsidRPr="007A639A" w:rsidRDefault="001217E0" w:rsidP="001217E0">
            <w:pPr>
              <w:rPr>
                <w:rFonts w:ascii="Trebuchet MS" w:hAnsi="Trebuchet MS"/>
                <w:sz w:val="16"/>
                <w:szCs w:val="16"/>
              </w:rPr>
            </w:pPr>
          </w:p>
        </w:tc>
        <w:tc>
          <w:tcPr>
            <w:tcW w:w="4506" w:type="dxa"/>
          </w:tcPr>
          <w:p w14:paraId="15F64824"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Enokanalna klimatska naprava mora imeti razmerje energijske učinkovitosti EERrated ≥ 2,60 in nazivni koeficient učinkovitosti COPrated ≥ 2,30, zaradi česar je uvrščena v razred energijske učinkovitosti A ali višje.</w:t>
            </w:r>
          </w:p>
          <w:p w14:paraId="243A4B1F"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p>
          <w:p w14:paraId="6B60A70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Enokanalna klimatska naprava je klimatska naprava, pri kateri se vsesani zrak kondenzatorja ali uparjalnika med hlajenjem ali ogrevanjem dovaja iz prostora, v katerem je nameščena enota, odvaja pa se iz tega prostora.</w:t>
            </w:r>
          </w:p>
        </w:tc>
        <w:tc>
          <w:tcPr>
            <w:tcW w:w="2523" w:type="dxa"/>
          </w:tcPr>
          <w:p w14:paraId="75F464F2" w14:textId="64AB1BEB"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8BBEC68"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3388378" w14:textId="77777777" w:rsidR="001217E0" w:rsidRPr="007A639A" w:rsidRDefault="001217E0" w:rsidP="001217E0">
            <w:pPr>
              <w:rPr>
                <w:rFonts w:ascii="Trebuchet MS" w:hAnsi="Trebuchet MS"/>
                <w:sz w:val="16"/>
                <w:szCs w:val="16"/>
              </w:rPr>
            </w:pPr>
          </w:p>
        </w:tc>
        <w:tc>
          <w:tcPr>
            <w:tcW w:w="4506" w:type="dxa"/>
          </w:tcPr>
          <w:p w14:paraId="5A188DE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Dvokanalna klimatska naprava mora imeti razmerje energijske učinkovitosti EERrated ≥ 2,60 in nazivni koeficient učinkovitosti COPrated ≥ 3,10, zaradi česar je uvrščena v razred energijske učinkovitosti A ali višje.</w:t>
            </w:r>
          </w:p>
          <w:p w14:paraId="7B099655"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p w14:paraId="39D947E5"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Dvokanalna klimatska naprava je klimatska naprava, pri kateri se vsesani zrak kondenzatorja ali uparjalnika iz zunanjega okolja med hlajenjem ali ogrevanjem dovaja v enoto skozi kanal, v zunanje okolje pa se odvaja skozi drugi kanal, in ki je v celoti nameščena blizu stene v prostoru, ki ga je treba klimatizirati.</w:t>
            </w:r>
          </w:p>
        </w:tc>
        <w:tc>
          <w:tcPr>
            <w:tcW w:w="2523" w:type="dxa"/>
          </w:tcPr>
          <w:p w14:paraId="5FA7F056" w14:textId="2520D233"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31F834A"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6C693176"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Pohištvo</w:t>
            </w:r>
          </w:p>
        </w:tc>
        <w:tc>
          <w:tcPr>
            <w:tcW w:w="4506" w:type="dxa"/>
          </w:tcPr>
          <w:p w14:paraId="1A9B7A59"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Les in materiali na njegovi osnovi morajo izvirati iz zakonitih virov. Ves les, ki se uporabi v pohištvu, ki se dobavi v okviru naročila, mora biti pridobljen zakonito v skladu z Uredbo (EU) št. 995/2010 (v</w:t>
            </w:r>
          </w:p>
          <w:p w14:paraId="59B1732F"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nadaljnjem besedilu: uredba EU o lesu).</w:t>
            </w:r>
          </w:p>
        </w:tc>
        <w:tc>
          <w:tcPr>
            <w:tcW w:w="2523" w:type="dxa"/>
          </w:tcPr>
          <w:p w14:paraId="079CBD86" w14:textId="079D4309"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0925FA7"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AFC7DE9" w14:textId="77777777" w:rsidR="001217E0" w:rsidRPr="007A639A" w:rsidRDefault="001217E0" w:rsidP="001217E0">
            <w:pPr>
              <w:rPr>
                <w:rFonts w:ascii="Trebuchet MS" w:hAnsi="Trebuchet MS"/>
                <w:sz w:val="16"/>
                <w:szCs w:val="16"/>
              </w:rPr>
            </w:pPr>
          </w:p>
        </w:tc>
        <w:tc>
          <w:tcPr>
            <w:tcW w:w="4506" w:type="dxa"/>
          </w:tcPr>
          <w:p w14:paraId="137706D3"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Les in materiali na njegovi osnovi morajo izvirati iz trajnostno pridelanih virov.</w:t>
            </w:r>
          </w:p>
        </w:tc>
        <w:tc>
          <w:tcPr>
            <w:tcW w:w="2523" w:type="dxa"/>
          </w:tcPr>
          <w:p w14:paraId="584D8273" w14:textId="1A0A44E2"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7B1F2DFC"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7A6C5664" w14:textId="77777777" w:rsidR="001217E0" w:rsidRPr="007A639A" w:rsidRDefault="001217E0" w:rsidP="001217E0">
            <w:pPr>
              <w:rPr>
                <w:rFonts w:ascii="Trebuchet MS" w:hAnsi="Trebuchet MS"/>
                <w:sz w:val="16"/>
                <w:szCs w:val="16"/>
              </w:rPr>
            </w:pPr>
          </w:p>
        </w:tc>
        <w:tc>
          <w:tcPr>
            <w:tcW w:w="4506" w:type="dxa"/>
          </w:tcPr>
          <w:p w14:paraId="293B3A88"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Zunanje pohištvo in zunanja igrala, izdelana iz lesa, ki:</w:t>
            </w:r>
          </w:p>
          <w:p w14:paraId="60414527" w14:textId="77777777" w:rsidR="001217E0" w:rsidRPr="007A639A" w:rsidRDefault="001217E0" w:rsidP="001217E0">
            <w:pPr>
              <w:pStyle w:val="Odstavekseznama"/>
              <w:numPr>
                <w:ilvl w:val="0"/>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 xml:space="preserve">je uvrščen v 1. ali 2. razred odpornosti ali trajnosti v skladu s standardom SIST EN 350-2 ali enakovrednim standardom, ne sme biti obdelan z </w:t>
            </w:r>
            <w:r w:rsidRPr="007A639A">
              <w:rPr>
                <w:rFonts w:ascii="Trebuchet MS" w:hAnsi="Trebuchet MS"/>
                <w:sz w:val="16"/>
                <w:szCs w:val="16"/>
              </w:rPr>
              <w:lastRenderedPageBreak/>
              <w:t>zaščitnimi sredstvi oziroma biocidnimi pripravki, ali</w:t>
            </w:r>
          </w:p>
          <w:p w14:paraId="4306C987" w14:textId="77777777" w:rsidR="001217E0" w:rsidRPr="007A639A" w:rsidRDefault="001217E0" w:rsidP="001217E0">
            <w:pPr>
              <w:pStyle w:val="Odstavekseznama"/>
              <w:numPr>
                <w:ilvl w:val="0"/>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ni uvrščen v 1. ali 2. razred odpornosti ali trajnosti v skladu s standardom SIST EN 350-</w:t>
            </w:r>
          </w:p>
          <w:p w14:paraId="766E0A25" w14:textId="77777777" w:rsidR="001217E0" w:rsidRPr="007A639A" w:rsidRDefault="001217E0" w:rsidP="001217E0">
            <w:pPr>
              <w:pStyle w:val="Odstavekseznama"/>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2 ali enakovrednim standardom, ne sme biti obdelan s snovmi, za katere velja eno ali več naslednjih standardnih opozoril, stavkov za nevarnost ali previdnostnih stavkov iz zakona, ki ureja kemikalije, ali Uredbe (ES) št. 1272/2008:</w:t>
            </w:r>
          </w:p>
          <w:p w14:paraId="76881FEE"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H351 (Sum povzročitve raka),</w:t>
            </w:r>
          </w:p>
          <w:p w14:paraId="5F3DDC47"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H334 (Lahko povzroči simptome alergije ali astme ali težave z dihanjem pri</w:t>
            </w:r>
          </w:p>
          <w:p w14:paraId="63388282"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vdihavanju),</w:t>
            </w:r>
          </w:p>
          <w:p w14:paraId="09F39297"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H350 (Lahko povzroči raka),</w:t>
            </w:r>
          </w:p>
          <w:p w14:paraId="604B6AC5"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H340 (Lahko povzroči genske okvare),</w:t>
            </w:r>
          </w:p>
          <w:p w14:paraId="484BDF15"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H350i (Lahko povzroči raka pri vdihavanju),</w:t>
            </w:r>
          </w:p>
          <w:p w14:paraId="21BA0877"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H360F (Lahko škodi plodnosti),</w:t>
            </w:r>
          </w:p>
          <w:p w14:paraId="78E37CEB"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H360D (Lahko škodi nerojenemu otroku),</w:t>
            </w:r>
          </w:p>
          <w:p w14:paraId="4A3C2C58"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H361f (Sum škodljivosti za plodnost),</w:t>
            </w:r>
          </w:p>
          <w:p w14:paraId="017E183F"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H361d (Sum škodljivosti za nerojenega otroka),</w:t>
            </w:r>
          </w:p>
          <w:p w14:paraId="5D74C80E" w14:textId="77777777" w:rsidR="001217E0" w:rsidRPr="007A639A" w:rsidRDefault="001217E0" w:rsidP="001217E0">
            <w:pPr>
              <w:pStyle w:val="Odstavekseznama"/>
              <w:numPr>
                <w:ilvl w:val="1"/>
                <w:numId w:val="20"/>
              </w:num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A639A">
              <w:rPr>
                <w:rFonts w:ascii="Trebuchet MS" w:hAnsi="Trebuchet MS"/>
                <w:sz w:val="16"/>
                <w:szCs w:val="16"/>
              </w:rPr>
              <w:t>H341 (Sum povzročitve genskih okvar).</w:t>
            </w:r>
          </w:p>
        </w:tc>
        <w:tc>
          <w:tcPr>
            <w:tcW w:w="2523" w:type="dxa"/>
          </w:tcPr>
          <w:p w14:paraId="642BB081" w14:textId="2B439D7C"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5F521E94"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63416AD" w14:textId="77777777" w:rsidR="001217E0" w:rsidRPr="007A639A" w:rsidRDefault="001217E0" w:rsidP="001217E0">
            <w:pPr>
              <w:rPr>
                <w:rFonts w:ascii="Trebuchet MS" w:hAnsi="Trebuchet MS"/>
                <w:sz w:val="16"/>
                <w:szCs w:val="16"/>
              </w:rPr>
            </w:pPr>
          </w:p>
        </w:tc>
        <w:tc>
          <w:tcPr>
            <w:tcW w:w="4506" w:type="dxa"/>
          </w:tcPr>
          <w:p w14:paraId="4756EE0C"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Aktivne snovi v zaščitnih sredstvih oziroma biocidnih pripravkih ne smejo temeljiti na spojinah arzena, kroma ali organskega kositra.</w:t>
            </w:r>
          </w:p>
        </w:tc>
        <w:tc>
          <w:tcPr>
            <w:tcW w:w="2523" w:type="dxa"/>
          </w:tcPr>
          <w:p w14:paraId="6CF71E4B" w14:textId="23FEA762"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64E35BF"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6C6BED01" w14:textId="77777777" w:rsidR="001217E0" w:rsidRPr="007A639A" w:rsidRDefault="001217E0" w:rsidP="001217E0">
            <w:pPr>
              <w:rPr>
                <w:rFonts w:ascii="Trebuchet MS" w:hAnsi="Trebuchet MS"/>
                <w:sz w:val="16"/>
                <w:szCs w:val="16"/>
              </w:rPr>
            </w:pPr>
          </w:p>
        </w:tc>
        <w:tc>
          <w:tcPr>
            <w:tcW w:w="4506" w:type="dxa"/>
          </w:tcPr>
          <w:p w14:paraId="0370260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Plastični deli s težo enako ali večjo od 50 g morajo biti označeni s standardom za recikliranje ISO 11469 ali enakovrednim standardom in ne smejo vsebovati dodatkov materialov, ki lahko ovirajo recikliranje.</w:t>
            </w:r>
          </w:p>
        </w:tc>
        <w:tc>
          <w:tcPr>
            <w:tcW w:w="2523" w:type="dxa"/>
          </w:tcPr>
          <w:p w14:paraId="006F3B9A" w14:textId="649D0828"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B6D4C65"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4170C012" w14:textId="77777777" w:rsidR="001217E0" w:rsidRPr="007A639A" w:rsidRDefault="001217E0" w:rsidP="001217E0">
            <w:pPr>
              <w:rPr>
                <w:rFonts w:ascii="Trebuchet MS" w:hAnsi="Trebuchet MS"/>
                <w:sz w:val="16"/>
                <w:szCs w:val="16"/>
              </w:rPr>
            </w:pPr>
          </w:p>
        </w:tc>
        <w:tc>
          <w:tcPr>
            <w:tcW w:w="4506" w:type="dxa"/>
          </w:tcPr>
          <w:p w14:paraId="1D85561F"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Površinsko premazovanje lesa, plastičnih in/ali kovinskih delov:</w:t>
            </w:r>
          </w:p>
          <w:p w14:paraId="1F45A61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4E01E7D2"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Premazi za les ne smejo vsebovati aziridina in kromovih (VI) spojin ter več kot 130 g/l</w:t>
            </w:r>
          </w:p>
          <w:p w14:paraId="3A273BD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hlapnih organskih spojin (HOS). Plastični deli ne smejo vsebovati aziridina, kromovih</w:t>
            </w:r>
          </w:p>
          <w:p w14:paraId="0E300ED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(VI) spojin in več kot 5 % teže hlapnih organskih spojin (HOS), kovinski deli pa ne smejo</w:t>
            </w:r>
          </w:p>
          <w:p w14:paraId="64B6E0A4"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vsebovati aziridina in kromovih (VI) spojin.</w:t>
            </w:r>
          </w:p>
          <w:p w14:paraId="56D4E1CC"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3FE7305E"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Premaz lesa ne sme biti razvrščen in označen z enim ali več stavki za nevarnost po</w:t>
            </w:r>
          </w:p>
          <w:p w14:paraId="23375726"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Uredbi (ES) št. 1272/2008:</w:t>
            </w:r>
          </w:p>
          <w:p w14:paraId="1D170DD8"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H331 (Strupeno pri vdihavanju),</w:t>
            </w:r>
          </w:p>
          <w:p w14:paraId="187AE46C"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H311 (Strupeno v stiku s kožo),</w:t>
            </w:r>
          </w:p>
          <w:p w14:paraId="3D99CB9E"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H301 (Strupeno pri zaužitju),</w:t>
            </w:r>
          </w:p>
          <w:p w14:paraId="502531B5"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H330 (Smrtno pri vdihavanju),</w:t>
            </w:r>
          </w:p>
          <w:p w14:paraId="3DF0C745"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H310 (Smrtno v stiku s kožo),</w:t>
            </w:r>
          </w:p>
          <w:p w14:paraId="591965BA"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H300 (Smrtno pri zaužitju),</w:t>
            </w:r>
          </w:p>
          <w:p w14:paraId="3E606B3C"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H351 (Sum povzročitve raka),</w:t>
            </w:r>
          </w:p>
          <w:p w14:paraId="13FEAE66"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H334 (Lahko povzroči simptome alergije ali astme ali težave z dihanjem pri vdihavanju),</w:t>
            </w:r>
          </w:p>
          <w:p w14:paraId="2C752B1D"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H350 (Lahko povzroči raka),</w:t>
            </w:r>
          </w:p>
          <w:p w14:paraId="2603C9E2"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H340 (Lahko povzroči genske okvare),</w:t>
            </w:r>
          </w:p>
          <w:p w14:paraId="7A64AE7A"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H373 (Lahko škodi organom pri dolgotrajni ali ponavljajoči se izpostavljenosti) in H732 (Škodi organom pri dolgotrajni ali ponavljajoči se izpostavljenosti),</w:t>
            </w:r>
          </w:p>
          <w:p w14:paraId="03867430"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H350i (Lahko povzroči raka pri vdihavanju),</w:t>
            </w:r>
          </w:p>
          <w:p w14:paraId="5823FE46"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H400 (Zelo strupeno za vodne organizme),</w:t>
            </w:r>
          </w:p>
          <w:p w14:paraId="77DE9D0A"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H411 (Strupeno za vodne organizme z dolgotrajnim učinkom),</w:t>
            </w:r>
          </w:p>
          <w:p w14:paraId="323B9221"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H412 (Škodljivo za vodne organizme, z dolgotrajnim učinkom),</w:t>
            </w:r>
          </w:p>
          <w:p w14:paraId="3261BB74"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H410 (Zelo strupeno za vodne organizme, z dolgotrajnim učinkom),</w:t>
            </w:r>
          </w:p>
          <w:p w14:paraId="6A612535"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lastRenderedPageBreak/>
              <w:t>H413 (Lahko ima dolgotrajne škodljive učinke na vodne organizme),</w:t>
            </w:r>
          </w:p>
          <w:p w14:paraId="2BDD5AD1"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H360F (Lahko škodi plodnosti),</w:t>
            </w:r>
          </w:p>
          <w:p w14:paraId="65F1C15D"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H360D (Lahko škodi nerojenemu otroku),</w:t>
            </w:r>
          </w:p>
          <w:p w14:paraId="06940AE5"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H361f (Sum škodljivosti za plodnost),</w:t>
            </w:r>
          </w:p>
          <w:p w14:paraId="78729B33"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H361d (Sum škodljivosti za nerojenega otroka),</w:t>
            </w:r>
          </w:p>
          <w:p w14:paraId="5FB8F394"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H341 (Sum povzročitve genskih okvar),</w:t>
            </w:r>
          </w:p>
          <w:p w14:paraId="55655EF0"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H400 (Zelo strupeno za vodne organizme) in H410 (Zelo strupeno za vodne organizme, z dolgotrajnim učinkom),</w:t>
            </w:r>
          </w:p>
          <w:p w14:paraId="2CF805CA"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H411 (Strupeno za vodne organizme z dolgotrajnim učinkom),</w:t>
            </w:r>
          </w:p>
          <w:p w14:paraId="4202DFBD" w14:textId="77777777" w:rsidR="001217E0" w:rsidRPr="007A639A" w:rsidRDefault="001217E0" w:rsidP="001217E0">
            <w:pPr>
              <w:pStyle w:val="Odstavekseznama"/>
              <w:numPr>
                <w:ilvl w:val="0"/>
                <w:numId w:val="21"/>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H412 (Škodljivo za vodne organizme, z dolgotrajnim učinkom).</w:t>
            </w:r>
          </w:p>
          <w:p w14:paraId="034E28D6"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68813EAE"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Premazom ne smejo biti dodani ftalati, ki so razvrščeni in označeni z enim ali več stavki</w:t>
            </w:r>
          </w:p>
          <w:p w14:paraId="414E881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za nevarnost po Uredbi (ES) št. 1272/2008:</w:t>
            </w:r>
          </w:p>
          <w:p w14:paraId="7CC85E0E" w14:textId="77777777" w:rsidR="001217E0" w:rsidRPr="007A639A" w:rsidRDefault="001217E0" w:rsidP="001217E0">
            <w:pPr>
              <w:pStyle w:val="Odstavekseznama"/>
              <w:numPr>
                <w:ilvl w:val="0"/>
                <w:numId w:val="22"/>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H360F (Lahko škodi plodnosti),</w:t>
            </w:r>
          </w:p>
          <w:p w14:paraId="2DCD2EA8" w14:textId="77777777" w:rsidR="001217E0" w:rsidRPr="007A639A" w:rsidRDefault="001217E0" w:rsidP="001217E0">
            <w:pPr>
              <w:pStyle w:val="Odstavekseznama"/>
              <w:numPr>
                <w:ilvl w:val="0"/>
                <w:numId w:val="22"/>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H360D (Lahko škodi nerojenemu otroku),</w:t>
            </w:r>
          </w:p>
          <w:p w14:paraId="3383A857" w14:textId="77777777" w:rsidR="001217E0" w:rsidRPr="007A639A" w:rsidRDefault="001217E0" w:rsidP="001217E0">
            <w:pPr>
              <w:pStyle w:val="Odstavekseznama"/>
              <w:numPr>
                <w:ilvl w:val="0"/>
                <w:numId w:val="22"/>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H361f (Sum škodljivosti za plodnost).</w:t>
            </w:r>
          </w:p>
          <w:p w14:paraId="5CDDEC1E"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tc>
        <w:tc>
          <w:tcPr>
            <w:tcW w:w="2523" w:type="dxa"/>
          </w:tcPr>
          <w:p w14:paraId="48B824EC" w14:textId="25A3B240"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0AC067C6"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0B18B6A8" w14:textId="77777777" w:rsidR="001217E0" w:rsidRPr="007A639A" w:rsidRDefault="001217E0" w:rsidP="001217E0">
            <w:pPr>
              <w:rPr>
                <w:rFonts w:ascii="Trebuchet MS" w:hAnsi="Trebuchet MS"/>
                <w:sz w:val="16"/>
                <w:szCs w:val="16"/>
              </w:rPr>
            </w:pPr>
          </w:p>
        </w:tc>
        <w:tc>
          <w:tcPr>
            <w:tcW w:w="4506" w:type="dxa"/>
          </w:tcPr>
          <w:p w14:paraId="4E23F717"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Emisija oz. koncentracija formaldehida iz lesnih kompozitov ali plošč ne sme biti višja od 8 mg/100 g suhe snovi (določena po ekstrakcijski metodi, znani tudi kot perforator metoda – SIST EN 120) ali 3,5 mg/h*m2 (določena po plinski metodi – SIST EN 717-2) ali 0,1 ppm (določena po metodi komore – SIST EN 717-1).</w:t>
            </w:r>
          </w:p>
        </w:tc>
        <w:tc>
          <w:tcPr>
            <w:tcW w:w="2523" w:type="dxa"/>
          </w:tcPr>
          <w:p w14:paraId="54CAFFB3" w14:textId="7BB7A0FE"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4A433A6"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259C012" w14:textId="77777777" w:rsidR="001217E0" w:rsidRPr="007A639A" w:rsidRDefault="001217E0" w:rsidP="001217E0">
            <w:pPr>
              <w:rPr>
                <w:rFonts w:ascii="Trebuchet MS" w:hAnsi="Trebuchet MS"/>
                <w:sz w:val="16"/>
                <w:szCs w:val="16"/>
              </w:rPr>
            </w:pPr>
          </w:p>
        </w:tc>
        <w:tc>
          <w:tcPr>
            <w:tcW w:w="4506" w:type="dxa"/>
          </w:tcPr>
          <w:p w14:paraId="182A1B4E"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Adhezivi ali lepila, ki se uporabljajo pri sestavljanju pohištva, ne smejo vsebovati več kot 10 % hlapnih organskih spojin.</w:t>
            </w:r>
          </w:p>
        </w:tc>
        <w:tc>
          <w:tcPr>
            <w:tcW w:w="2523" w:type="dxa"/>
          </w:tcPr>
          <w:p w14:paraId="22662B9F" w14:textId="22FCE53A"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7650A88C"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6A5E4CAE" w14:textId="77777777" w:rsidR="001217E0" w:rsidRPr="007A639A" w:rsidRDefault="001217E0" w:rsidP="001217E0">
            <w:pPr>
              <w:rPr>
                <w:rFonts w:ascii="Trebuchet MS" w:hAnsi="Trebuchet MS"/>
                <w:sz w:val="16"/>
                <w:szCs w:val="16"/>
              </w:rPr>
            </w:pPr>
          </w:p>
        </w:tc>
        <w:tc>
          <w:tcPr>
            <w:tcW w:w="4506" w:type="dxa"/>
          </w:tcPr>
          <w:p w14:paraId="3EB0A633"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Potisni plini v pršilnih pripravkih za poliuretansko peno ne smejo biti fluorirani ogljikovodiki (CFC, HCFC, HFC) ali metilen klorid.</w:t>
            </w:r>
          </w:p>
        </w:tc>
        <w:tc>
          <w:tcPr>
            <w:tcW w:w="2523" w:type="dxa"/>
          </w:tcPr>
          <w:p w14:paraId="19E4B717" w14:textId="2B901D4B"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13030B55"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F5EEFBC" w14:textId="77777777" w:rsidR="001217E0" w:rsidRPr="007A639A" w:rsidRDefault="001217E0" w:rsidP="001217E0">
            <w:pPr>
              <w:rPr>
                <w:rFonts w:ascii="Trebuchet MS" w:hAnsi="Trebuchet MS"/>
                <w:sz w:val="16"/>
                <w:szCs w:val="16"/>
              </w:rPr>
            </w:pPr>
          </w:p>
        </w:tc>
        <w:tc>
          <w:tcPr>
            <w:tcW w:w="4506" w:type="dxa"/>
          </w:tcPr>
          <w:p w14:paraId="481FAFE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Embalaža mora biti:</w:t>
            </w:r>
          </w:p>
          <w:p w14:paraId="02ACEC85" w14:textId="77777777" w:rsidR="001217E0" w:rsidRPr="007A639A" w:rsidRDefault="001217E0" w:rsidP="001217E0">
            <w:pPr>
              <w:pStyle w:val="Odstavekseznama"/>
              <w:numPr>
                <w:ilvl w:val="0"/>
                <w:numId w:val="23"/>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iz materiala, ki ga je mogoče enostavno reciklirati, in / ali</w:t>
            </w:r>
          </w:p>
          <w:p w14:paraId="3EFA607D" w14:textId="77777777" w:rsidR="001217E0" w:rsidRPr="007A639A" w:rsidRDefault="001217E0" w:rsidP="001217E0">
            <w:pPr>
              <w:pStyle w:val="Odstavekseznama"/>
              <w:numPr>
                <w:ilvl w:val="0"/>
                <w:numId w:val="23"/>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iz materialov, ki temeljijo na obnovljivih virih.</w:t>
            </w:r>
          </w:p>
        </w:tc>
        <w:tc>
          <w:tcPr>
            <w:tcW w:w="2523" w:type="dxa"/>
          </w:tcPr>
          <w:p w14:paraId="265481C4" w14:textId="425462F7"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0579ACAF"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516F4C85" w14:textId="77777777" w:rsidR="001217E0" w:rsidRPr="007A639A" w:rsidRDefault="001217E0" w:rsidP="001217E0">
            <w:pPr>
              <w:rPr>
                <w:rFonts w:ascii="Trebuchet MS" w:hAnsi="Trebuchet MS"/>
                <w:sz w:val="16"/>
                <w:szCs w:val="16"/>
              </w:rPr>
            </w:pPr>
          </w:p>
        </w:tc>
        <w:tc>
          <w:tcPr>
            <w:tcW w:w="4506" w:type="dxa"/>
          </w:tcPr>
          <w:p w14:paraId="35D758EB" w14:textId="6451DDAA"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A16159">
              <w:rPr>
                <w:sz w:val="16"/>
                <w:szCs w:val="16"/>
              </w:rPr>
              <w:t>Pri oblazinjenem pohištvu tekstil</w:t>
            </w:r>
            <w:r>
              <w:rPr>
                <w:sz w:val="16"/>
                <w:szCs w:val="16"/>
              </w:rPr>
              <w:t xml:space="preserve"> </w:t>
            </w:r>
            <w:r w:rsidRPr="00A16159">
              <w:rPr>
                <w:sz w:val="16"/>
                <w:szCs w:val="16"/>
              </w:rPr>
              <w:t>ni obarvan z barvili iz seznama iz Uredbe o zelenem javnem naročanju, ki povzročajo preobčutljivost ali alergijo, so kancerogena, mutagena ali strupena za razmnoževanje</w:t>
            </w:r>
            <w:r>
              <w:rPr>
                <w:sz w:val="16"/>
                <w:szCs w:val="16"/>
              </w:rPr>
              <w:t>.</w:t>
            </w:r>
          </w:p>
        </w:tc>
        <w:tc>
          <w:tcPr>
            <w:tcW w:w="2523" w:type="dxa"/>
          </w:tcPr>
          <w:p w14:paraId="217AF79B" w14:textId="63EAB3B7"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CB02CE6"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39DBB8FC" w14:textId="77777777" w:rsidR="001217E0" w:rsidRPr="007A639A" w:rsidRDefault="001217E0" w:rsidP="001217E0">
            <w:pPr>
              <w:rPr>
                <w:rFonts w:ascii="Trebuchet MS" w:hAnsi="Trebuchet MS"/>
                <w:sz w:val="16"/>
                <w:szCs w:val="16"/>
              </w:rPr>
            </w:pPr>
          </w:p>
        </w:tc>
        <w:tc>
          <w:tcPr>
            <w:tcW w:w="4506" w:type="dxa"/>
          </w:tcPr>
          <w:p w14:paraId="3D546A39" w14:textId="7323E2E2"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A16159">
              <w:rPr>
                <w:sz w:val="16"/>
                <w:szCs w:val="16"/>
              </w:rPr>
              <w:t>Pri oblazinjenem pohištvu</w:t>
            </w:r>
            <w:r>
              <w:rPr>
                <w:sz w:val="16"/>
                <w:szCs w:val="16"/>
              </w:rPr>
              <w:t xml:space="preserve"> tekstil </w:t>
            </w:r>
            <w:r w:rsidRPr="00A16159">
              <w:rPr>
                <w:sz w:val="16"/>
                <w:szCs w:val="16"/>
              </w:rPr>
              <w:t>ne vsebuje akrilaminov iz seznama iz Uredbe o zelenem javnem naročanju</w:t>
            </w:r>
            <w:r>
              <w:rPr>
                <w:sz w:val="16"/>
                <w:szCs w:val="16"/>
              </w:rPr>
              <w:t>.</w:t>
            </w:r>
          </w:p>
        </w:tc>
        <w:tc>
          <w:tcPr>
            <w:tcW w:w="2523" w:type="dxa"/>
          </w:tcPr>
          <w:p w14:paraId="6A7BDBE7" w14:textId="3BD39A35"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0675D404"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05D3D7B8" w14:textId="77777777" w:rsidR="001217E0" w:rsidRPr="007A639A" w:rsidRDefault="001217E0" w:rsidP="001217E0">
            <w:pPr>
              <w:rPr>
                <w:rFonts w:ascii="Trebuchet MS" w:hAnsi="Trebuchet MS"/>
                <w:sz w:val="16"/>
                <w:szCs w:val="16"/>
              </w:rPr>
            </w:pPr>
          </w:p>
        </w:tc>
        <w:tc>
          <w:tcPr>
            <w:tcW w:w="4506" w:type="dxa"/>
          </w:tcPr>
          <w:p w14:paraId="2B0769B7" w14:textId="3EDB248C"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A16159">
              <w:rPr>
                <w:sz w:val="16"/>
                <w:szCs w:val="16"/>
              </w:rPr>
              <w:t>Pri oblazinjenem pohištvu</w:t>
            </w:r>
            <w:r>
              <w:rPr>
                <w:sz w:val="16"/>
                <w:szCs w:val="16"/>
              </w:rPr>
              <w:t xml:space="preserve"> tekstil </w:t>
            </w:r>
            <w:r w:rsidRPr="00A16159">
              <w:rPr>
                <w:sz w:val="16"/>
                <w:szCs w:val="16"/>
              </w:rPr>
              <w:t>ne vsebuje zaviralcev gorenja iz seznama iz Uredbe o zelenem javnem naročanju</w:t>
            </w:r>
            <w:r>
              <w:rPr>
                <w:sz w:val="16"/>
                <w:szCs w:val="16"/>
              </w:rPr>
              <w:t>.</w:t>
            </w:r>
          </w:p>
        </w:tc>
        <w:tc>
          <w:tcPr>
            <w:tcW w:w="2523" w:type="dxa"/>
          </w:tcPr>
          <w:p w14:paraId="566F49FA" w14:textId="20A1675E"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0904651"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6D66829"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Grelniki vode, grelniki prostora in njihove kombinacije, razen vodnih grelnikov prostora in tistih kombinacij z vodnimi grelniki, katerih osnovna funkcija je zagotavljanje toplote za ogrevanje</w:t>
            </w:r>
          </w:p>
        </w:tc>
        <w:tc>
          <w:tcPr>
            <w:tcW w:w="4506" w:type="dxa"/>
          </w:tcPr>
          <w:p w14:paraId="1A66D426"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in kombiniran grelnik vode, katerega osnovna funkcija je zagotavljanje tople pitne ali sanitarne vode, mora imeti pri ogrevanju vode takšno sezonsko energijsko učinkovitost ηwh, da je uvrščen v razred energijske učinkovitosti A+++kar glede na velikost grelnika, povezano s profilom rabe, pomeni za:</w:t>
            </w:r>
          </w:p>
          <w:p w14:paraId="75E574F7"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3 X S: ηwh ≥ 62;</w:t>
            </w:r>
          </w:p>
          <w:p w14:paraId="7EC52CA6"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XXS: ηwh ≥ 62;</w:t>
            </w:r>
          </w:p>
          <w:p w14:paraId="6D4EE57F"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XS: ηwh ≥ 69;</w:t>
            </w:r>
          </w:p>
          <w:p w14:paraId="06C72975"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S: ηwh ≥ 90;</w:t>
            </w:r>
          </w:p>
          <w:p w14:paraId="218E2BC6"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M: ηwh ≥ 163;</w:t>
            </w:r>
          </w:p>
          <w:p w14:paraId="6631FC3B"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L: ηwh ≥ 188;</w:t>
            </w:r>
          </w:p>
          <w:p w14:paraId="26A65135"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XL ηwh ≥ 200;</w:t>
            </w:r>
          </w:p>
          <w:p w14:paraId="558615B3" w14:textId="77777777" w:rsidR="001217E0" w:rsidRPr="007A639A" w:rsidRDefault="001217E0" w:rsidP="001217E0">
            <w:pPr>
              <w:pStyle w:val="Odstavekseznama"/>
              <w:numPr>
                <w:ilvl w:val="0"/>
                <w:numId w:val="24"/>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vode XXL: ηwh ≥ 213.</w:t>
            </w:r>
          </w:p>
          <w:p w14:paraId="13FB5DC1"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2D4873E8"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Grelnik prostorov, razen nizkotemperaturnih toplotnih črpalk in toplotnih črpalk za ogrevanje prostorov za uporabo pri nizkih temperaturah, mora imeti pri ogrevanju prostorov sezonsko energijsko učinkovitost ηs ≥ 150, zato je uvrščen v razred energijske učinkovitosti A+++.</w:t>
            </w:r>
          </w:p>
          <w:p w14:paraId="4F934700"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60179BEC"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lastRenderedPageBreak/>
              <w:t>Nizkotemperaturna toplotna črpalka in toplotna črpalka za ogrevanje prostorov za uporabo pri nizkih temperaturah mora imeti pri ogrevanju prostorov sezonsko energijsko učinkovitost ηs ≥ 175, zato je uvrščena v razred energijske učinkovitosti A+++.</w:t>
            </w:r>
          </w:p>
          <w:p w14:paraId="04C58D2C"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p w14:paraId="29C57BB2"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Hranilnik tople vode mora imeti stalno izgubo (v vatih s prostornino zbiralnika V v litrih)S &lt; 5,5 + 3,16 · V0,4, zaradi česar je uvrščen v razred energijske učinkovitosti A+</w:t>
            </w:r>
          </w:p>
        </w:tc>
        <w:tc>
          <w:tcPr>
            <w:tcW w:w="2523" w:type="dxa"/>
          </w:tcPr>
          <w:p w14:paraId="182723AC" w14:textId="0E77CFEE"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548F05B2"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29E65A2F" w14:textId="77777777" w:rsidR="001217E0" w:rsidRPr="007A639A" w:rsidRDefault="001217E0" w:rsidP="001217E0">
            <w:pPr>
              <w:rPr>
                <w:rFonts w:ascii="Trebuchet MS" w:hAnsi="Trebuchet MS"/>
                <w:sz w:val="16"/>
                <w:szCs w:val="16"/>
              </w:rPr>
            </w:pPr>
          </w:p>
        </w:tc>
        <w:tc>
          <w:tcPr>
            <w:tcW w:w="4506" w:type="dxa"/>
          </w:tcPr>
          <w:p w14:paraId="051E7EDD"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Popravilo ali zamenjava izdelka sta zajeta v garancijo za najmanj štiri leta. Ponudnik tudi zagotovi, da so originalni ali enakovredni rezervni deli na voljo (neposredno ali pri drugih imenovanih zastopnikih) najmanj deset let od dneva nakupa. Ta določba se ne uporablja za neizogibne začasne situacije, kot so naravne nesreče, na katere proizvajalec nima vpliva.</w:t>
            </w:r>
          </w:p>
        </w:tc>
        <w:tc>
          <w:tcPr>
            <w:tcW w:w="2523" w:type="dxa"/>
          </w:tcPr>
          <w:p w14:paraId="7DF5AA31" w14:textId="6B04D264"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DBAF05B"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DDA6D16" w14:textId="77777777" w:rsidR="001217E0" w:rsidRPr="007A639A" w:rsidRDefault="001217E0" w:rsidP="001217E0">
            <w:pPr>
              <w:rPr>
                <w:rFonts w:ascii="Trebuchet MS" w:hAnsi="Trebuchet MS"/>
                <w:sz w:val="16"/>
                <w:szCs w:val="16"/>
              </w:rPr>
            </w:pPr>
          </w:p>
        </w:tc>
        <w:tc>
          <w:tcPr>
            <w:tcW w:w="4506" w:type="dxa"/>
          </w:tcPr>
          <w:p w14:paraId="0F979C4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Izdelek se dobavi z navodili za vgradnjo in uporabo v tiskani (na embalaži ali v dokumentaciji, priloženi izdelku) ali v elektronski obliki. Ti vsebujejo:</w:t>
            </w:r>
          </w:p>
          <w:p w14:paraId="46539EAB"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splošne podatke o ustreznih merah grelnikov za različne značilnosti/velikosti stavb;</w:t>
            </w:r>
          </w:p>
          <w:p w14:paraId="10FAF385"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podatke o porabi energije grelnika;</w:t>
            </w:r>
          </w:p>
          <w:p w14:paraId="065CF04A"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navodila za ustrezno montažo, vključno z:</w:t>
            </w:r>
          </w:p>
          <w:p w14:paraId="367AF87C"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navodili, ki navajajo, da morajo grelnik vgraditi v celoti usposobljeni monterji;</w:t>
            </w:r>
          </w:p>
          <w:p w14:paraId="269B9054"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morebitnimi posebnimi varnostnimi ukrepi, ki jih je treba upoštevati pri sestavljanju ali vgradnji grelnika;</w:t>
            </w:r>
          </w:p>
          <w:p w14:paraId="38FCB3D8"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navodili, ki navajajo, da je po priključitvi treba ustrezno prilagoditi kontrolne nastavitve (»krivuljo ogrevanja«) grelnika;</w:t>
            </w:r>
          </w:p>
          <w:p w14:paraId="518C2A54"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podrobnostmi, če je ustrezno, o vrednostih emisij, ki onesnažujejo zrak, ki jih morajo dosegati dimni plini med delovanjem, in o tem, kako je treba nastaviti grelnik, da jih bo dosegal. V priporočilih mora biti navedeno zlasti, da:</w:t>
            </w:r>
          </w:p>
          <w:p w14:paraId="0940AF96"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je treba grelnik prilagoditi s pomočjo merilnih naprav za merjenje CO, O2 ali CO2, NOx, temperature in saj, da se zagotovi, da nobena od mejnih vrednosti iz meril 2, 4, 5, 6 in 7 ni prekoračena;</w:t>
            </w:r>
          </w:p>
          <w:p w14:paraId="119CC385"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se za merilne naprave naredijo luknje na istih mestih, kot so bile narejene za laboratorijske preskuse;</w:t>
            </w:r>
          </w:p>
          <w:p w14:paraId="4605775E"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se rezultati meritev shranijo na posebnem obrazcu ali diagramu, pri čemer en izvod obdrži končni uporabnik;</w:t>
            </w:r>
          </w:p>
          <w:p w14:paraId="5AC137E0"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navodili za tehnologijo z nizko temperaturo dimnih plinov, ki navajajo, da mora biti sistem opremljen s tehnologijo za zaviranje korozije;</w:t>
            </w:r>
          </w:p>
          <w:p w14:paraId="41896757"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navodili za kondenzacijske kotle, ki navajajo, da mora biti dimnik zaščiten pred kondenzatom z nizko pH vrednostjo;</w:t>
            </w:r>
          </w:p>
          <w:p w14:paraId="4F4E3BB6"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jasnimi navedbami za toplotne črpalke, da se ne uporabljajo snovi, ki so v skladu z Direktivo Sveta 67/548/EGS  in njenimi poznejšimi spremembami razvrščene kot okolju nevarne ali nevarne za zdravje;</w:t>
            </w:r>
          </w:p>
          <w:p w14:paraId="07559D6C"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o tem, na koga se lahko obrne monter za pomoč pri vgradnji;</w:t>
            </w:r>
          </w:p>
          <w:p w14:paraId="7A84E5B6"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lastRenderedPageBreak/>
              <w:t>navodila o delovanju za serviserje;</w:t>
            </w:r>
          </w:p>
          <w:p w14:paraId="576D8122"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navodila za uporabo, vključno z:</w:t>
            </w:r>
          </w:p>
          <w:p w14:paraId="1EFFE5AC"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napotitvijo na pooblaščene monterje in serviserje;</w:t>
            </w:r>
          </w:p>
          <w:p w14:paraId="5A1AB5AC"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priporočili za ustrezno uporabo in vzdrževanje grelnika ter katera goriva so primerna za uporabo in njihovo ustrezno skladiščenje zaradi optimalnega zgorevanja ter časovni načrto za redno vzdrževanje;</w:t>
            </w:r>
          </w:p>
          <w:p w14:paraId="4DB87E8B"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nasveti, kako lahko gospodarna uporaba zmanjša vpliv grelnika na okolje, zlasti informacijami o ustrezni uporabi izdelka za zmanjšanje porabe energije;</w:t>
            </w:r>
          </w:p>
          <w:p w14:paraId="39DB8C63"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če je ustrezno, o razumevanju merilnih rezultatov in njihovem izboljšanju;</w:t>
            </w:r>
          </w:p>
          <w:p w14:paraId="36A58F67" w14:textId="77777777" w:rsidR="001217E0" w:rsidRPr="007A639A" w:rsidRDefault="001217E0" w:rsidP="001217E0">
            <w:pPr>
              <w:pStyle w:val="Odstavekseznama"/>
              <w:numPr>
                <w:ilvl w:val="1"/>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o tem, katere rezervne dele je mogoče zamenjati;</w:t>
            </w:r>
          </w:p>
          <w:p w14:paraId="087B294E" w14:textId="77777777" w:rsidR="001217E0" w:rsidRPr="007A639A" w:rsidRDefault="001217E0" w:rsidP="001217E0">
            <w:pPr>
              <w:pStyle w:val="Odstavekseznama"/>
              <w:numPr>
                <w:ilvl w:val="0"/>
                <w:numId w:val="25"/>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priporočila o primerni odstranitvi izdelka na koncu življenjske dobe.</w:t>
            </w:r>
          </w:p>
        </w:tc>
        <w:tc>
          <w:tcPr>
            <w:tcW w:w="2523" w:type="dxa"/>
          </w:tcPr>
          <w:p w14:paraId="77EC425D" w14:textId="5D533A80"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09CCA8FA"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7A3B597"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Sanitarne armature za učinkovito rabo vode (za nove ali prenovljene stavbe)</w:t>
            </w:r>
          </w:p>
        </w:tc>
        <w:tc>
          <w:tcPr>
            <w:tcW w:w="4506" w:type="dxa"/>
          </w:tcPr>
          <w:p w14:paraId="6E7A3639"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Maksimalni pretok vode v umivalnik/pomivalno korito, ki ni odvisen od tlaka vode, ne sme biti višji od naslednjih vrednosti:</w:t>
            </w:r>
          </w:p>
          <w:p w14:paraId="617F16C6"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noProof/>
              </w:rPr>
              <w:drawing>
                <wp:inline distT="0" distB="0" distL="0" distR="0" wp14:anchorId="77ABA300" wp14:editId="0E992539">
                  <wp:extent cx="2200275" cy="420748"/>
                  <wp:effectExtent l="0" t="0" r="0" b="0"/>
                  <wp:docPr id="1308916233" name="Picture 1" descr="Slika, ki vsebuje besede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lika, ki vsebuje besede miza&#10;&#10;Opis je samodejno ustvarjen"/>
                          <pic:cNvPicPr/>
                        </pic:nvPicPr>
                        <pic:blipFill>
                          <a:blip r:embed="rId18"/>
                          <a:stretch>
                            <a:fillRect/>
                          </a:stretch>
                        </pic:blipFill>
                        <pic:spPr>
                          <a:xfrm>
                            <a:off x="0" y="0"/>
                            <a:ext cx="2278730" cy="435750"/>
                          </a:xfrm>
                          <a:prstGeom prst="rect">
                            <a:avLst/>
                          </a:prstGeom>
                        </pic:spPr>
                      </pic:pic>
                    </a:graphicData>
                  </a:graphic>
                </wp:inline>
              </w:drawing>
            </w:r>
          </w:p>
          <w:p w14:paraId="6399A3B0"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tc>
        <w:tc>
          <w:tcPr>
            <w:tcW w:w="2523" w:type="dxa"/>
          </w:tcPr>
          <w:p w14:paraId="18297726" w14:textId="3661DE68"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CC788CF"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B7B2CD4" w14:textId="77777777" w:rsidR="001217E0" w:rsidRPr="007A639A" w:rsidRDefault="001217E0" w:rsidP="001217E0">
            <w:pPr>
              <w:rPr>
                <w:rFonts w:ascii="Trebuchet MS" w:hAnsi="Trebuchet MS"/>
                <w:sz w:val="16"/>
                <w:szCs w:val="16"/>
              </w:rPr>
            </w:pPr>
          </w:p>
        </w:tc>
        <w:tc>
          <w:tcPr>
            <w:tcW w:w="4506" w:type="dxa"/>
          </w:tcPr>
          <w:p w14:paraId="0F7388B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Najnižji maksimalni pretok vode sanitarnih armatur, ki ni odvisen od tlaka vode, ni nižji od naslednjih vrednosti:</w:t>
            </w:r>
          </w:p>
          <w:p w14:paraId="5E50F487"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noProof/>
              </w:rPr>
              <w:drawing>
                <wp:inline distT="0" distB="0" distL="0" distR="0" wp14:anchorId="2435B6AD" wp14:editId="3BADE2D0">
                  <wp:extent cx="2105025" cy="334901"/>
                  <wp:effectExtent l="0" t="0" r="0" b="8255"/>
                  <wp:docPr id="1951475105" name="Picture 2" descr="Slika, ki vsebuje besede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 descr="Slika, ki vsebuje besede miza&#10;&#10;Opis je samodejno ustvarjen"/>
                          <pic:cNvPicPr/>
                        </pic:nvPicPr>
                        <pic:blipFill>
                          <a:blip r:embed="rId19"/>
                          <a:stretch>
                            <a:fillRect/>
                          </a:stretch>
                        </pic:blipFill>
                        <pic:spPr>
                          <a:xfrm>
                            <a:off x="0" y="0"/>
                            <a:ext cx="2311159" cy="367696"/>
                          </a:xfrm>
                          <a:prstGeom prst="rect">
                            <a:avLst/>
                          </a:prstGeom>
                        </pic:spPr>
                      </pic:pic>
                    </a:graphicData>
                  </a:graphic>
                </wp:inline>
              </w:drawing>
            </w:r>
          </w:p>
        </w:tc>
        <w:tc>
          <w:tcPr>
            <w:tcW w:w="2523" w:type="dxa"/>
          </w:tcPr>
          <w:p w14:paraId="62C1B848" w14:textId="4096BE9E"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1743E98"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DD84131" w14:textId="77777777" w:rsidR="001217E0" w:rsidRPr="007A639A" w:rsidRDefault="001217E0" w:rsidP="001217E0">
            <w:pPr>
              <w:rPr>
                <w:rFonts w:ascii="Trebuchet MS" w:hAnsi="Trebuchet MS"/>
                <w:sz w:val="16"/>
                <w:szCs w:val="16"/>
              </w:rPr>
            </w:pPr>
          </w:p>
        </w:tc>
        <w:tc>
          <w:tcPr>
            <w:tcW w:w="4506" w:type="dxa"/>
          </w:tcPr>
          <w:p w14:paraId="7C49E664"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Uravnavanje temperature: </w:t>
            </w:r>
          </w:p>
          <w:p w14:paraId="3A187241"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Sanitarne armature morajo biti opremljene z napredno napravo ali tehnično rešitvijo, ki omogoča uravnavanje temperature,  pri čemer naročnik glede na svoje želje izbere eno od naslednjih možnosti:</w:t>
            </w:r>
          </w:p>
          <w:p w14:paraId="56E3FF0E" w14:textId="77777777" w:rsidR="001217E0" w:rsidRPr="007A639A" w:rsidRDefault="001217E0" w:rsidP="001217E0">
            <w:pPr>
              <w:pStyle w:val="Odstavekseznama"/>
              <w:numPr>
                <w:ilvl w:val="0"/>
                <w:numId w:val="26"/>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sanitarne armature so opremljene z zaporo tople vode;</w:t>
            </w:r>
          </w:p>
          <w:p w14:paraId="03BC94F4" w14:textId="77777777" w:rsidR="001217E0" w:rsidRPr="007A639A" w:rsidRDefault="001217E0" w:rsidP="001217E0">
            <w:pPr>
              <w:pStyle w:val="Odstavekseznama"/>
              <w:numPr>
                <w:ilvl w:val="0"/>
                <w:numId w:val="26"/>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sanitarne armature omogočajo termostatsko prilagajanje;</w:t>
            </w:r>
          </w:p>
          <w:p w14:paraId="74AB1873" w14:textId="77777777" w:rsidR="001217E0" w:rsidRPr="007A639A" w:rsidRDefault="001217E0" w:rsidP="001217E0">
            <w:pPr>
              <w:pStyle w:val="Odstavekseznama"/>
              <w:numPr>
                <w:ilvl w:val="0"/>
                <w:numId w:val="26"/>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sanitarne armature so zasnovane za oskrbo s hladno vodo v sredinskem položaju. Kadar je temperatura vode za oskrbo že uravnana, ponudnik pojasni posebno tehnično lastnost, zaradi katere so sanitarne armature posebej primerne za priključitev na to vrsto sistema.</w:t>
            </w:r>
          </w:p>
        </w:tc>
        <w:tc>
          <w:tcPr>
            <w:tcW w:w="2523" w:type="dxa"/>
          </w:tcPr>
          <w:p w14:paraId="62D5DC60" w14:textId="267649CA"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96EFAC7"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3922064" w14:textId="77777777" w:rsidR="001217E0" w:rsidRPr="007A639A" w:rsidRDefault="001217E0" w:rsidP="001217E0">
            <w:pPr>
              <w:rPr>
                <w:rFonts w:ascii="Trebuchet MS" w:hAnsi="Trebuchet MS"/>
                <w:sz w:val="16"/>
                <w:szCs w:val="16"/>
              </w:rPr>
            </w:pPr>
          </w:p>
        </w:tc>
        <w:tc>
          <w:tcPr>
            <w:tcW w:w="4506" w:type="dxa"/>
          </w:tcPr>
          <w:p w14:paraId="37F167A2"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Časovni nadzor za sanitarne armature za več uporabnikov in pogosto uporabo: Sanitarne armature, nameščene v nestanovanjskih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14:paraId="43217A62" w14:textId="77777777" w:rsidR="001217E0" w:rsidRPr="007A639A" w:rsidRDefault="001217E0" w:rsidP="001217E0">
            <w:pPr>
              <w:pStyle w:val="Odstavekseznama"/>
              <w:numPr>
                <w:ilvl w:val="0"/>
                <w:numId w:val="27"/>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izdelki opremijo z napravo, ki po določenem času neuporabe prekine pretok vode (na primer senzor, ki prekine pretok vode, ko uporabnik zapusti območje senzorja), oziroma</w:t>
            </w:r>
          </w:p>
          <w:p w14:paraId="7660D4D8" w14:textId="77777777" w:rsidR="001217E0" w:rsidRPr="007A639A" w:rsidRDefault="001217E0" w:rsidP="001217E0">
            <w:pPr>
              <w:pStyle w:val="Odstavekseznama"/>
              <w:numPr>
                <w:ilvl w:val="0"/>
                <w:numId w:val="27"/>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nastavi čas uporabe (na primer časovni omejevalnik, ki prekine pretok vode, ko je dosežen maksimalni čas pretoka).</w:t>
            </w:r>
          </w:p>
          <w:p w14:paraId="7BD25B1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Pri tem prednastavljeni maksimalni čas pretoka za sanitarne armature s časovnimi omejevalniki ne sme biti daljši od 15 sekund za pipe in 35 sekund za prhe. Kljub temu mora biti izdelek zasnovan tako, da inštalaterju </w:t>
            </w:r>
            <w:r w:rsidRPr="007A639A">
              <w:rPr>
                <w:rFonts w:ascii="Trebuchet MS" w:hAnsi="Trebuchet MS" w:cs="CIDFont+F2"/>
                <w:sz w:val="16"/>
                <w:szCs w:val="16"/>
              </w:rPr>
              <w:lastRenderedPageBreak/>
              <w:t>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tc>
        <w:tc>
          <w:tcPr>
            <w:tcW w:w="2523" w:type="dxa"/>
          </w:tcPr>
          <w:p w14:paraId="4FFDDF5E" w14:textId="5CF8BD92"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0F23F8A1"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11979823" w14:textId="77777777" w:rsidR="001217E0" w:rsidRPr="007A639A" w:rsidRDefault="001217E0" w:rsidP="001217E0">
            <w:pPr>
              <w:rPr>
                <w:rFonts w:ascii="Trebuchet MS" w:hAnsi="Trebuchet MS"/>
                <w:sz w:val="16"/>
                <w:szCs w:val="16"/>
              </w:rPr>
            </w:pPr>
          </w:p>
        </w:tc>
        <w:tc>
          <w:tcPr>
            <w:tcW w:w="4506" w:type="dxa"/>
          </w:tcPr>
          <w:p w14:paraId="7FB4232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Kemijsko in higiensko obnašanje materialov: 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w:t>
            </w:r>
          </w:p>
        </w:tc>
        <w:tc>
          <w:tcPr>
            <w:tcW w:w="2523" w:type="dxa"/>
          </w:tcPr>
          <w:p w14:paraId="3CB537A1" w14:textId="43ED0408"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C8C4862"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205E37F" w14:textId="77777777" w:rsidR="001217E0" w:rsidRPr="007A639A" w:rsidRDefault="001217E0" w:rsidP="001217E0">
            <w:pPr>
              <w:rPr>
                <w:rFonts w:ascii="Trebuchet MS" w:hAnsi="Trebuchet MS"/>
                <w:sz w:val="16"/>
                <w:szCs w:val="16"/>
              </w:rPr>
            </w:pPr>
          </w:p>
        </w:tc>
        <w:tc>
          <w:tcPr>
            <w:tcW w:w="4506" w:type="dxa"/>
          </w:tcPr>
          <w:p w14:paraId="66F56304"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Pogoji izpostavljenih površin in kakovost prevleke: Sanitarni izdelki s kovinsko Ni-Cr-prevleko (neodvisno od značilnosti materiala substrata) morajo biti v skladu s standardom EN 248.</w:t>
            </w:r>
          </w:p>
        </w:tc>
        <w:tc>
          <w:tcPr>
            <w:tcW w:w="2523" w:type="dxa"/>
          </w:tcPr>
          <w:p w14:paraId="6EE46F3C" w14:textId="52123151"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938B057"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3CC1AD8B" w14:textId="77777777" w:rsidR="001217E0" w:rsidRPr="007A639A" w:rsidRDefault="001217E0" w:rsidP="001217E0">
            <w:pPr>
              <w:rPr>
                <w:rFonts w:ascii="Trebuchet MS" w:hAnsi="Trebuchet MS"/>
                <w:sz w:val="16"/>
                <w:szCs w:val="16"/>
              </w:rPr>
            </w:pPr>
          </w:p>
        </w:tc>
        <w:tc>
          <w:tcPr>
            <w:tcW w:w="4506" w:type="dxa"/>
          </w:tcPr>
          <w:p w14:paraId="6D2B9472"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Popravljivost in razpoložljivost rezervnih delov: 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tc>
        <w:tc>
          <w:tcPr>
            <w:tcW w:w="2523" w:type="dxa"/>
          </w:tcPr>
          <w:p w14:paraId="3BEAC948" w14:textId="175956EE"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487520B"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4ED1C3A2" w14:textId="77777777" w:rsidR="001217E0" w:rsidRPr="007A639A" w:rsidRDefault="001217E0" w:rsidP="001217E0">
            <w:pPr>
              <w:rPr>
                <w:rFonts w:ascii="Trebuchet MS" w:hAnsi="Trebuchet MS"/>
                <w:sz w:val="16"/>
                <w:szCs w:val="16"/>
              </w:rPr>
            </w:pPr>
          </w:p>
        </w:tc>
        <w:tc>
          <w:tcPr>
            <w:tcW w:w="4506" w:type="dxa"/>
          </w:tcPr>
          <w:p w14:paraId="604B095F"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Garancija: Ponudnik mora zagotoviti najmanj štiriletno garancijo za popravilo ali zamenjavo.</w:t>
            </w:r>
          </w:p>
        </w:tc>
        <w:tc>
          <w:tcPr>
            <w:tcW w:w="2523" w:type="dxa"/>
          </w:tcPr>
          <w:p w14:paraId="39B37474" w14:textId="1C24E405"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D5B9299"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66349E9" w14:textId="77777777" w:rsidR="001217E0" w:rsidRPr="007A639A" w:rsidRDefault="001217E0" w:rsidP="001217E0">
            <w:pPr>
              <w:rPr>
                <w:rFonts w:ascii="Trebuchet MS" w:hAnsi="Trebuchet MS"/>
                <w:sz w:val="16"/>
                <w:szCs w:val="16"/>
              </w:rPr>
            </w:pPr>
          </w:p>
        </w:tc>
        <w:tc>
          <w:tcPr>
            <w:tcW w:w="4506" w:type="dxa"/>
          </w:tcPr>
          <w:p w14:paraId="6A174848"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b/>
                <w:sz w:val="16"/>
                <w:szCs w:val="16"/>
              </w:rPr>
              <w:t>Navodila za uporabo</w:t>
            </w:r>
            <w:r w:rsidRPr="007A639A">
              <w:rPr>
                <w:rFonts w:ascii="Trebuchet MS" w:hAnsi="Trebuchet MS" w:cs="CIDFont+F2"/>
                <w:sz w:val="16"/>
                <w:szCs w:val="16"/>
              </w:rPr>
              <w:t>: Izdelek se dobavi z naslednjimi informacijami v tiskani (na embalaži in/ali v dokumentaciji, priloženi izdelku) in/ali v elektronski obliki:</w:t>
            </w:r>
          </w:p>
          <w:p w14:paraId="1A3CEDCA" w14:textId="77777777" w:rsidR="001217E0" w:rsidRPr="007A639A" w:rsidRDefault="001217E0" w:rsidP="001217E0">
            <w:pPr>
              <w:numPr>
                <w:ilvl w:val="0"/>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 navodili za namestitev, vključno z informacijami o delovnem tlaku, ki je primeren za izdelek;</w:t>
            </w:r>
          </w:p>
          <w:p w14:paraId="2E7B2CFC" w14:textId="77777777" w:rsidR="001217E0" w:rsidRPr="007A639A" w:rsidRDefault="001217E0" w:rsidP="001217E0">
            <w:pPr>
              <w:numPr>
                <w:ilvl w:val="0"/>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 priporočili glede pravilne uporabe in vzdrževanja izdelka (vključno s čiščenjem in odstranjevanjem vodnega kamna) ter vsemi ostalimi navodili, zlasti:</w:t>
            </w:r>
          </w:p>
          <w:p w14:paraId="467987C7" w14:textId="77777777" w:rsidR="001217E0" w:rsidRPr="007A639A" w:rsidRDefault="001217E0" w:rsidP="001217E0">
            <w:pPr>
              <w:numPr>
                <w:ilvl w:val="1"/>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nasveti za vzdrževanje in uporabo izdelka;</w:t>
            </w:r>
          </w:p>
          <w:p w14:paraId="3F5ABB07" w14:textId="77777777" w:rsidR="001217E0" w:rsidRPr="007A639A" w:rsidRDefault="001217E0" w:rsidP="001217E0">
            <w:pPr>
              <w:numPr>
                <w:ilvl w:val="1"/>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o tem, katere rezervne dele je mogoče zamenjati;</w:t>
            </w:r>
          </w:p>
          <w:p w14:paraId="16C5DE4D" w14:textId="77777777" w:rsidR="001217E0" w:rsidRPr="007A639A" w:rsidRDefault="001217E0" w:rsidP="001217E0">
            <w:pPr>
              <w:numPr>
                <w:ilvl w:val="1"/>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navodili za zamenjavo tesnil, če pipa pušča;</w:t>
            </w:r>
          </w:p>
          <w:p w14:paraId="3FEDF2E2" w14:textId="77777777" w:rsidR="001217E0" w:rsidRPr="007A639A" w:rsidRDefault="001217E0" w:rsidP="001217E0">
            <w:pPr>
              <w:numPr>
                <w:ilvl w:val="1"/>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nasveti glede čiščenja sanitarnih armatur s primernimi materiali, da se prepreči poškodbe notranje in zunanje površine;</w:t>
            </w:r>
          </w:p>
          <w:p w14:paraId="268BA9CF" w14:textId="77777777" w:rsidR="001217E0" w:rsidRPr="007A639A" w:rsidRDefault="001217E0" w:rsidP="001217E0">
            <w:pPr>
              <w:numPr>
                <w:ilvl w:val="1"/>
                <w:numId w:val="28"/>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nasveti za redno in pravilno servisiranje prezračevalnikov.</w:t>
            </w:r>
          </w:p>
          <w:p w14:paraId="56FE3EA4"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tc>
        <w:tc>
          <w:tcPr>
            <w:tcW w:w="2523" w:type="dxa"/>
          </w:tcPr>
          <w:p w14:paraId="72B60E9D" w14:textId="5FD6543A"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AF33FAA"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4D13D145" w14:textId="77777777" w:rsidR="001217E0" w:rsidRPr="007A639A" w:rsidRDefault="001217E0" w:rsidP="001217E0">
            <w:pPr>
              <w:rPr>
                <w:rFonts w:ascii="Trebuchet MS" w:hAnsi="Trebuchet MS"/>
                <w:sz w:val="16"/>
                <w:szCs w:val="16"/>
              </w:rPr>
            </w:pPr>
          </w:p>
        </w:tc>
        <w:tc>
          <w:tcPr>
            <w:tcW w:w="4506" w:type="dxa"/>
          </w:tcPr>
          <w:p w14:paraId="0C502E2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 armaturah, ki vključujejo senzorje ali omejevalnike časa, mora izvajalec:</w:t>
            </w:r>
          </w:p>
          <w:p w14:paraId="7B07E2E3" w14:textId="77777777" w:rsidR="001217E0" w:rsidRPr="007A639A" w:rsidRDefault="001217E0" w:rsidP="001217E0">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 senzorjih v dogovoru z naročnikom nastaviti ustrezne ravni občutljivosti in časovnega zamika za izpolnjevanje potreb stanovalcev, da ni čezmerne porabe vode in energije;</w:t>
            </w:r>
          </w:p>
          <w:p w14:paraId="7898124D" w14:textId="77777777" w:rsidR="001217E0" w:rsidRPr="007A639A" w:rsidRDefault="001217E0" w:rsidP="001217E0">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lastRenderedPageBreak/>
              <w:t>preveriti senzorje, da se zagotovi pravilno delovanje in zadostna občutljivost za zaznavo običajnih premikov stanovalcev;</w:t>
            </w:r>
          </w:p>
          <w:p w14:paraId="7D030D47" w14:textId="77777777" w:rsidR="001217E0" w:rsidRPr="007A639A" w:rsidRDefault="001217E0" w:rsidP="001217E0">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časovne omejevalnike nastaviti v dogovoru z naročnikom na ustrezen čas za izpolnjevanje potreb stanovalcev, da ni čezmerne porabe vode in z njo povezane energije.</w:t>
            </w:r>
          </w:p>
          <w:p w14:paraId="79215FF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p>
        </w:tc>
        <w:tc>
          <w:tcPr>
            <w:tcW w:w="2523" w:type="dxa"/>
          </w:tcPr>
          <w:p w14:paraId="106C6F37" w14:textId="4D4C00FC" w:rsidR="001217E0" w:rsidRPr="002C5FE7" w:rsidRDefault="002C5FE7" w:rsidP="002C5FE7">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2C5FE7">
              <w:rPr>
                <w:rFonts w:ascii="Trebuchet MS" w:hAnsi="Trebuchet MS"/>
                <w:sz w:val="16"/>
                <w:szCs w:val="16"/>
              </w:rPr>
              <w:lastRenderedPageBreak/>
              <w:t>ESPD</w:t>
            </w:r>
          </w:p>
        </w:tc>
      </w:tr>
      <w:tr w:rsidR="001217E0" w:rsidRPr="00782141" w14:paraId="2A646D9A"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50DE1674"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Nakup opreme za stranišča na splakovanje z učinkovito rabo vode (za nove in prenovljene stavbe)</w:t>
            </w:r>
          </w:p>
        </w:tc>
        <w:tc>
          <w:tcPr>
            <w:tcW w:w="4506" w:type="dxa"/>
          </w:tcPr>
          <w:p w14:paraId="731034BB"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Celotni nominalni volumen splakovanja opreme za stranišča na splakovanje, ko se da na trg, ne sme presegati 6,0 l/splakovanje, ne glede na tlak vode.</w:t>
            </w:r>
          </w:p>
        </w:tc>
        <w:tc>
          <w:tcPr>
            <w:tcW w:w="2523" w:type="dxa"/>
          </w:tcPr>
          <w:p w14:paraId="4FC3ECE8" w14:textId="4FE28952"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60072D6E"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69CD874E" w14:textId="77777777" w:rsidR="001217E0" w:rsidRPr="007A639A" w:rsidRDefault="001217E0" w:rsidP="001217E0">
            <w:pPr>
              <w:rPr>
                <w:rFonts w:ascii="Trebuchet MS" w:hAnsi="Trebuchet MS"/>
                <w:sz w:val="16"/>
                <w:szCs w:val="16"/>
              </w:rPr>
            </w:pPr>
          </w:p>
        </w:tc>
        <w:tc>
          <w:tcPr>
            <w:tcW w:w="4506" w:type="dxa"/>
          </w:tcPr>
          <w:p w14:paraId="0CCCBDC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Straniščni kompleti s celotnim volumnom splakovanja, ki presega 4,0 litra, in splakovalni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w:t>
            </w:r>
          </w:p>
          <w:p w14:paraId="2599AAE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Za opremo s senzorjem:</w:t>
            </w:r>
          </w:p>
          <w:p w14:paraId="133F16F3"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Vsak krmilnik splakovanja s senzorjem mora onemogočati lažno sprožitev in zagotavljati, da se splakovanje izvede šele po dejanski uporabi izdelka.</w:t>
            </w:r>
          </w:p>
        </w:tc>
        <w:tc>
          <w:tcPr>
            <w:tcW w:w="2523" w:type="dxa"/>
          </w:tcPr>
          <w:p w14:paraId="76601B60" w14:textId="5F69A3EA"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0032645B"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0E66C309" w14:textId="77777777" w:rsidR="001217E0" w:rsidRPr="007A639A" w:rsidRDefault="001217E0" w:rsidP="001217E0">
            <w:pPr>
              <w:rPr>
                <w:rFonts w:ascii="Trebuchet MS" w:hAnsi="Trebuchet MS"/>
                <w:sz w:val="16"/>
                <w:szCs w:val="16"/>
              </w:rPr>
            </w:pPr>
          </w:p>
        </w:tc>
        <w:tc>
          <w:tcPr>
            <w:tcW w:w="4506" w:type="dxa"/>
          </w:tcPr>
          <w:p w14:paraId="1754DD3B"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Splakovalni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tc>
        <w:tc>
          <w:tcPr>
            <w:tcW w:w="2523" w:type="dxa"/>
          </w:tcPr>
          <w:p w14:paraId="2DB7D350" w14:textId="1F8A719F"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07E0FA2"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840A4B1" w14:textId="77777777" w:rsidR="001217E0" w:rsidRPr="007A639A" w:rsidRDefault="001217E0" w:rsidP="001217E0">
            <w:pPr>
              <w:rPr>
                <w:rFonts w:ascii="Trebuchet MS" w:hAnsi="Trebuchet MS"/>
                <w:sz w:val="16"/>
                <w:szCs w:val="16"/>
              </w:rPr>
            </w:pPr>
          </w:p>
        </w:tc>
        <w:tc>
          <w:tcPr>
            <w:tcW w:w="4506" w:type="dxa"/>
          </w:tcPr>
          <w:p w14:paraId="52FAE588"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tc>
        <w:tc>
          <w:tcPr>
            <w:tcW w:w="2523" w:type="dxa"/>
          </w:tcPr>
          <w:p w14:paraId="7E44625A" w14:textId="305E81F7"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1FBE64C0"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1F2A73EC" w14:textId="77777777" w:rsidR="001217E0" w:rsidRPr="007A639A" w:rsidRDefault="001217E0" w:rsidP="001217E0">
            <w:pPr>
              <w:rPr>
                <w:rFonts w:ascii="Trebuchet MS" w:hAnsi="Trebuchet MS"/>
                <w:sz w:val="16"/>
                <w:szCs w:val="16"/>
              </w:rPr>
            </w:pPr>
          </w:p>
        </w:tc>
        <w:tc>
          <w:tcPr>
            <w:tcW w:w="4506" w:type="dxa"/>
          </w:tcPr>
          <w:p w14:paraId="3AADF5CF"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Splakovalni sistemi so skladni z zahtevami iz standardov EN iz preglednice. Zahteve za merjenje celotnega nominalnega in zmanjšanega volumna splakovanja iz standardov EN iz preglednice so iz te okoljske zahteve izvzete.</w:t>
            </w:r>
          </w:p>
          <w:p w14:paraId="3EBBCE3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noProof/>
              </w:rPr>
              <w:drawing>
                <wp:inline distT="0" distB="0" distL="0" distR="0" wp14:anchorId="18E328D8" wp14:editId="5DA2B3CB">
                  <wp:extent cx="2390775" cy="622725"/>
                  <wp:effectExtent l="0" t="0" r="0" b="6350"/>
                  <wp:docPr id="1782276082" name="Picture 3" descr="Slika, ki vsebuje besede besedilo,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ki vsebuje besede besedilo, miza&#10;&#10;Opis je samodejno ustvarjen"/>
                          <pic:cNvPicPr/>
                        </pic:nvPicPr>
                        <pic:blipFill>
                          <a:blip r:embed="rId20"/>
                          <a:stretch>
                            <a:fillRect/>
                          </a:stretch>
                        </pic:blipFill>
                        <pic:spPr>
                          <a:xfrm>
                            <a:off x="0" y="0"/>
                            <a:ext cx="2614904" cy="681104"/>
                          </a:xfrm>
                          <a:prstGeom prst="rect">
                            <a:avLst/>
                          </a:prstGeom>
                        </pic:spPr>
                      </pic:pic>
                    </a:graphicData>
                  </a:graphic>
                </wp:inline>
              </w:drawing>
            </w:r>
          </w:p>
        </w:tc>
        <w:tc>
          <w:tcPr>
            <w:tcW w:w="2523" w:type="dxa"/>
          </w:tcPr>
          <w:p w14:paraId="45E29016" w14:textId="5F172063"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621B6476"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662BDB89" w14:textId="77777777" w:rsidR="001217E0" w:rsidRPr="007A639A" w:rsidRDefault="001217E0" w:rsidP="001217E0">
            <w:pPr>
              <w:rPr>
                <w:rFonts w:ascii="Trebuchet MS" w:hAnsi="Trebuchet MS"/>
                <w:sz w:val="16"/>
                <w:szCs w:val="16"/>
              </w:rPr>
            </w:pPr>
          </w:p>
        </w:tc>
        <w:tc>
          <w:tcPr>
            <w:tcW w:w="4506" w:type="dxa"/>
          </w:tcPr>
          <w:p w14:paraId="3B92030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Učinkovito splakovanje straniščnih kompletov mora biti skladno z zahtevami standarda EN 997.</w:t>
            </w:r>
          </w:p>
        </w:tc>
        <w:tc>
          <w:tcPr>
            <w:tcW w:w="2523" w:type="dxa"/>
          </w:tcPr>
          <w:p w14:paraId="6B8B8287" w14:textId="2BD9E510"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ADB3DAE"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FE9E09A" w14:textId="77777777" w:rsidR="001217E0" w:rsidRPr="007A639A" w:rsidRDefault="001217E0" w:rsidP="001217E0">
            <w:pPr>
              <w:rPr>
                <w:rFonts w:ascii="Trebuchet MS" w:hAnsi="Trebuchet MS"/>
                <w:sz w:val="16"/>
                <w:szCs w:val="16"/>
              </w:rPr>
            </w:pPr>
          </w:p>
        </w:tc>
        <w:tc>
          <w:tcPr>
            <w:tcW w:w="4506" w:type="dxa"/>
          </w:tcPr>
          <w:p w14:paraId="5A5A56B3"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tc>
        <w:tc>
          <w:tcPr>
            <w:tcW w:w="2523" w:type="dxa"/>
          </w:tcPr>
          <w:p w14:paraId="56BCFA4D" w14:textId="5607F830"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7431F927"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37DA10A8" w14:textId="77777777" w:rsidR="001217E0" w:rsidRPr="007A639A" w:rsidRDefault="001217E0" w:rsidP="001217E0">
            <w:pPr>
              <w:rPr>
                <w:rFonts w:ascii="Trebuchet MS" w:hAnsi="Trebuchet MS"/>
                <w:sz w:val="16"/>
                <w:szCs w:val="16"/>
              </w:rPr>
            </w:pPr>
          </w:p>
        </w:tc>
        <w:tc>
          <w:tcPr>
            <w:tcW w:w="4506" w:type="dxa"/>
          </w:tcPr>
          <w:p w14:paraId="43BDCBB5"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Opremo za stranišča na splakovanje se dobavi z naslednjimi informacijami v tiskani obliki (na embalaži ali v dokumentaciji, priloženi izdelku) in/ali elektronski obliki:</w:t>
            </w:r>
          </w:p>
          <w:p w14:paraId="633CADF4" w14:textId="77777777" w:rsidR="001217E0" w:rsidRPr="007A639A" w:rsidRDefault="001217E0" w:rsidP="001217E0">
            <w:pPr>
              <w:pStyle w:val="Odstavekseznama"/>
              <w:numPr>
                <w:ilvl w:val="0"/>
                <w:numId w:val="30"/>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z navodili za pravilno montažo, vključno s podatkom o tem, kateri razred in/ali tip izdelka je bil preskušen, s podatkom o osebnem </w:t>
            </w:r>
            <w:r w:rsidRPr="007A639A">
              <w:rPr>
                <w:rFonts w:ascii="Trebuchet MS" w:hAnsi="Trebuchet MS" w:cs="CIDFont+F2"/>
                <w:sz w:val="16"/>
                <w:szCs w:val="16"/>
              </w:rPr>
              <w:lastRenderedPageBreak/>
              <w:t>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splakovalne straniščne sisteme, ki se dajo na trg posebej, tudi s podatkom o tem, s katerimi izdelki tvorijo popolno delujočo celoto, ki je varčna z vodo;</w:t>
            </w:r>
          </w:p>
          <w:p w14:paraId="29EA4342" w14:textId="77777777" w:rsidR="001217E0" w:rsidRPr="007A639A" w:rsidRDefault="001217E0" w:rsidP="001217E0">
            <w:pPr>
              <w:pStyle w:val="Odstavekseznama"/>
              <w:numPr>
                <w:ilvl w:val="0"/>
                <w:numId w:val="30"/>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 napotki o tem, kako se lahko z racionalno uporabo čim bolj zmanjša vpliv na okolje, zlasti informacijami o ustrezni uporabi izdelka, da se čim bolj zmanjša poraba vode;</w:t>
            </w:r>
          </w:p>
          <w:p w14:paraId="1B22F7BF" w14:textId="77777777" w:rsidR="001217E0" w:rsidRPr="007A639A" w:rsidRDefault="001217E0" w:rsidP="001217E0">
            <w:pPr>
              <w:pStyle w:val="Odstavekseznama"/>
              <w:numPr>
                <w:ilvl w:val="0"/>
                <w:numId w:val="30"/>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o celotnem, zmanjšanem in povprečnem volumnu splakovanja v l/splakovanje;</w:t>
            </w:r>
          </w:p>
          <w:p w14:paraId="278719C7" w14:textId="77777777" w:rsidR="001217E0" w:rsidRPr="007A639A" w:rsidRDefault="001217E0" w:rsidP="001217E0">
            <w:pPr>
              <w:pStyle w:val="Odstavekseznama"/>
              <w:numPr>
                <w:ilvl w:val="0"/>
                <w:numId w:val="30"/>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priporočili o pravilni uporabi in vzdrževanju izdelka, vključno s podatkom o tem, kateri nadomestni deli se lahko zamenjajo, podatkom o zamenjavi tesnil in drugih elementov, če izdelek pušča, z nasveti za čiščenje itn.;</w:t>
            </w:r>
          </w:p>
          <w:p w14:paraId="04F4B466" w14:textId="77777777" w:rsidR="001217E0" w:rsidRPr="007A639A" w:rsidRDefault="001217E0" w:rsidP="001217E0">
            <w:pPr>
              <w:pStyle w:val="Odstavekseznama"/>
              <w:numPr>
                <w:ilvl w:val="0"/>
                <w:numId w:val="30"/>
              </w:num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 informacijami o ustreznem odlaganju izrabljenega izdelka.</w:t>
            </w:r>
          </w:p>
        </w:tc>
        <w:tc>
          <w:tcPr>
            <w:tcW w:w="2523" w:type="dxa"/>
          </w:tcPr>
          <w:p w14:paraId="3AB95D02" w14:textId="6593FBD6"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1414BE18"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3C304ECB"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Nakup opreme za pisoarje z učinkovito rabo vode (za nove ali prenovljene stavbe)</w:t>
            </w:r>
          </w:p>
        </w:tc>
        <w:tc>
          <w:tcPr>
            <w:tcW w:w="4506" w:type="dxa"/>
          </w:tcPr>
          <w:p w14:paraId="244BA4E1"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Nominalni volumen splakovanja opreme za pisoarje na splakovanje, ko se da na trg, ne sme presegati dva l/splakovanje, ne glede na tlak vode.</w:t>
            </w:r>
          </w:p>
        </w:tc>
        <w:tc>
          <w:tcPr>
            <w:tcW w:w="2523" w:type="dxa"/>
          </w:tcPr>
          <w:p w14:paraId="05010B22" w14:textId="6F453039"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09D0CEB"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ACD4EAB" w14:textId="77777777" w:rsidR="001217E0" w:rsidRPr="007A639A" w:rsidRDefault="001217E0" w:rsidP="001217E0">
            <w:pPr>
              <w:rPr>
                <w:rFonts w:ascii="Trebuchet MS" w:hAnsi="Trebuchet MS"/>
                <w:sz w:val="16"/>
                <w:szCs w:val="16"/>
              </w:rPr>
            </w:pPr>
          </w:p>
        </w:tc>
        <w:tc>
          <w:tcPr>
            <w:tcW w:w="4506" w:type="dxa"/>
          </w:tcPr>
          <w:p w14:paraId="314FFFE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Pisoarni kompleti in splakovalni sistemi za pisoarje morajo biti opremljeni s krmilnikom splakovanja na zahtevo. Talni pisoarji s splakovalnim sistemom morajo imeti krmilnik splakovanja na zahtevo, ki pokriva največ 60 cm širine neprekinjene stene. Pisoarji morajo omogočati uporabo krmilnika splakovanja na zahtevo. Talni pisoarji brez splakovalnega sistema morajo imeti nameščen krmilnik splakovanja na zahtevo, ki pokriva največ 60 cm širine neprekinjene stene.</w:t>
            </w:r>
          </w:p>
        </w:tc>
        <w:tc>
          <w:tcPr>
            <w:tcW w:w="2523" w:type="dxa"/>
          </w:tcPr>
          <w:p w14:paraId="65198F58" w14:textId="66EE06A1"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64AADD07"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4056711" w14:textId="77777777" w:rsidR="001217E0" w:rsidRPr="007A639A" w:rsidRDefault="001217E0" w:rsidP="001217E0">
            <w:pPr>
              <w:rPr>
                <w:rFonts w:ascii="Trebuchet MS" w:hAnsi="Trebuchet MS"/>
                <w:sz w:val="16"/>
                <w:szCs w:val="16"/>
              </w:rPr>
            </w:pPr>
          </w:p>
        </w:tc>
        <w:tc>
          <w:tcPr>
            <w:tcW w:w="4506" w:type="dxa"/>
          </w:tcPr>
          <w:p w14:paraId="1E4FCCE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Splakovalni sistemi so opremljeni s prilagoditveno napravo, ki monterju omogoča, da prilagodi volumen splakovanja ob upoštevanju lokalnih pogojev odtočnega sistema. Celotni volumen splakovanja po prilagoditvi v skladu z navodili za montažo ne sme presegati dva l/splakovanje.</w:t>
            </w:r>
          </w:p>
        </w:tc>
        <w:tc>
          <w:tcPr>
            <w:tcW w:w="2523" w:type="dxa"/>
          </w:tcPr>
          <w:p w14:paraId="76743F3C" w14:textId="7E1F6034"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1D3BEDF"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9EE35AE" w14:textId="77777777" w:rsidR="001217E0" w:rsidRPr="007A639A" w:rsidRDefault="001217E0" w:rsidP="001217E0">
            <w:pPr>
              <w:rPr>
                <w:rFonts w:ascii="Trebuchet MS" w:hAnsi="Trebuchet MS"/>
                <w:sz w:val="16"/>
                <w:szCs w:val="16"/>
              </w:rPr>
            </w:pPr>
          </w:p>
        </w:tc>
        <w:tc>
          <w:tcPr>
            <w:tcW w:w="4506" w:type="dxa"/>
          </w:tcPr>
          <w:p w14:paraId="128E096A"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Splakovalni sistemi so skladni z zahtevami iz standardov EN iz preglednice. Zahteve za merjenje nominalnega volumna splakovanja iz standardov EN iz preglednice so izvzete iz te okoljske zahteve.</w:t>
            </w:r>
          </w:p>
          <w:p w14:paraId="6E0BD9A2"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noProof/>
              </w:rPr>
              <w:drawing>
                <wp:inline distT="0" distB="0" distL="0" distR="0" wp14:anchorId="45D85DF8" wp14:editId="1899CA2A">
                  <wp:extent cx="2718435" cy="477067"/>
                  <wp:effectExtent l="0" t="0" r="5715" b="0"/>
                  <wp:docPr id="4" name="Picture 4" descr="Slika, ki vsebuje besede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ki vsebuje besede miza&#10;&#10;Opis je samodejno ustvarjen"/>
                          <pic:cNvPicPr/>
                        </pic:nvPicPr>
                        <pic:blipFill>
                          <a:blip r:embed="rId21"/>
                          <a:stretch>
                            <a:fillRect/>
                          </a:stretch>
                        </pic:blipFill>
                        <pic:spPr>
                          <a:xfrm>
                            <a:off x="0" y="0"/>
                            <a:ext cx="2839985" cy="498398"/>
                          </a:xfrm>
                          <a:prstGeom prst="rect">
                            <a:avLst/>
                          </a:prstGeom>
                        </pic:spPr>
                      </pic:pic>
                    </a:graphicData>
                  </a:graphic>
                </wp:inline>
              </w:drawing>
            </w:r>
          </w:p>
          <w:p w14:paraId="57A9098C"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noProof/>
              </w:rPr>
              <w:drawing>
                <wp:inline distT="0" distB="0" distL="0" distR="0" wp14:anchorId="5EED6348" wp14:editId="54069992">
                  <wp:extent cx="2719010" cy="20002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77670" cy="270549"/>
                          </a:xfrm>
                          <a:prstGeom prst="rect">
                            <a:avLst/>
                          </a:prstGeom>
                        </pic:spPr>
                      </pic:pic>
                    </a:graphicData>
                  </a:graphic>
                </wp:inline>
              </w:drawing>
            </w:r>
          </w:p>
        </w:tc>
        <w:tc>
          <w:tcPr>
            <w:tcW w:w="2523" w:type="dxa"/>
          </w:tcPr>
          <w:p w14:paraId="0AE016B4" w14:textId="5908E077"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1C62BF77"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34E55CA" w14:textId="77777777" w:rsidR="001217E0" w:rsidRPr="007A639A" w:rsidRDefault="001217E0" w:rsidP="001217E0">
            <w:pPr>
              <w:rPr>
                <w:rFonts w:ascii="Trebuchet MS" w:hAnsi="Trebuchet MS"/>
                <w:sz w:val="16"/>
                <w:szCs w:val="16"/>
              </w:rPr>
            </w:pPr>
          </w:p>
        </w:tc>
        <w:tc>
          <w:tcPr>
            <w:tcW w:w="4506" w:type="dxa"/>
          </w:tcPr>
          <w:p w14:paraId="2F3E0BFD"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Učinkovitost splakovanja pisoarnih kompletov in pisoarjev mora biti skladna z zahtevami standarda EN 13407.</w:t>
            </w:r>
          </w:p>
        </w:tc>
        <w:tc>
          <w:tcPr>
            <w:tcW w:w="2523" w:type="dxa"/>
          </w:tcPr>
          <w:p w14:paraId="7A5EA812" w14:textId="1BD6F110"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34FED678"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357F4B3" w14:textId="77777777" w:rsidR="001217E0" w:rsidRPr="007A639A" w:rsidRDefault="001217E0" w:rsidP="001217E0">
            <w:pPr>
              <w:rPr>
                <w:rFonts w:ascii="Trebuchet MS" w:hAnsi="Trebuchet MS"/>
                <w:sz w:val="16"/>
                <w:szCs w:val="16"/>
              </w:rPr>
            </w:pPr>
          </w:p>
        </w:tc>
        <w:tc>
          <w:tcPr>
            <w:tcW w:w="4506" w:type="dxa"/>
          </w:tcPr>
          <w:p w14:paraId="305340E8"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Pisoarji brez vodnega splakovanja morajo biti skladni z zahtevami iz Dodatka 2 k Sklepu Komisije (2013/641/EU).</w:t>
            </w:r>
          </w:p>
        </w:tc>
        <w:tc>
          <w:tcPr>
            <w:tcW w:w="2523" w:type="dxa"/>
          </w:tcPr>
          <w:p w14:paraId="04EDE1DF" w14:textId="09B202C5"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18BC6D1B"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2F7684C0" w14:textId="77777777" w:rsidR="001217E0" w:rsidRPr="007A639A" w:rsidRDefault="001217E0" w:rsidP="001217E0">
            <w:pPr>
              <w:rPr>
                <w:rFonts w:ascii="Trebuchet MS" w:hAnsi="Trebuchet MS"/>
                <w:sz w:val="16"/>
                <w:szCs w:val="16"/>
              </w:rPr>
            </w:pPr>
          </w:p>
        </w:tc>
        <w:tc>
          <w:tcPr>
            <w:tcW w:w="4506" w:type="dxa"/>
          </w:tcPr>
          <w:p w14:paraId="70CF7457"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tc>
        <w:tc>
          <w:tcPr>
            <w:tcW w:w="2523" w:type="dxa"/>
          </w:tcPr>
          <w:p w14:paraId="61AF2F74" w14:textId="47463A12"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6349F8F3"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FB250DF" w14:textId="77777777" w:rsidR="001217E0" w:rsidRPr="007A639A" w:rsidRDefault="001217E0" w:rsidP="001217E0">
            <w:pPr>
              <w:rPr>
                <w:rFonts w:ascii="Trebuchet MS" w:hAnsi="Trebuchet MS"/>
                <w:sz w:val="16"/>
                <w:szCs w:val="16"/>
              </w:rPr>
            </w:pPr>
          </w:p>
        </w:tc>
        <w:tc>
          <w:tcPr>
            <w:tcW w:w="4506" w:type="dxa"/>
          </w:tcPr>
          <w:p w14:paraId="46D526FF"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tc>
        <w:tc>
          <w:tcPr>
            <w:tcW w:w="2523" w:type="dxa"/>
          </w:tcPr>
          <w:p w14:paraId="7A45D003" w14:textId="51203C32"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D648D52"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27E077D7" w14:textId="77777777" w:rsidR="001217E0" w:rsidRPr="007A639A" w:rsidRDefault="001217E0" w:rsidP="001217E0">
            <w:pPr>
              <w:rPr>
                <w:rFonts w:ascii="Trebuchet MS" w:hAnsi="Trebuchet MS"/>
                <w:sz w:val="16"/>
                <w:szCs w:val="16"/>
              </w:rPr>
            </w:pPr>
          </w:p>
        </w:tc>
        <w:tc>
          <w:tcPr>
            <w:tcW w:w="4506" w:type="dxa"/>
          </w:tcPr>
          <w:p w14:paraId="69624CB8"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Oprema za pisoarje na splakovanje se dobavi z naslednjimi informacijami v tiskani obliki (na embalaži ali v dokumentaciji, priloženi izdelku) in/ali elektronski obliki:</w:t>
            </w:r>
          </w:p>
          <w:p w14:paraId="7B2611F8" w14:textId="77777777" w:rsidR="001217E0" w:rsidRPr="007A639A" w:rsidRDefault="001217E0" w:rsidP="001217E0">
            <w:pPr>
              <w:pStyle w:val="Odstavekseznama"/>
              <w:numPr>
                <w:ilvl w:val="0"/>
                <w:numId w:val="3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splakovalne sisteme za pisoarje, ki se dajo na trg posebej, s podatkom o tem, s katerimi izdelki tvorijo popolno delujočo enoto, ki je varčna z vodo;</w:t>
            </w:r>
          </w:p>
          <w:p w14:paraId="7E8C6335" w14:textId="77777777" w:rsidR="001217E0" w:rsidRPr="007A639A" w:rsidRDefault="001217E0" w:rsidP="001217E0">
            <w:pPr>
              <w:pStyle w:val="Odstavekseznama"/>
              <w:numPr>
                <w:ilvl w:val="0"/>
                <w:numId w:val="3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napotki o tem, kako se lahko z racionalno uporabo čim bolj zmanjša vpliv na okolje, zlasti informacijami o ustrezni uporabi izdelka, da se čim bolj zmanjša poraba vode;</w:t>
            </w:r>
          </w:p>
          <w:p w14:paraId="6AC6DBDE" w14:textId="77777777" w:rsidR="001217E0" w:rsidRPr="007A639A" w:rsidRDefault="001217E0" w:rsidP="001217E0">
            <w:pPr>
              <w:pStyle w:val="Odstavekseznama"/>
              <w:numPr>
                <w:ilvl w:val="0"/>
                <w:numId w:val="3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informacijami o celotnem volumnu splakovanja v l/splakovanje;</w:t>
            </w:r>
          </w:p>
          <w:p w14:paraId="69EDB7FA" w14:textId="77777777" w:rsidR="001217E0" w:rsidRPr="007A639A" w:rsidRDefault="001217E0" w:rsidP="001217E0">
            <w:pPr>
              <w:pStyle w:val="Odstavekseznama"/>
              <w:numPr>
                <w:ilvl w:val="0"/>
                <w:numId w:val="3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priporočili o pravilni uporabi in vzdrževanju izdelka, vključno z navodili za vzdrževanje in uporabo, s podatkom o tem, kateri nadomestni deli se lahko zamenjajo, podatkom o zamenjavi tesnil in drugih elementov, če izdelek pušča, z nasveti za čiščenje itn.;</w:t>
            </w:r>
          </w:p>
          <w:p w14:paraId="5FB7D40D" w14:textId="77777777" w:rsidR="001217E0" w:rsidRPr="007A639A" w:rsidRDefault="001217E0" w:rsidP="001217E0">
            <w:pPr>
              <w:pStyle w:val="Odstavekseznama"/>
              <w:numPr>
                <w:ilvl w:val="0"/>
                <w:numId w:val="3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informacijami o ustreznem odlaganju izrabljenega izdelka.</w:t>
            </w:r>
          </w:p>
        </w:tc>
        <w:tc>
          <w:tcPr>
            <w:tcW w:w="2523" w:type="dxa"/>
          </w:tcPr>
          <w:p w14:paraId="2A4ED595" w14:textId="3CE1E095"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E204D0D"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058E549D"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Lesene stenske plošče</w:t>
            </w:r>
          </w:p>
        </w:tc>
        <w:tc>
          <w:tcPr>
            <w:tcW w:w="4506" w:type="dxa"/>
          </w:tcPr>
          <w:p w14:paraId="4050CC00"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Uporabljeni neobdelani leseni materiali morajo izvirati iz zakonitih virov.</w:t>
            </w:r>
          </w:p>
        </w:tc>
        <w:tc>
          <w:tcPr>
            <w:tcW w:w="2523" w:type="dxa"/>
          </w:tcPr>
          <w:p w14:paraId="76AEE1FB" w14:textId="5EC4FBBF"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7A727F0A"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2838B0BC" w14:textId="77777777" w:rsidR="001217E0" w:rsidRPr="007A639A" w:rsidRDefault="001217E0" w:rsidP="001217E0">
            <w:pPr>
              <w:rPr>
                <w:rFonts w:ascii="Trebuchet MS" w:hAnsi="Trebuchet MS"/>
                <w:sz w:val="16"/>
                <w:szCs w:val="16"/>
              </w:rPr>
            </w:pPr>
          </w:p>
        </w:tc>
        <w:tc>
          <w:tcPr>
            <w:tcW w:w="4506" w:type="dxa"/>
          </w:tcPr>
          <w:p w14:paraId="21E0DAF0"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 lesenih ploščah, pri katerih se uporabljajo veziva, ki vsebujejo formaldehid, se ne sme preseči mejna emisijska vrednost iz standarda E1 za formaldehid na podlagi EN 13986, ki znaša 0,13 mg/ m3 zraka (ali 0,1 ppm).  To vključuje premazane plošče in predhodni nanos premaza.</w:t>
            </w:r>
          </w:p>
        </w:tc>
        <w:tc>
          <w:tcPr>
            <w:tcW w:w="2523" w:type="dxa"/>
          </w:tcPr>
          <w:p w14:paraId="4A3BFD55" w14:textId="409DD67F"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6ED0737C"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580A8AF" w14:textId="77777777" w:rsidR="001217E0" w:rsidRPr="007A639A" w:rsidRDefault="001217E0" w:rsidP="001217E0">
            <w:pPr>
              <w:rPr>
                <w:rFonts w:ascii="Trebuchet MS" w:hAnsi="Trebuchet MS"/>
                <w:sz w:val="16"/>
                <w:szCs w:val="16"/>
              </w:rPr>
            </w:pPr>
          </w:p>
        </w:tc>
        <w:tc>
          <w:tcPr>
            <w:tcW w:w="4506" w:type="dxa"/>
          </w:tcPr>
          <w:p w14:paraId="03D3F368"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Vsebnost prostega formaldehida v lepilih za vezane plošče ali laminirane lesene plošče ne sme presegati 0,5 mas. %.</w:t>
            </w:r>
          </w:p>
        </w:tc>
        <w:tc>
          <w:tcPr>
            <w:tcW w:w="2523" w:type="dxa"/>
          </w:tcPr>
          <w:p w14:paraId="752D883D" w14:textId="1BBC66A7"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4C2BBD36"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4DEB4878" w14:textId="77777777" w:rsidR="001217E0" w:rsidRPr="007A639A" w:rsidRDefault="001217E0" w:rsidP="001217E0">
            <w:pPr>
              <w:rPr>
                <w:rFonts w:ascii="Trebuchet MS" w:hAnsi="Trebuchet MS"/>
                <w:sz w:val="16"/>
                <w:szCs w:val="16"/>
              </w:rPr>
            </w:pPr>
          </w:p>
        </w:tc>
        <w:tc>
          <w:tcPr>
            <w:tcW w:w="4506" w:type="dxa"/>
          </w:tcPr>
          <w:p w14:paraId="5647F723"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 sestavljenih lesenih ploščah, v katerih so veziva, ki vsebujejo fenol, koncentracija fenola v preskusnem prostoru ne sme presegati 14 µg/m³.</w:t>
            </w:r>
          </w:p>
        </w:tc>
        <w:tc>
          <w:tcPr>
            <w:tcW w:w="2523" w:type="dxa"/>
          </w:tcPr>
          <w:p w14:paraId="21E0E7DD" w14:textId="0CC1F7E9"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2A0EB1C"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450695BC" w14:textId="77777777" w:rsidR="001217E0" w:rsidRPr="007A639A" w:rsidRDefault="001217E0" w:rsidP="001217E0">
            <w:pPr>
              <w:rPr>
                <w:rFonts w:ascii="Trebuchet MS" w:hAnsi="Trebuchet MS"/>
                <w:sz w:val="16"/>
                <w:szCs w:val="16"/>
              </w:rPr>
            </w:pPr>
          </w:p>
        </w:tc>
        <w:tc>
          <w:tcPr>
            <w:tcW w:w="4506" w:type="dxa"/>
          </w:tcPr>
          <w:p w14:paraId="28AB3453"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Iz sestavljenih lesenih plošč, ki vsebujejo veziva na osnovi PMDI (polimerni metilendifenil diizocianat), se ne sme sproščati več kot 1 µg/m³ (zaznavnega) monomera MDI.</w:t>
            </w:r>
          </w:p>
        </w:tc>
        <w:tc>
          <w:tcPr>
            <w:tcW w:w="2523" w:type="dxa"/>
          </w:tcPr>
          <w:p w14:paraId="4B0324A0" w14:textId="0B97C189"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42B7447"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02687AFA" w14:textId="77777777" w:rsidR="001217E0" w:rsidRPr="007A639A" w:rsidRDefault="001217E0" w:rsidP="001217E0">
            <w:pPr>
              <w:rPr>
                <w:rFonts w:ascii="Trebuchet MS" w:hAnsi="Trebuchet MS"/>
                <w:sz w:val="16"/>
                <w:szCs w:val="16"/>
              </w:rPr>
            </w:pPr>
          </w:p>
        </w:tc>
        <w:tc>
          <w:tcPr>
            <w:tcW w:w="4506" w:type="dxa"/>
          </w:tcPr>
          <w:p w14:paraId="7D426836"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Lesene stenske plošče kot končni izdelek n</w:t>
            </w:r>
            <w:bookmarkStart w:id="33" w:name="_Hlk501101285"/>
            <w:r w:rsidRPr="007A639A">
              <w:rPr>
                <w:rFonts w:ascii="Trebuchet MS" w:hAnsi="Trebuchet MS" w:cs="CIDFont+F2"/>
                <w:sz w:val="16"/>
                <w:szCs w:val="16"/>
              </w:rPr>
              <w:t>e vsebujejo nobene kemikalije, ki je razvrščena kot</w:t>
            </w:r>
            <w:bookmarkEnd w:id="33"/>
            <w:r w:rsidRPr="007A639A">
              <w:rPr>
                <w:rFonts w:ascii="Trebuchet MS" w:hAnsi="Trebuchet MS" w:cs="CIDFont+F2"/>
                <w:sz w:val="16"/>
                <w:szCs w:val="16"/>
              </w:rPr>
              <w:t>:</w:t>
            </w:r>
            <w:r w:rsidRPr="007A639A">
              <w:rPr>
                <w:rFonts w:ascii="Trebuchet MS" w:hAnsi="Trebuchet MS" w:cs="CIDFont+F2"/>
                <w:sz w:val="16"/>
                <w:szCs w:val="16"/>
                <w:vertAlign w:val="superscript"/>
              </w:rPr>
              <w:footnoteReference w:id="4"/>
            </w:r>
          </w:p>
          <w:p w14:paraId="77A4E3F1" w14:textId="77777777" w:rsidR="001217E0" w:rsidRPr="007A639A" w:rsidRDefault="001217E0" w:rsidP="001217E0">
            <w:pPr>
              <w:numPr>
                <w:ilvl w:val="0"/>
                <w:numId w:val="32"/>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rakotvorna (kategorije 1A, 1B in 2: H350, H350i, H351);</w:t>
            </w:r>
          </w:p>
          <w:p w14:paraId="0BC97CEE" w14:textId="77777777" w:rsidR="001217E0" w:rsidRPr="007A639A" w:rsidRDefault="001217E0" w:rsidP="001217E0">
            <w:pPr>
              <w:numPr>
                <w:ilvl w:val="0"/>
                <w:numId w:val="32"/>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mutagena za zarodne celice (kategorije 1A, 1B in 2: H340 in H341);</w:t>
            </w:r>
          </w:p>
          <w:p w14:paraId="4BCA6AFC" w14:textId="77777777" w:rsidR="001217E0" w:rsidRPr="007A639A" w:rsidRDefault="001217E0" w:rsidP="001217E0">
            <w:pPr>
              <w:numPr>
                <w:ilvl w:val="0"/>
                <w:numId w:val="32"/>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strupena za razmnoževanje (kategorije 1A, 1B in 2: H361, H360, H360F, H360D, H361f, H361d, H360FD, H361fd, H360Fd in H360Df); ali ima učinke na dojenje (H362);</w:t>
            </w:r>
          </w:p>
          <w:p w14:paraId="2F772C0D" w14:textId="77777777" w:rsidR="001217E0" w:rsidRPr="007A639A" w:rsidRDefault="001217E0" w:rsidP="001217E0">
            <w:pPr>
              <w:numPr>
                <w:ilvl w:val="0"/>
                <w:numId w:val="32"/>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akutno strupena (kategorije 1, 2 in 3: H330, H331, H311, H301, H310, H300); </w:t>
            </w:r>
          </w:p>
          <w:p w14:paraId="09E1B4C9" w14:textId="77777777" w:rsidR="001217E0" w:rsidRPr="007A639A" w:rsidRDefault="001217E0" w:rsidP="001217E0">
            <w:pPr>
              <w:numPr>
                <w:ilvl w:val="0"/>
                <w:numId w:val="32"/>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kronično strupena za vodno okolje (kategorije 1, 2 in 3: H410, H411 in H412).</w:t>
            </w:r>
          </w:p>
          <w:p w14:paraId="32E13021"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p w14:paraId="040022CE"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Iz končnega izdelka se v običajnih pogojih uporabe ne bodo sproščale ali lužile kakršne koli snovi ali zmesi, ki so razvrščene kot:  </w:t>
            </w:r>
          </w:p>
          <w:p w14:paraId="1443F0E3" w14:textId="77777777" w:rsidR="001217E0" w:rsidRPr="007A639A" w:rsidRDefault="001217E0" w:rsidP="001217E0">
            <w:pPr>
              <w:pStyle w:val="Odstavekseznama"/>
              <w:numPr>
                <w:ilvl w:val="0"/>
                <w:numId w:val="33"/>
              </w:numPr>
              <w:ind w:left="876"/>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lastRenderedPageBreak/>
              <w:t>rakotvorne (kategorije 1A, 1B in 2: H350, H350i, H351);</w:t>
            </w:r>
          </w:p>
          <w:p w14:paraId="0D7CE2D9" w14:textId="77777777" w:rsidR="001217E0" w:rsidRPr="007A639A" w:rsidRDefault="001217E0" w:rsidP="001217E0">
            <w:pPr>
              <w:pStyle w:val="Odstavekseznama"/>
              <w:numPr>
                <w:ilvl w:val="0"/>
                <w:numId w:val="33"/>
              </w:numPr>
              <w:ind w:left="876"/>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mutagene za zarodne celice (kategorije 1A, 1B in 2: H340 in H341);</w:t>
            </w:r>
          </w:p>
          <w:p w14:paraId="0B176305" w14:textId="77777777" w:rsidR="001217E0" w:rsidRPr="007A639A" w:rsidRDefault="001217E0" w:rsidP="001217E0">
            <w:pPr>
              <w:pStyle w:val="Odstavekseznama"/>
              <w:numPr>
                <w:ilvl w:val="0"/>
                <w:numId w:val="33"/>
              </w:numPr>
              <w:ind w:left="876"/>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strupene za  razmnoževanje (kategorije 1A, 1B in 2: H361, H360, H360F, H360D, H361f, H361d, H360FD, H361fd, H360Fd in H360Df); ali imajo učinke na dojenje (H362);</w:t>
            </w:r>
          </w:p>
          <w:p w14:paraId="1B3E7589" w14:textId="77777777" w:rsidR="001217E0" w:rsidRPr="007A639A" w:rsidRDefault="001217E0" w:rsidP="001217E0">
            <w:pPr>
              <w:pStyle w:val="Odstavekseznama"/>
              <w:numPr>
                <w:ilvl w:val="0"/>
                <w:numId w:val="33"/>
              </w:numPr>
              <w:ind w:left="876"/>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 xml:space="preserve">akutno strupene (kategorije 1, 2 in 3: H330, H331, H311, H301, H310, H300); </w:t>
            </w:r>
          </w:p>
          <w:p w14:paraId="462FBD85" w14:textId="77777777" w:rsidR="001217E0" w:rsidRPr="007A639A" w:rsidRDefault="001217E0" w:rsidP="001217E0">
            <w:pPr>
              <w:pStyle w:val="Odstavekseznama"/>
              <w:numPr>
                <w:ilvl w:val="0"/>
                <w:numId w:val="33"/>
              </w:numPr>
              <w:ind w:left="876"/>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kronično strupene za vodno okolje (kategorije 1, 2 in 3: H410, H411 in H412).</w:t>
            </w:r>
          </w:p>
          <w:p w14:paraId="30866C5C"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tc>
        <w:tc>
          <w:tcPr>
            <w:tcW w:w="2523" w:type="dxa"/>
          </w:tcPr>
          <w:p w14:paraId="2FF7E57B" w14:textId="0723DF59"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lastRenderedPageBreak/>
              <w:t>ESPD</w:t>
            </w:r>
          </w:p>
        </w:tc>
      </w:tr>
      <w:tr w:rsidR="001217E0" w:rsidRPr="00782141" w14:paraId="09F792B0"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218A468"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Električne sijalke</w:t>
            </w:r>
          </w:p>
        </w:tc>
        <w:tc>
          <w:tcPr>
            <w:tcW w:w="4506" w:type="dxa"/>
          </w:tcPr>
          <w:p w14:paraId="2667F0BD"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Neusmerjena sijalka mora imeti indeks energijske učinkovitosti EEI ≤ 0,17, zaradi česar je uvrščena v razred energijske učinkovitosti A+ ali višje.</w:t>
            </w:r>
          </w:p>
          <w:p w14:paraId="7C8B5D05"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Usmerjena sijalka mora imeti indeks energijske učinkovitosti EEI ≤ 0,18, zaradi česar je uvrščena v razred energijske učinkovitosti A+ ali višje.</w:t>
            </w:r>
          </w:p>
        </w:tc>
        <w:tc>
          <w:tcPr>
            <w:tcW w:w="2523" w:type="dxa"/>
          </w:tcPr>
          <w:p w14:paraId="097C8B45" w14:textId="488D9554"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034C0912"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79C31B63"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Svetilke</w:t>
            </w:r>
          </w:p>
        </w:tc>
        <w:tc>
          <w:tcPr>
            <w:tcW w:w="4506" w:type="dxa"/>
          </w:tcPr>
          <w:p w14:paraId="4CFEA0AC"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Svetilka mora omogočati uporabo sijalk, ki izpolnjujejo tehnične specifikacije, opredeljene v predhodni vrstici.</w:t>
            </w:r>
          </w:p>
        </w:tc>
        <w:tc>
          <w:tcPr>
            <w:tcW w:w="2523" w:type="dxa"/>
          </w:tcPr>
          <w:p w14:paraId="5F66BC20" w14:textId="634E3FCA"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1D36CB62"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704AB2B"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Izdelki za nakup okrasnih rastlin in dreves</w:t>
            </w:r>
          </w:p>
        </w:tc>
        <w:tc>
          <w:tcPr>
            <w:tcW w:w="4506" w:type="dxa"/>
          </w:tcPr>
          <w:p w14:paraId="292749DF"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Vsaj 70 odstotkov okrasnih rastlin mora biti prilagojenih lokalnim razmeram gojenja (npr. kislost tal, povprečne padavine, razpon temperature v letu itd.). Okrasne rastline ne smejo šteti za invazivno tujerodno vrsto. Najmanj 25 odstotkov okrasnih rastlin mora biti medonosnih.</w:t>
            </w:r>
          </w:p>
        </w:tc>
        <w:tc>
          <w:tcPr>
            <w:tcW w:w="2523" w:type="dxa"/>
          </w:tcPr>
          <w:p w14:paraId="6349B1CC" w14:textId="2079BD4B"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7CA02DF8"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5A253422" w14:textId="77777777" w:rsidR="001217E0" w:rsidRPr="007A639A" w:rsidRDefault="001217E0" w:rsidP="001217E0">
            <w:pPr>
              <w:rPr>
                <w:rFonts w:ascii="Trebuchet MS" w:hAnsi="Trebuchet MS"/>
                <w:sz w:val="16"/>
                <w:szCs w:val="16"/>
              </w:rPr>
            </w:pPr>
          </w:p>
        </w:tc>
        <w:tc>
          <w:tcPr>
            <w:tcW w:w="4506" w:type="dxa"/>
          </w:tcPr>
          <w:p w14:paraId="604DEBC5"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Če so rastline dostavljene v gojitvenih ploščah ali posodah, morajo biti gojitvene plošče ali posode ponovno uporabljive ali biološko razgradljive. Če se lahko gojitvene plošče in posode za rastline ponovno uporabijo, jih mora podjetje po sajenju rastlin/dreves vzeti nazaj. Če so posode za rastline biološko razgradljive:</w:t>
            </w:r>
          </w:p>
          <w:p w14:paraId="285AC23B" w14:textId="77777777" w:rsidR="001217E0" w:rsidRPr="007A639A" w:rsidRDefault="001217E0" w:rsidP="001217E0">
            <w:pPr>
              <w:pStyle w:val="Odstavekseznama"/>
              <w:numPr>
                <w:ilvl w:val="0"/>
                <w:numId w:val="34"/>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morajo biti v celoti izdelane iz biološko razgradljivih snovi, tj. snovi, ki se lahko kompostirajo, kot so slama, pluta, lesna moka ali koruzni škrob;</w:t>
            </w:r>
          </w:p>
          <w:p w14:paraId="3CDA06DC" w14:textId="77777777" w:rsidR="001217E0" w:rsidRPr="007A639A" w:rsidRDefault="001217E0" w:rsidP="001217E0">
            <w:pPr>
              <w:pStyle w:val="Odstavekseznama"/>
              <w:numPr>
                <w:ilvl w:val="0"/>
                <w:numId w:val="34"/>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ne smejo vsebovati plastičnih materialov, plastifikatorjev ali biocidnih snovi, ki so na primer v biocidih ali konzervansih.</w:t>
            </w:r>
          </w:p>
        </w:tc>
        <w:tc>
          <w:tcPr>
            <w:tcW w:w="2523" w:type="dxa"/>
          </w:tcPr>
          <w:p w14:paraId="1345ECF5" w14:textId="6473960C"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56D02ACC"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810816D" w14:textId="77777777" w:rsidR="001217E0" w:rsidRPr="007A639A" w:rsidRDefault="001217E0" w:rsidP="001217E0">
            <w:pPr>
              <w:rPr>
                <w:rFonts w:ascii="Trebuchet MS" w:hAnsi="Trebuchet MS"/>
                <w:sz w:val="16"/>
                <w:szCs w:val="16"/>
              </w:rPr>
            </w:pPr>
          </w:p>
        </w:tc>
        <w:tc>
          <w:tcPr>
            <w:tcW w:w="4506" w:type="dxa"/>
          </w:tcPr>
          <w:p w14:paraId="1C41EFAB" w14:textId="77777777" w:rsidR="001217E0" w:rsidRPr="007A639A" w:rsidRDefault="001217E0"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Okrasne rastline, ki so vzgojene ali donegovane v lokalnih razmerah, dobavljajte v gojitvenih ploščah ali posodah, v katerih so vzgojene ali donegovane.</w:t>
            </w:r>
          </w:p>
        </w:tc>
        <w:tc>
          <w:tcPr>
            <w:tcW w:w="2523" w:type="dxa"/>
          </w:tcPr>
          <w:p w14:paraId="28942806" w14:textId="3F4C535E" w:rsidR="001217E0"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Pr>
                <w:rFonts w:ascii="Trebuchet MS" w:hAnsi="Trebuchet MS"/>
                <w:sz w:val="16"/>
                <w:szCs w:val="16"/>
              </w:rPr>
              <w:t>ESPD</w:t>
            </w:r>
          </w:p>
        </w:tc>
      </w:tr>
      <w:tr w:rsidR="001217E0" w:rsidRPr="00782141" w14:paraId="2F7103DF" w14:textId="77777777" w:rsidTr="009770B1">
        <w:tc>
          <w:tcPr>
            <w:cnfStyle w:val="001000000000" w:firstRow="0" w:lastRow="0" w:firstColumn="1" w:lastColumn="0" w:oddVBand="0" w:evenVBand="0" w:oddHBand="0" w:evenHBand="0" w:firstRowFirstColumn="0" w:firstRowLastColumn="0" w:lastRowFirstColumn="0" w:lastRowLastColumn="0"/>
            <w:tcW w:w="1987" w:type="dxa"/>
          </w:tcPr>
          <w:p w14:paraId="0B06ABEE" w14:textId="77777777" w:rsidR="001217E0" w:rsidRPr="007A639A" w:rsidRDefault="001217E0" w:rsidP="001217E0">
            <w:pPr>
              <w:rPr>
                <w:rFonts w:ascii="Trebuchet MS" w:hAnsi="Trebuchet MS"/>
                <w:sz w:val="16"/>
                <w:szCs w:val="16"/>
              </w:rPr>
            </w:pPr>
            <w:r w:rsidRPr="007A639A">
              <w:rPr>
                <w:rFonts w:ascii="Trebuchet MS" w:hAnsi="Trebuchet MS"/>
                <w:sz w:val="16"/>
                <w:szCs w:val="16"/>
              </w:rPr>
              <w:t>Asfaltiranje</w:t>
            </w:r>
          </w:p>
        </w:tc>
        <w:tc>
          <w:tcPr>
            <w:tcW w:w="4506" w:type="dxa"/>
          </w:tcPr>
          <w:p w14:paraId="19FE7872" w14:textId="77777777" w:rsidR="001217E0" w:rsidRPr="007A639A" w:rsidRDefault="001217E0"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A639A">
              <w:rPr>
                <w:rFonts w:ascii="Trebuchet MS" w:hAnsi="Trebuchet MS" w:cs="CIDFont+F2"/>
                <w:sz w:val="16"/>
                <w:szCs w:val="16"/>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c>
          <w:tcPr>
            <w:tcW w:w="2523" w:type="dxa"/>
          </w:tcPr>
          <w:p w14:paraId="525F5C9E" w14:textId="782F1BA2" w:rsidR="001217E0" w:rsidRPr="007A639A" w:rsidRDefault="002C5FE7" w:rsidP="001217E0">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Pr>
                <w:rFonts w:ascii="Trebuchet MS" w:hAnsi="Trebuchet MS"/>
                <w:sz w:val="16"/>
                <w:szCs w:val="16"/>
              </w:rPr>
              <w:t>ESPD</w:t>
            </w:r>
          </w:p>
        </w:tc>
      </w:tr>
      <w:tr w:rsidR="00C2432F" w:rsidRPr="00782141" w14:paraId="603C6D25"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30F7FE64" w14:textId="415DF030" w:rsidR="00C2432F" w:rsidRPr="007A639A" w:rsidRDefault="006576CC" w:rsidP="001217E0">
            <w:pPr>
              <w:rPr>
                <w:rFonts w:ascii="Trebuchet MS" w:hAnsi="Trebuchet MS"/>
                <w:sz w:val="16"/>
                <w:szCs w:val="16"/>
              </w:rPr>
            </w:pPr>
            <w:r>
              <w:rPr>
                <w:rFonts w:ascii="Trebuchet MS" w:hAnsi="Trebuchet MS"/>
                <w:sz w:val="16"/>
                <w:szCs w:val="16"/>
              </w:rPr>
              <w:t>Tekstilni izdelki</w:t>
            </w:r>
          </w:p>
        </w:tc>
        <w:tc>
          <w:tcPr>
            <w:tcW w:w="4506" w:type="dxa"/>
          </w:tcPr>
          <w:p w14:paraId="34E715A6" w14:textId="0184B5C6" w:rsidR="00C2432F" w:rsidRPr="007A639A" w:rsidRDefault="009160AA" w:rsidP="009160AA">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Pr>
                <w:rFonts w:ascii="Trebuchet MS" w:hAnsi="Trebuchet MS" w:cs="CIDFont+F2"/>
                <w:sz w:val="16"/>
                <w:szCs w:val="16"/>
              </w:rPr>
              <w:t>D</w:t>
            </w:r>
            <w:r w:rsidRPr="009160AA">
              <w:rPr>
                <w:rFonts w:ascii="Trebuchet MS" w:hAnsi="Trebuchet MS" w:cs="CIDFont+F2"/>
                <w:sz w:val="16"/>
                <w:szCs w:val="16"/>
              </w:rPr>
              <w:t>elež ekološkega bombaža ali drugih naravnih vlaken, pridelanih na ekološki način, znaša 10 % uporabljenih tekstilnih materialov</w:t>
            </w:r>
            <w:r>
              <w:rPr>
                <w:rFonts w:ascii="Trebuchet MS" w:hAnsi="Trebuchet MS" w:cs="CIDFont+F2"/>
                <w:sz w:val="16"/>
                <w:szCs w:val="16"/>
              </w:rPr>
              <w:t xml:space="preserve">. </w:t>
            </w:r>
          </w:p>
        </w:tc>
        <w:tc>
          <w:tcPr>
            <w:tcW w:w="2523" w:type="dxa"/>
          </w:tcPr>
          <w:p w14:paraId="20365A8C" w14:textId="4A707900" w:rsidR="00C2432F" w:rsidRPr="007A639A" w:rsidRDefault="002C5FE7" w:rsidP="001217E0">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Pr>
                <w:rFonts w:ascii="Trebuchet MS" w:hAnsi="Trebuchet MS"/>
                <w:sz w:val="16"/>
                <w:szCs w:val="16"/>
              </w:rPr>
              <w:t>ESPD</w:t>
            </w:r>
          </w:p>
        </w:tc>
      </w:tr>
    </w:tbl>
    <w:p w14:paraId="1DAE6020" w14:textId="171ACC5E" w:rsidR="00CC1C96" w:rsidRDefault="00CC1C96" w:rsidP="00CC1C96">
      <w:pPr>
        <w:rPr>
          <w:rFonts w:ascii="Trebuchet MS" w:hAnsi="Trebuchet MS"/>
          <w:sz w:val="16"/>
          <w:szCs w:val="16"/>
          <w:lang w:val="sl-SI"/>
        </w:rPr>
      </w:pPr>
    </w:p>
    <w:p w14:paraId="45AA647F" w14:textId="77777777" w:rsidR="00CC1C96" w:rsidRPr="007A639A" w:rsidRDefault="00CC1C96" w:rsidP="00CC1C96">
      <w:pPr>
        <w:rPr>
          <w:rFonts w:ascii="Trebuchet MS" w:hAnsi="Trebuchet MS"/>
          <w:b/>
          <w:bCs/>
          <w:lang w:val="sl-SI"/>
        </w:rPr>
      </w:pPr>
      <w:r w:rsidRPr="007A639A">
        <w:rPr>
          <w:rFonts w:ascii="Trebuchet MS" w:hAnsi="Trebuchet MS"/>
          <w:b/>
          <w:bCs/>
          <w:lang w:val="sl-SI"/>
        </w:rPr>
        <w:t>POSEBNA DOLOČILA POGODBE O IZVEDBI NAROČILA</w:t>
      </w:r>
    </w:p>
    <w:p w14:paraId="34DE30CF" w14:textId="77777777" w:rsidR="00CC1C96" w:rsidRPr="007A639A" w:rsidRDefault="00CC1C96" w:rsidP="00CC1C96">
      <w:pPr>
        <w:rPr>
          <w:rFonts w:ascii="Trebuchet MS" w:hAnsi="Trebuchet MS"/>
          <w:lang w:val="sl-SI"/>
        </w:rPr>
      </w:pPr>
      <w:r w:rsidRPr="007A639A">
        <w:rPr>
          <w:rFonts w:ascii="Trebuchet MS" w:hAnsi="Trebuchet MS"/>
          <w:lang w:val="sl-SI"/>
        </w:rPr>
        <w:t>Pri izvajanju pogodbenega razmerja mora izvajalec:</w:t>
      </w:r>
    </w:p>
    <w:p w14:paraId="4B03326A" w14:textId="77777777" w:rsidR="00CC1C96" w:rsidRPr="007A639A" w:rsidRDefault="00CC1C96" w:rsidP="005445BC">
      <w:pPr>
        <w:pStyle w:val="Odstavekseznama"/>
        <w:numPr>
          <w:ilvl w:val="0"/>
          <w:numId w:val="18"/>
        </w:numPr>
        <w:spacing w:after="160" w:line="259" w:lineRule="auto"/>
        <w:jc w:val="both"/>
        <w:rPr>
          <w:rFonts w:ascii="Trebuchet MS" w:hAnsi="Trebuchet MS"/>
          <w:lang w:val="sl-SI"/>
        </w:rPr>
      </w:pPr>
      <w:r w:rsidRPr="007A639A">
        <w:rPr>
          <w:rFonts w:ascii="Trebuchet MS" w:hAnsi="Trebuchet MS"/>
          <w:lang w:val="sl-SI"/>
        </w:rPr>
        <w:t>zagotoviti informacije o prekrivnih materialih za stenske plošče, kot so vrste barve, ki ne bodo ovirali recikliranja lesenih plošč ali spremembe njihove rabe ob koncu življenjske dobe. Zato naročniku posreduje potrdilo, da ima blago oziroma material, iz katerega je izdelek izdelan, znak za okolje tipa I, iz katerega izhaja, da blago izpolnjuje zahteve, ali ustrezno dokazilo, iz katerega izhaja, da je zahteva izpolnjena;</w:t>
      </w:r>
    </w:p>
    <w:p w14:paraId="54B1F5B5" w14:textId="77777777" w:rsidR="00CC1C96" w:rsidRPr="007A639A" w:rsidRDefault="00CC1C96" w:rsidP="005445BC">
      <w:pPr>
        <w:pStyle w:val="Odstavekseznama"/>
        <w:numPr>
          <w:ilvl w:val="0"/>
          <w:numId w:val="18"/>
        </w:numPr>
        <w:spacing w:after="160" w:line="259" w:lineRule="auto"/>
        <w:jc w:val="both"/>
        <w:rPr>
          <w:rFonts w:ascii="Trebuchet MS" w:hAnsi="Trebuchet MS"/>
          <w:lang w:val="sl-SI"/>
        </w:rPr>
      </w:pPr>
      <w:r w:rsidRPr="007A639A">
        <w:rPr>
          <w:rFonts w:ascii="Trebuchet MS" w:hAnsi="Trebuchet MS"/>
          <w:lang w:val="sl-SI"/>
        </w:rPr>
        <w:lastRenderedPageBreak/>
        <w:t>skupaj z izdelkom ali na embalaži ali oznakah zagotoviti ustrezne in sprejemljive informacije za uporabnika, v katerih so opisani ravnanje, postopki za namestitev, nanos sredstev za površinsko obdelavo, recikliranje in/ali metode odlaganja;</w:t>
      </w:r>
    </w:p>
    <w:p w14:paraId="4A2BFB7E" w14:textId="77777777" w:rsidR="00CC1C96" w:rsidRPr="007A639A" w:rsidRDefault="00CC1C96" w:rsidP="005445BC">
      <w:pPr>
        <w:pStyle w:val="Odstavekseznama"/>
        <w:numPr>
          <w:ilvl w:val="0"/>
          <w:numId w:val="18"/>
        </w:numPr>
        <w:spacing w:after="160" w:line="259" w:lineRule="auto"/>
        <w:jc w:val="both"/>
        <w:rPr>
          <w:rFonts w:ascii="Trebuchet MS" w:hAnsi="Trebuchet MS"/>
          <w:lang w:val="sl-SI"/>
        </w:rPr>
      </w:pPr>
      <w:r w:rsidRPr="007A639A">
        <w:rPr>
          <w:rFonts w:ascii="Trebuchet MS" w:hAnsi="Trebuchet MS"/>
          <w:lang w:val="sl-SI"/>
        </w:rPr>
        <w:t xml:space="preserve">zagotoviti, da je izvajalec, ki namešča stenske plošče, sprejel učinkovito politiko in postopke za zagotovitev, da se z odpadki, nastalimi pri namestitvi, kot so odpadni ostanki, ostanki pri prirezovanju, poškodovane plošče itd., na podlagi primernega sistema zbiranja ustrezno in trajnostno ravna, kar vključuje predelavo, recikliranje ali preusmeritev z odlagališč, kadar je to mogoče; </w:t>
      </w:r>
    </w:p>
    <w:p w14:paraId="145BE957" w14:textId="77777777" w:rsidR="00CC1C96" w:rsidRPr="007A639A" w:rsidRDefault="00CC1C96" w:rsidP="005445BC">
      <w:pPr>
        <w:pStyle w:val="Odstavekseznama"/>
        <w:numPr>
          <w:ilvl w:val="0"/>
          <w:numId w:val="18"/>
        </w:numPr>
        <w:spacing w:after="160" w:line="259" w:lineRule="auto"/>
        <w:jc w:val="both"/>
        <w:rPr>
          <w:rFonts w:ascii="Trebuchet MS" w:hAnsi="Trebuchet MS"/>
          <w:lang w:val="sl-SI"/>
        </w:rPr>
      </w:pPr>
      <w:r w:rsidRPr="007A639A">
        <w:rPr>
          <w:rFonts w:ascii="Trebuchet MS" w:hAnsi="Trebuchet MS"/>
          <w:lang w:val="sl-SI"/>
        </w:rPr>
        <w:t>naročniku posredovati potrdilo, da je izvajalec, ki namešča stenske plošče, vključen v sistem okoljskega ravnanja, ali ustrezno dokazilo, iz katerega izhaja, da je zahteva izpolnjena; kot ustrezen način dokazovanja se prizna tudi vzpostavljen sistem ravnanja z okoljem (kot sta npr. EMAS ali ISO 14001).</w:t>
      </w:r>
    </w:p>
    <w:p w14:paraId="25137CE8" w14:textId="77777777" w:rsidR="00CC1C96" w:rsidRPr="007A639A" w:rsidRDefault="00CC1C96" w:rsidP="004A7C59">
      <w:pPr>
        <w:jc w:val="both"/>
        <w:rPr>
          <w:rFonts w:ascii="Trebuchet MS" w:hAnsi="Trebuchet MS"/>
          <w:lang w:val="sl-SI"/>
        </w:rPr>
      </w:pPr>
      <w:r w:rsidRPr="007A639A">
        <w:rPr>
          <w:rFonts w:ascii="Trebuchet MS" w:hAnsi="Trebuchet MS"/>
          <w:lang w:val="sl-SI"/>
        </w:rPr>
        <w:t>Če ponudnik ne izpolnjuje pogodbenih obveznosti na način, predviden v pogodbi o izvedbi javnega naročila, naročnik odstopi od te pogodbe.</w:t>
      </w:r>
    </w:p>
    <w:p w14:paraId="2E8357F3" w14:textId="6C2D2C61" w:rsidR="00632288" w:rsidRPr="007A639A" w:rsidRDefault="00E5092E" w:rsidP="00BD1473">
      <w:pPr>
        <w:pStyle w:val="Naslov2"/>
        <w:numPr>
          <w:ilvl w:val="1"/>
          <w:numId w:val="1"/>
        </w:numPr>
        <w:rPr>
          <w:rFonts w:asciiTheme="minorHAnsi" w:hAnsiTheme="minorHAnsi"/>
          <w:lang w:val="sl-SI"/>
        </w:rPr>
      </w:pPr>
      <w:bookmarkStart w:id="34" w:name="_Toc231547919"/>
      <w:r w:rsidRPr="007A639A">
        <w:rPr>
          <w:rFonts w:asciiTheme="minorHAnsi" w:hAnsiTheme="minorHAnsi"/>
          <w:lang w:val="sl-SI"/>
        </w:rPr>
        <w:t>POSTOPEK IZBIRE IZVAJALCA</w:t>
      </w:r>
      <w:bookmarkEnd w:id="34"/>
    </w:p>
    <w:p w14:paraId="7FD1C796" w14:textId="403E6400" w:rsidR="00277470" w:rsidRPr="007A639A" w:rsidRDefault="00277470" w:rsidP="00277470">
      <w:pPr>
        <w:jc w:val="both"/>
        <w:rPr>
          <w:lang w:val="sl-SI"/>
        </w:rPr>
      </w:pPr>
      <w:r w:rsidRPr="007A639A">
        <w:rPr>
          <w:lang w:val="sl-SI"/>
        </w:rPr>
        <w:t xml:space="preserve">Naročnik bo javno naročilo oddal na podlagi zaključenega postopka ocenjevanja </w:t>
      </w:r>
      <w:r w:rsidR="003A1F57" w:rsidRPr="007A639A">
        <w:rPr>
          <w:lang w:val="sl-SI"/>
        </w:rPr>
        <w:t>ponudb</w:t>
      </w:r>
      <w:r w:rsidR="004C5E81" w:rsidRPr="007A639A">
        <w:rPr>
          <w:lang w:val="sl-SI"/>
        </w:rPr>
        <w:t>,</w:t>
      </w:r>
      <w:r w:rsidR="00A62584" w:rsidRPr="007A639A">
        <w:rPr>
          <w:lang w:val="sl-SI"/>
        </w:rPr>
        <w:t xml:space="preserve"> ki bo izvedeno</w:t>
      </w:r>
      <w:r w:rsidR="0051003E" w:rsidRPr="007A639A">
        <w:rPr>
          <w:lang w:val="sl-SI"/>
        </w:rPr>
        <w:t xml:space="preserve"> skladno z določbami 89</w:t>
      </w:r>
      <w:r w:rsidRPr="007A639A">
        <w:rPr>
          <w:lang w:val="sl-SI"/>
        </w:rPr>
        <w:t xml:space="preserve">. člena </w:t>
      </w:r>
      <w:r w:rsidR="00104181" w:rsidRPr="007A639A">
        <w:rPr>
          <w:lang w:val="sl-SI"/>
        </w:rPr>
        <w:t>ZJN-3</w:t>
      </w:r>
      <w:r w:rsidRPr="007A639A">
        <w:rPr>
          <w:lang w:val="sl-SI"/>
        </w:rPr>
        <w:t xml:space="preserve">. </w:t>
      </w:r>
    </w:p>
    <w:p w14:paraId="2809668D" w14:textId="77777777" w:rsidR="00A62E00" w:rsidRDefault="008E096D" w:rsidP="00277470">
      <w:pPr>
        <w:jc w:val="both"/>
        <w:rPr>
          <w:lang w:val="sl-SI"/>
        </w:rPr>
      </w:pPr>
      <w:r w:rsidRPr="007A639A">
        <w:rPr>
          <w:lang w:val="sl-SI"/>
        </w:rPr>
        <w:t xml:space="preserve">Naročnik bo podpisano odločitev o oddaji naročila objavil na Portalu javnih naročil. </w:t>
      </w:r>
    </w:p>
    <w:p w14:paraId="04EA0AF9" w14:textId="700C6EF3" w:rsidR="008E096D" w:rsidRPr="007A639A" w:rsidRDefault="008E096D" w:rsidP="00277470">
      <w:pPr>
        <w:jc w:val="both"/>
        <w:rPr>
          <w:lang w:val="sl-SI"/>
        </w:rPr>
      </w:pPr>
      <w:r w:rsidRPr="007A639A">
        <w:rPr>
          <w:lang w:val="sl-SI"/>
        </w:rPr>
        <w:t>Odločitev se šteje za vročeno z dnem objave na Portalu javnih naročil.</w:t>
      </w:r>
    </w:p>
    <w:p w14:paraId="2DE2BC2E" w14:textId="1704DF7E" w:rsidR="006E6ED6" w:rsidRPr="007A639A" w:rsidRDefault="006E6ED6" w:rsidP="00277470">
      <w:pPr>
        <w:jc w:val="both"/>
        <w:rPr>
          <w:lang w:val="sl-SI"/>
        </w:rPr>
      </w:pPr>
      <w:r w:rsidRPr="007A639A">
        <w:rPr>
          <w:lang w:val="sl-SI"/>
        </w:rPr>
        <w:t xml:space="preserve">Naročnik bo izločil iz postopka izbire </w:t>
      </w:r>
      <w:r w:rsidR="003A1F57" w:rsidRPr="007A639A">
        <w:rPr>
          <w:lang w:val="sl-SI"/>
        </w:rPr>
        <w:t>ponudnik</w:t>
      </w:r>
      <w:r w:rsidRPr="007A639A">
        <w:rPr>
          <w:lang w:val="sl-SI"/>
        </w:rPr>
        <w:t xml:space="preserve">a v </w:t>
      </w:r>
      <w:r w:rsidR="00A62584" w:rsidRPr="007A639A">
        <w:rPr>
          <w:lang w:val="sl-SI"/>
        </w:rPr>
        <w:t>primeru</w:t>
      </w:r>
      <w:r w:rsidRPr="007A639A">
        <w:rPr>
          <w:lang w:val="sl-SI"/>
        </w:rPr>
        <w:t xml:space="preserve">, ko obstaja utemeljen sum, da je </w:t>
      </w:r>
      <w:r w:rsidR="003A1F57" w:rsidRPr="007A639A">
        <w:rPr>
          <w:lang w:val="sl-SI"/>
        </w:rPr>
        <w:t>ponudnik</w:t>
      </w:r>
      <w:r w:rsidRPr="007A639A">
        <w:rPr>
          <w:lang w:val="sl-SI"/>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w:t>
      </w:r>
      <w:r w:rsidR="003A1F57" w:rsidRPr="007A639A">
        <w:rPr>
          <w:lang w:val="sl-SI"/>
        </w:rPr>
        <w:t>ponudb</w:t>
      </w:r>
      <w:r w:rsidRPr="007A639A">
        <w:rPr>
          <w:lang w:val="sl-SI"/>
        </w:rPr>
        <w:t xml:space="preserve">e pred, med ali po izbiri </w:t>
      </w:r>
      <w:r w:rsidR="003A1F57" w:rsidRPr="007A639A">
        <w:rPr>
          <w:lang w:val="sl-SI"/>
        </w:rPr>
        <w:t>ponudnik</w:t>
      </w:r>
      <w:r w:rsidRPr="007A639A">
        <w:rPr>
          <w:lang w:val="sl-SI"/>
        </w:rPr>
        <w:t>a. V zvezi z navedenim se upoštevajo določbe Zakona o integriteti in preprečevanju korupcije (</w:t>
      </w:r>
      <w:r w:rsidR="00AD0E7F" w:rsidRPr="007A639A">
        <w:rPr>
          <w:lang w:val="sl-SI"/>
        </w:rPr>
        <w:t>Uradni list RS, št. 69/11 – uradno prečiščeno besedilo, 158/20, 3/22 – ZDeb in 16/23 – ZZPri</w:t>
      </w:r>
      <w:r w:rsidRPr="007A639A">
        <w:rPr>
          <w:lang w:val="sl-SI"/>
        </w:rPr>
        <w:t>).</w:t>
      </w:r>
    </w:p>
    <w:p w14:paraId="646E0725" w14:textId="088C8A08" w:rsidR="005B1AC2" w:rsidRPr="007A639A" w:rsidRDefault="005B1AC2" w:rsidP="00277470">
      <w:pPr>
        <w:jc w:val="both"/>
        <w:rPr>
          <w:lang w:val="sl-SI"/>
        </w:rPr>
      </w:pPr>
      <w:r w:rsidRPr="007A639A">
        <w:rPr>
          <w:lang w:val="sl-SI"/>
        </w:rPr>
        <w:t>Vsakršno lobiranje v postopkih oddaje javnih naročil je prepovedano.</w:t>
      </w:r>
    </w:p>
    <w:p w14:paraId="6E59FFC2" w14:textId="77777777" w:rsidR="00277470" w:rsidRPr="007A639A" w:rsidRDefault="003A1F57" w:rsidP="00277470">
      <w:pPr>
        <w:jc w:val="both"/>
        <w:rPr>
          <w:lang w:val="sl-SI"/>
        </w:rPr>
      </w:pPr>
      <w:r w:rsidRPr="007A639A">
        <w:rPr>
          <w:lang w:val="sl-SI"/>
        </w:rPr>
        <w:t>Ponudnik</w:t>
      </w:r>
      <w:r w:rsidR="00277470" w:rsidRPr="007A639A">
        <w:rPr>
          <w:lang w:val="sl-SI"/>
        </w:rPr>
        <w:t>i imajo v predmetnem postopku v vseh fazah postopka možnost uveljavljanja pravnega varstva skladno z določili ZPVPJN.</w:t>
      </w:r>
    </w:p>
    <w:p w14:paraId="113EC2A1" w14:textId="67813427" w:rsidR="00C86D3E" w:rsidRPr="007A639A" w:rsidRDefault="00277470" w:rsidP="009F1CFA">
      <w:pPr>
        <w:jc w:val="both"/>
        <w:rPr>
          <w:lang w:val="sl-SI"/>
        </w:rPr>
      </w:pPr>
      <w:r w:rsidRPr="007A639A">
        <w:rPr>
          <w:lang w:val="sl-SI"/>
        </w:rPr>
        <w:t xml:space="preserve">Izbrani ponudnik je dolžan najkasneje v </w:t>
      </w:r>
      <w:r w:rsidR="00420FD0" w:rsidRPr="007A639A">
        <w:rPr>
          <w:lang w:val="sl-SI"/>
        </w:rPr>
        <w:t>osmih</w:t>
      </w:r>
      <w:r w:rsidR="00954CBD" w:rsidRPr="007A639A">
        <w:rPr>
          <w:lang w:val="sl-SI"/>
        </w:rPr>
        <w:t xml:space="preserve"> delovnih dneh od pre</w:t>
      </w:r>
      <w:r w:rsidR="009868D1" w:rsidRPr="007A639A">
        <w:rPr>
          <w:lang w:val="sl-SI"/>
        </w:rPr>
        <w:t>jema naročnikovega poziva</w:t>
      </w:r>
      <w:r w:rsidR="00954CBD" w:rsidRPr="007A639A">
        <w:rPr>
          <w:lang w:val="sl-SI"/>
        </w:rPr>
        <w:t xml:space="preserve"> podpisati pogodbo</w:t>
      </w:r>
      <w:r w:rsidRPr="007A639A">
        <w:rPr>
          <w:lang w:val="sl-SI"/>
        </w:rPr>
        <w:t xml:space="preserve">, sicer naročnik lahko sklepa, da ponudnik od podpisa pogodbe odstopa. </w:t>
      </w:r>
    </w:p>
    <w:p w14:paraId="7F1E5230" w14:textId="7EDEBECF" w:rsidR="008658A0" w:rsidRPr="007A639A" w:rsidRDefault="008658A0" w:rsidP="00BD1473">
      <w:pPr>
        <w:pStyle w:val="Odstavekseznama"/>
        <w:numPr>
          <w:ilvl w:val="1"/>
          <w:numId w:val="1"/>
        </w:numPr>
        <w:rPr>
          <w:rFonts w:eastAsiaTheme="majorEastAsia" w:cstheme="majorBidi"/>
          <w:color w:val="3494BA" w:themeColor="accent1"/>
          <w:sz w:val="28"/>
          <w:szCs w:val="28"/>
          <w:lang w:val="sl-SI"/>
        </w:rPr>
      </w:pPr>
      <w:r w:rsidRPr="007A639A">
        <w:rPr>
          <w:rFonts w:eastAsiaTheme="majorEastAsia" w:cstheme="majorBidi"/>
          <w:color w:val="3494BA" w:themeColor="accent1"/>
          <w:sz w:val="28"/>
          <w:szCs w:val="28"/>
          <w:lang w:val="sl-SI"/>
        </w:rPr>
        <w:t>ODSTOP OD IZVEDBE JAVNEGA NAROČILA</w:t>
      </w:r>
    </w:p>
    <w:p w14:paraId="37BAB8E1" w14:textId="1997CE57" w:rsidR="00392453" w:rsidRPr="007A639A" w:rsidRDefault="00C86D3E" w:rsidP="009F1CFA">
      <w:pPr>
        <w:spacing w:after="0"/>
        <w:jc w:val="both"/>
        <w:rPr>
          <w:lang w:val="sl-SI"/>
        </w:rPr>
      </w:pPr>
      <w:r w:rsidRPr="007A639A">
        <w:rPr>
          <w:lang w:val="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oziroma jih predvideti ter zaradi katerih je postala izvedba javnega naročila z izbranim ponudnikom nemogoča. V tem primeru bo naročnik v svoji odločitvi in o razlogih, zaradi katerih odstopa od izvedbe javnega naročila, pisno obvestil ponudnike.</w:t>
      </w:r>
    </w:p>
    <w:p w14:paraId="0D842F97" w14:textId="77777777" w:rsidR="00C86D3E" w:rsidRPr="007A639A" w:rsidRDefault="00C86D3E" w:rsidP="00A516C5">
      <w:pPr>
        <w:spacing w:after="0"/>
        <w:jc w:val="both"/>
        <w:rPr>
          <w:lang w:val="sl-SI"/>
        </w:rPr>
      </w:pPr>
    </w:p>
    <w:p w14:paraId="033A8C45" w14:textId="4009C4E4" w:rsidR="00B21668" w:rsidRPr="007A639A" w:rsidRDefault="008F3B3C" w:rsidP="00BD1473">
      <w:pPr>
        <w:pStyle w:val="Odstavekseznama"/>
        <w:numPr>
          <w:ilvl w:val="1"/>
          <w:numId w:val="1"/>
        </w:numPr>
        <w:rPr>
          <w:rFonts w:eastAsiaTheme="majorEastAsia" w:cstheme="majorBidi"/>
          <w:color w:val="3494BA" w:themeColor="accent1"/>
          <w:sz w:val="28"/>
          <w:szCs w:val="28"/>
          <w:lang w:val="sl-SI"/>
        </w:rPr>
      </w:pPr>
      <w:r w:rsidRPr="007A639A">
        <w:rPr>
          <w:rFonts w:eastAsiaTheme="majorEastAsia" w:cstheme="majorBidi"/>
          <w:color w:val="3494BA" w:themeColor="accent1"/>
          <w:sz w:val="28"/>
          <w:szCs w:val="28"/>
          <w:lang w:val="sl-SI"/>
        </w:rPr>
        <w:t>POGODBA</w:t>
      </w:r>
    </w:p>
    <w:p w14:paraId="39061F8B" w14:textId="34EA0768" w:rsidR="00F77BBA" w:rsidRPr="007A639A" w:rsidRDefault="00F77BBA" w:rsidP="009F1CFA">
      <w:pPr>
        <w:jc w:val="both"/>
        <w:rPr>
          <w:lang w:val="sl-SI"/>
        </w:rPr>
      </w:pPr>
      <w:r w:rsidRPr="007A639A">
        <w:rPr>
          <w:lang w:val="sl-SI"/>
        </w:rPr>
        <w:t xml:space="preserve">Podpisniki pogodbe so kot naročnik Univerza v Mariboru, Slomškov trg 15, 2000 Maribor, kot uporabnik </w:t>
      </w:r>
      <w:r w:rsidR="008E12F0" w:rsidRPr="00725BDE">
        <w:rPr>
          <w:lang w:val="sl-SI"/>
        </w:rPr>
        <w:t xml:space="preserve">in plačnik </w:t>
      </w:r>
      <w:r w:rsidR="0023084D" w:rsidRPr="0023084D">
        <w:rPr>
          <w:lang w:val="sl-SI"/>
        </w:rPr>
        <w:t>UNIVERZA V MARIBORU Fakulteta za logistiko</w:t>
      </w:r>
      <w:r w:rsidR="00AC37BD" w:rsidRPr="007A639A">
        <w:rPr>
          <w:lang w:val="sl-SI"/>
        </w:rPr>
        <w:t xml:space="preserve">, </w:t>
      </w:r>
      <w:r w:rsidR="00F26F5C" w:rsidRPr="00F26F5C">
        <w:rPr>
          <w:lang w:val="sl-SI"/>
        </w:rPr>
        <w:t>Mariborska cesta 7, 3000 Celje</w:t>
      </w:r>
      <w:r w:rsidR="00AC37BD" w:rsidRPr="007A639A">
        <w:rPr>
          <w:lang w:val="sl-SI"/>
        </w:rPr>
        <w:t xml:space="preserve"> </w:t>
      </w:r>
      <w:r w:rsidRPr="007A639A">
        <w:rPr>
          <w:lang w:val="sl-SI"/>
        </w:rPr>
        <w:t>in izvajalec.</w:t>
      </w:r>
      <w:r w:rsidR="009F1CFA">
        <w:rPr>
          <w:lang w:val="sl-SI"/>
        </w:rPr>
        <w:t xml:space="preserve"> </w:t>
      </w:r>
      <w:r w:rsidRPr="007A639A">
        <w:rPr>
          <w:lang w:val="sl-SI"/>
        </w:rPr>
        <w:t xml:space="preserve">Izbrani </w:t>
      </w:r>
      <w:r w:rsidRPr="007A639A">
        <w:rPr>
          <w:lang w:val="sl-SI"/>
        </w:rPr>
        <w:lastRenderedPageBreak/>
        <w:t>ponudnik mora podpisati in vrniti naročniku pogodbo v roku 10 (desetih) dni po prejemu s strani naročnika podpisane pogodbe o izvedbi predmetnega javnega naročila. Pogodba se bo pred podpisom vsebinsko prilagodila glede na to, ali bo izbrani ponudnik predložil skupno ponudbo, prijavil sodelovanje podizvajalcev in podobno.</w:t>
      </w:r>
      <w:r w:rsidR="009F1CFA">
        <w:rPr>
          <w:lang w:val="sl-SI"/>
        </w:rPr>
        <w:t xml:space="preserve"> </w:t>
      </w:r>
      <w:r w:rsidRPr="007A639A">
        <w:rPr>
          <w:lang w:val="sl-SI"/>
        </w:rPr>
        <w:t>S podpisom ESPD obrazca le-ta potrdi, da sprejema vsebino vzorca pogodbe.</w:t>
      </w:r>
    </w:p>
    <w:p w14:paraId="27DC4CBE" w14:textId="77777777" w:rsidR="00711DC9" w:rsidRPr="007A639A" w:rsidRDefault="00711DC9" w:rsidP="00F77BBA">
      <w:pPr>
        <w:spacing w:after="0"/>
        <w:jc w:val="both"/>
        <w:rPr>
          <w:lang w:val="sl-SI"/>
        </w:rPr>
      </w:pPr>
    </w:p>
    <w:p w14:paraId="2D776682" w14:textId="0AB14306" w:rsidR="00AE3A24" w:rsidRPr="007A639A" w:rsidRDefault="00AE3A24" w:rsidP="00BD1473">
      <w:pPr>
        <w:pStyle w:val="Odstavekseznama"/>
        <w:numPr>
          <w:ilvl w:val="1"/>
          <w:numId w:val="1"/>
        </w:numPr>
        <w:rPr>
          <w:rFonts w:eastAsiaTheme="majorEastAsia" w:cstheme="majorBidi"/>
          <w:color w:val="3494BA" w:themeColor="accent1"/>
          <w:sz w:val="28"/>
          <w:szCs w:val="28"/>
          <w:lang w:val="sl-SI"/>
        </w:rPr>
      </w:pPr>
      <w:r w:rsidRPr="007A639A">
        <w:rPr>
          <w:rFonts w:eastAsiaTheme="majorEastAsia" w:cstheme="majorBidi"/>
          <w:color w:val="3494BA" w:themeColor="accent1"/>
          <w:sz w:val="28"/>
          <w:szCs w:val="28"/>
          <w:lang w:val="sl-SI"/>
        </w:rPr>
        <w:t>PRAVNO VARSTVO</w:t>
      </w:r>
    </w:p>
    <w:p w14:paraId="5387CDB2" w14:textId="414F5CB6" w:rsidR="00711DC9" w:rsidRPr="007A639A" w:rsidRDefault="00711DC9" w:rsidP="00711DC9">
      <w:pPr>
        <w:spacing w:after="0"/>
        <w:jc w:val="both"/>
        <w:rPr>
          <w:lang w:val="sl-SI"/>
        </w:rPr>
      </w:pPr>
      <w:r w:rsidRPr="007A639A">
        <w:rPr>
          <w:lang w:val="sl-SI"/>
        </w:rPr>
        <w:t>Zahtevek za revizijo, ki se nanaša na vsebino objave in/ali razpisno dokumentacijo, se skladno z Zakonom o pravnem varstvu v postopkih javnega naročanja (</w:t>
      </w:r>
      <w:r w:rsidR="00247CB9" w:rsidRPr="00247CB9">
        <w:rPr>
          <w:lang w:val="sl-SI"/>
        </w:rPr>
        <w:t>Uradni list RS, št. 43/11, 60/11 – ZTP-D, 63/13, 90/14 – ZDU-1I, 60/17, 72/19 in 83/25 – ZOUL; v nadaljevanju: ZPVPJN</w:t>
      </w:r>
      <w:r w:rsidRPr="007A639A">
        <w:rPr>
          <w:lang w:val="sl-SI"/>
        </w:rPr>
        <w:t>; v nadaljevanju: ZPVPJN)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(10) delovnih dni. V tem primeru se lahko zahtevek za revizijo vloži v desetih (10) delovnih dneh od dneva objave obvestila o naročilu.</w:t>
      </w:r>
    </w:p>
    <w:p w14:paraId="1BEAF6E4" w14:textId="77777777" w:rsidR="00711DC9" w:rsidRPr="007A639A" w:rsidRDefault="00711DC9" w:rsidP="00711DC9">
      <w:pPr>
        <w:spacing w:after="0"/>
        <w:jc w:val="both"/>
        <w:rPr>
          <w:lang w:val="sl-SI"/>
        </w:rPr>
      </w:pPr>
    </w:p>
    <w:p w14:paraId="200E3869" w14:textId="27EBC850" w:rsidR="00711DC9" w:rsidRPr="007A639A" w:rsidRDefault="00711DC9" w:rsidP="00711DC9">
      <w:pPr>
        <w:spacing w:after="0"/>
        <w:jc w:val="both"/>
        <w:rPr>
          <w:lang w:val="sl-SI"/>
        </w:rPr>
      </w:pPr>
      <w:r w:rsidRPr="007A639A">
        <w:rPr>
          <w:lang w:val="sl-SI"/>
        </w:rPr>
        <w:t xml:space="preserve">Takso v višini </w:t>
      </w:r>
      <w:r w:rsidR="00E3238C">
        <w:rPr>
          <w:lang w:val="sl-SI"/>
        </w:rPr>
        <w:t>4</w:t>
      </w:r>
      <w:r w:rsidRPr="007A639A">
        <w:rPr>
          <w:lang w:val="sl-SI"/>
        </w:rPr>
        <w:t>.000 eurov mora vlagatelj plačati na transakcijski račun Ministrstva za finance, številka SI56 0110 0100 0358 802, odprt pri Banki Slovenije, Slovenska 35, 1505 Ljubljana, Slovenija, SWIFT KODA: BSLJSI2X; IBAN: SI56011001000358802 – taksa za postopek revizije javnega naročanja. Pri plačilu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števk namenjenih številki objave obvestila o naročilu, zadnji dve mesti pa sta namenjeni navedbi letnice iz številke objave javnega naročila.</w:t>
      </w:r>
    </w:p>
    <w:p w14:paraId="5C96D4BB" w14:textId="77777777" w:rsidR="00711DC9" w:rsidRPr="007A639A" w:rsidRDefault="00711DC9" w:rsidP="00711DC9">
      <w:pPr>
        <w:spacing w:after="0"/>
        <w:jc w:val="both"/>
        <w:rPr>
          <w:lang w:val="sl-SI"/>
        </w:rPr>
      </w:pPr>
    </w:p>
    <w:p w14:paraId="15117A15" w14:textId="4BC0B9A0" w:rsidR="00711DC9" w:rsidRDefault="00711DC9" w:rsidP="009F1CFA">
      <w:pPr>
        <w:spacing w:after="0"/>
        <w:jc w:val="both"/>
        <w:rPr>
          <w:lang w:val="sl-SI"/>
        </w:rPr>
      </w:pPr>
      <w:r w:rsidRPr="007A639A">
        <w:rPr>
          <w:lang w:val="sl-SI"/>
        </w:rPr>
        <w:t>Zahtevek za revizijo se vloži preko portala eRevizija (https://www.portalerevizija.si), v primeru nedelovanja oz. tehničnih težav pri delovanju portala eRevizija, pa se postopa skladno s šestim odstavkom 13.a člena ZPVPJN.</w:t>
      </w:r>
    </w:p>
    <w:p w14:paraId="699FC1E7" w14:textId="77777777" w:rsidR="005E7C5B" w:rsidRDefault="005E7C5B" w:rsidP="009F1CFA">
      <w:pPr>
        <w:spacing w:after="0"/>
        <w:jc w:val="both"/>
        <w:rPr>
          <w:lang w:val="sl-SI"/>
        </w:rPr>
      </w:pPr>
    </w:p>
    <w:p w14:paraId="37C4EA11" w14:textId="77777777" w:rsidR="00A750E9" w:rsidRDefault="00A750E9" w:rsidP="009F1CFA">
      <w:pPr>
        <w:spacing w:after="0"/>
        <w:jc w:val="both"/>
        <w:rPr>
          <w:lang w:val="sl-SI"/>
        </w:rPr>
      </w:pPr>
    </w:p>
    <w:p w14:paraId="6556B0D8" w14:textId="77777777" w:rsidR="00A750E9" w:rsidRPr="00A750E9" w:rsidRDefault="00A750E9" w:rsidP="00A750E9">
      <w:pPr>
        <w:spacing w:after="0"/>
        <w:ind w:left="5664" w:firstLine="708"/>
        <w:jc w:val="both"/>
        <w:rPr>
          <w:lang w:val="sl-SI"/>
        </w:rPr>
      </w:pPr>
      <w:r w:rsidRPr="00A750E9">
        <w:rPr>
          <w:lang w:val="sl-SI"/>
        </w:rPr>
        <w:t>Univerza v Mariboru</w:t>
      </w:r>
    </w:p>
    <w:p w14:paraId="49CB417C" w14:textId="77777777" w:rsidR="00A750E9" w:rsidRPr="00A750E9" w:rsidRDefault="00A750E9" w:rsidP="00A750E9">
      <w:pPr>
        <w:spacing w:after="0"/>
        <w:jc w:val="both"/>
        <w:rPr>
          <w:lang w:val="sl-SI"/>
        </w:rPr>
      </w:pPr>
    </w:p>
    <w:p w14:paraId="159C04EC" w14:textId="77777777" w:rsidR="00A750E9" w:rsidRPr="00A750E9" w:rsidRDefault="00A750E9" w:rsidP="00A750E9">
      <w:pPr>
        <w:spacing w:after="0"/>
        <w:ind w:left="5664" w:firstLine="708"/>
        <w:jc w:val="both"/>
        <w:rPr>
          <w:lang w:val="sl-SI"/>
        </w:rPr>
      </w:pPr>
      <w:r w:rsidRPr="00A750E9">
        <w:rPr>
          <w:lang w:val="sl-SI"/>
        </w:rPr>
        <w:t>Rektor</w:t>
      </w:r>
    </w:p>
    <w:p w14:paraId="1D75812B" w14:textId="77777777" w:rsidR="00A750E9" w:rsidRPr="00A750E9" w:rsidRDefault="00A750E9" w:rsidP="000E1B6E">
      <w:pPr>
        <w:spacing w:after="0"/>
        <w:ind w:left="5664" w:firstLine="708"/>
        <w:jc w:val="both"/>
        <w:rPr>
          <w:lang w:val="sl-SI"/>
        </w:rPr>
      </w:pPr>
      <w:r w:rsidRPr="00A750E9">
        <w:rPr>
          <w:lang w:val="sl-SI"/>
        </w:rPr>
        <w:t>prof. dr. Zdravko Kačič</w:t>
      </w:r>
    </w:p>
    <w:p w14:paraId="659F3E55" w14:textId="77777777" w:rsidR="00D83662" w:rsidRDefault="00D83662" w:rsidP="00D83662">
      <w:pPr>
        <w:spacing w:after="0"/>
        <w:ind w:left="5664" w:firstLine="708"/>
        <w:jc w:val="both"/>
        <w:rPr>
          <w:lang w:val="sl-SI"/>
        </w:rPr>
      </w:pPr>
    </w:p>
    <w:p w14:paraId="7949B192" w14:textId="0A25C264" w:rsidR="00A750E9" w:rsidRPr="007A639A" w:rsidRDefault="00A750E9" w:rsidP="00D83662">
      <w:pPr>
        <w:spacing w:after="0"/>
        <w:ind w:left="5664" w:firstLine="708"/>
        <w:jc w:val="both"/>
        <w:rPr>
          <w:lang w:val="sl-SI"/>
        </w:rPr>
      </w:pPr>
      <w:r w:rsidRPr="00A750E9">
        <w:rPr>
          <w:lang w:val="sl-SI"/>
        </w:rPr>
        <w:t>___________________</w:t>
      </w:r>
    </w:p>
    <w:p w14:paraId="5A8543D4" w14:textId="77777777" w:rsidR="00711DC9" w:rsidRPr="007A639A" w:rsidRDefault="00711DC9" w:rsidP="00F843D1">
      <w:pPr>
        <w:spacing w:after="0"/>
        <w:jc w:val="right"/>
        <w:rPr>
          <w:lang w:val="sl-SI"/>
        </w:rPr>
      </w:pPr>
      <w:r w:rsidRPr="007A639A">
        <w:rPr>
          <w:lang w:val="sl-SI"/>
        </w:rPr>
        <w:tab/>
      </w:r>
    </w:p>
    <w:p w14:paraId="4D827C64" w14:textId="68E2AC2D" w:rsidR="00E80E34" w:rsidRDefault="00711DC9" w:rsidP="00A750E9">
      <w:pPr>
        <w:spacing w:after="0"/>
        <w:jc w:val="right"/>
        <w:rPr>
          <w:lang w:val="sl-SI"/>
        </w:rPr>
      </w:pPr>
      <w:r w:rsidRPr="007A639A">
        <w:rPr>
          <w:lang w:val="sl-SI"/>
        </w:rPr>
        <w:tab/>
      </w:r>
      <w:r w:rsidR="001B5753" w:rsidRPr="007A639A">
        <w:rPr>
          <w:lang w:val="sl-SI"/>
        </w:rPr>
        <w:tab/>
      </w:r>
      <w:r w:rsidR="001B5753" w:rsidRPr="007A639A">
        <w:rPr>
          <w:lang w:val="sl-SI"/>
        </w:rPr>
        <w:tab/>
      </w:r>
      <w:r w:rsidR="001B5753" w:rsidRPr="007A639A">
        <w:rPr>
          <w:lang w:val="sl-SI"/>
        </w:rPr>
        <w:tab/>
      </w:r>
      <w:r w:rsidR="001B5753" w:rsidRPr="007A639A">
        <w:rPr>
          <w:lang w:val="sl-SI"/>
        </w:rPr>
        <w:tab/>
      </w:r>
      <w:r w:rsidR="001B5753" w:rsidRPr="007A639A">
        <w:rPr>
          <w:lang w:val="sl-SI"/>
        </w:rPr>
        <w:tab/>
      </w:r>
      <w:r w:rsidR="001B5753" w:rsidRPr="007A639A">
        <w:rPr>
          <w:lang w:val="sl-SI"/>
        </w:rPr>
        <w:tab/>
      </w:r>
      <w:r w:rsidR="001B5753" w:rsidRPr="007A639A">
        <w:rPr>
          <w:lang w:val="sl-SI"/>
        </w:rPr>
        <w:tab/>
      </w:r>
    </w:p>
    <w:p w14:paraId="6DBF1DCA" w14:textId="07896E89" w:rsidR="009F4206" w:rsidRDefault="009F4206">
      <w:pPr>
        <w:rPr>
          <w:lang w:val="sl-SI"/>
        </w:rPr>
      </w:pPr>
      <w:r>
        <w:rPr>
          <w:lang w:val="sl-SI"/>
        </w:rPr>
        <w:br w:type="page"/>
      </w:r>
    </w:p>
    <w:p w14:paraId="21EAF2CE" w14:textId="77777777" w:rsidR="00E80E34" w:rsidRPr="007A639A" w:rsidRDefault="007A1B19" w:rsidP="00BD1473">
      <w:pPr>
        <w:pStyle w:val="Naslov1"/>
        <w:numPr>
          <w:ilvl w:val="0"/>
          <w:numId w:val="1"/>
        </w:numPr>
        <w:rPr>
          <w:rFonts w:asciiTheme="minorHAnsi" w:hAnsiTheme="minorHAnsi"/>
          <w:lang w:val="sl-SI"/>
        </w:rPr>
      </w:pPr>
      <w:bookmarkStart w:id="35" w:name="_Toc231547920"/>
      <w:r w:rsidRPr="007A639A">
        <w:rPr>
          <w:rFonts w:asciiTheme="minorHAnsi" w:hAnsiTheme="minorHAnsi"/>
          <w:lang w:val="sl-SI"/>
        </w:rPr>
        <w:lastRenderedPageBreak/>
        <w:t xml:space="preserve">OBRAZCI ZA SESTAVO </w:t>
      </w:r>
      <w:r w:rsidR="003A1F57" w:rsidRPr="007A639A">
        <w:rPr>
          <w:rFonts w:asciiTheme="minorHAnsi" w:hAnsiTheme="minorHAnsi"/>
          <w:lang w:val="sl-SI"/>
        </w:rPr>
        <w:t>PONUDB</w:t>
      </w:r>
      <w:r w:rsidRPr="007A639A">
        <w:rPr>
          <w:rFonts w:asciiTheme="minorHAnsi" w:hAnsiTheme="minorHAnsi"/>
          <w:lang w:val="sl-SI"/>
        </w:rPr>
        <w:t>E</w:t>
      </w:r>
      <w:bookmarkEnd w:id="35"/>
    </w:p>
    <w:p w14:paraId="0BE88D5B" w14:textId="0D68CB5F" w:rsidR="00EB4CA8" w:rsidRPr="007A639A" w:rsidRDefault="003A1F57" w:rsidP="00BD1473">
      <w:pPr>
        <w:pStyle w:val="Naslov2"/>
        <w:numPr>
          <w:ilvl w:val="1"/>
          <w:numId w:val="1"/>
        </w:numPr>
        <w:rPr>
          <w:rFonts w:asciiTheme="minorHAnsi" w:hAnsiTheme="minorHAnsi"/>
          <w:lang w:val="sl-SI"/>
        </w:rPr>
      </w:pPr>
      <w:bookmarkStart w:id="36" w:name="_Toc231547921"/>
      <w:r w:rsidRPr="007A639A">
        <w:rPr>
          <w:rFonts w:asciiTheme="minorHAnsi" w:hAnsiTheme="minorHAnsi"/>
          <w:lang w:val="sl-SI"/>
        </w:rPr>
        <w:t>PONUDB</w:t>
      </w:r>
      <w:r w:rsidR="00E80E34" w:rsidRPr="007A639A">
        <w:rPr>
          <w:rFonts w:asciiTheme="minorHAnsi" w:hAnsiTheme="minorHAnsi"/>
          <w:lang w:val="sl-SI"/>
        </w:rPr>
        <w:t>A</w:t>
      </w:r>
      <w:bookmarkEnd w:id="36"/>
      <w:r w:rsidR="0056500E" w:rsidRPr="007A639A">
        <w:rPr>
          <w:rFonts w:asciiTheme="minorHAnsi" w:hAnsiTheme="minorHAnsi"/>
          <w:lang w:val="sl-SI"/>
        </w:rPr>
        <w:t xml:space="preserve"> </w:t>
      </w:r>
    </w:p>
    <w:p w14:paraId="73839693" w14:textId="77777777" w:rsidR="00EB4CA8" w:rsidRPr="007A639A" w:rsidRDefault="00EB4CA8" w:rsidP="00EB4CA8">
      <w:pPr>
        <w:rPr>
          <w:i/>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7A639A" w14:paraId="24A3BEED" w14:textId="77777777" w:rsidTr="00EB4CA8">
        <w:tc>
          <w:tcPr>
            <w:tcW w:w="2263" w:type="dxa"/>
            <w:shd w:val="clear" w:color="auto" w:fill="3494BA" w:themeFill="accent1"/>
          </w:tcPr>
          <w:p w14:paraId="1A34804A" w14:textId="77777777" w:rsidR="00EB4CA8" w:rsidRPr="007A639A" w:rsidRDefault="00EB4CA8" w:rsidP="00EB4CA8">
            <w:pPr>
              <w:rPr>
                <w:b/>
                <w:color w:val="FFFFFF" w:themeColor="background1"/>
                <w:lang w:val="sl-SI"/>
              </w:rPr>
            </w:pPr>
            <w:r w:rsidRPr="007A639A">
              <w:rPr>
                <w:b/>
                <w:color w:val="FFFFFF" w:themeColor="background1"/>
                <w:lang w:val="sl-SI"/>
              </w:rPr>
              <w:t>ŠTEVILKA PONUDBE</w:t>
            </w:r>
          </w:p>
        </w:tc>
        <w:tc>
          <w:tcPr>
            <w:tcW w:w="7087" w:type="dxa"/>
          </w:tcPr>
          <w:p w14:paraId="6B2A4629" w14:textId="77777777" w:rsidR="00EB4CA8" w:rsidRPr="007A639A" w:rsidRDefault="00EB4CA8" w:rsidP="00EB4CA8">
            <w:pPr>
              <w:jc w:val="center"/>
              <w:rPr>
                <w:b/>
                <w:lang w:val="sl-SI"/>
              </w:rPr>
            </w:pPr>
          </w:p>
          <w:p w14:paraId="5940C3C8" w14:textId="77777777" w:rsidR="00EB4CA8" w:rsidRPr="007A639A" w:rsidRDefault="00EB4CA8" w:rsidP="00702C49">
            <w:pPr>
              <w:rPr>
                <w:b/>
                <w:lang w:val="sl-SI"/>
              </w:rPr>
            </w:pPr>
          </w:p>
        </w:tc>
      </w:tr>
    </w:tbl>
    <w:p w14:paraId="38E059D2" w14:textId="77777777" w:rsidR="00EB4CA8" w:rsidRPr="007A639A" w:rsidRDefault="00EB4CA8" w:rsidP="00EB4CA8">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7A639A" w14:paraId="40B95D12" w14:textId="77777777" w:rsidTr="00EB4CA8">
        <w:tc>
          <w:tcPr>
            <w:tcW w:w="9350" w:type="dxa"/>
            <w:gridSpan w:val="2"/>
            <w:shd w:val="clear" w:color="auto" w:fill="3494BA" w:themeFill="accent1"/>
          </w:tcPr>
          <w:p w14:paraId="11E2B152" w14:textId="77777777" w:rsidR="00EB4CA8" w:rsidRPr="007A639A" w:rsidRDefault="00EB4CA8" w:rsidP="00EB4CA8">
            <w:pPr>
              <w:jc w:val="center"/>
              <w:rPr>
                <w:b/>
                <w:color w:val="FFFFFF" w:themeColor="background1"/>
                <w:lang w:val="sl-SI"/>
              </w:rPr>
            </w:pPr>
            <w:r w:rsidRPr="007A639A">
              <w:rPr>
                <w:b/>
                <w:color w:val="FFFFFF" w:themeColor="background1"/>
                <w:lang w:val="sl-SI"/>
              </w:rPr>
              <w:t>OSNOVNI PODATKI PONUDNIKA</w:t>
            </w:r>
          </w:p>
        </w:tc>
      </w:tr>
      <w:tr w:rsidR="00EB4CA8" w:rsidRPr="007A639A" w14:paraId="7CF4AF65" w14:textId="77777777" w:rsidTr="00EB4CA8">
        <w:tc>
          <w:tcPr>
            <w:tcW w:w="2263" w:type="dxa"/>
            <w:shd w:val="clear" w:color="auto" w:fill="3494BA" w:themeFill="accent1"/>
          </w:tcPr>
          <w:p w14:paraId="223463EB" w14:textId="77777777" w:rsidR="00EB4CA8" w:rsidRPr="007A639A" w:rsidRDefault="00EB4CA8" w:rsidP="00EB4CA8">
            <w:pPr>
              <w:rPr>
                <w:b/>
                <w:color w:val="FFFFFF" w:themeColor="background1"/>
                <w:lang w:val="sl-SI"/>
              </w:rPr>
            </w:pPr>
            <w:r w:rsidRPr="007A639A">
              <w:rPr>
                <w:b/>
                <w:color w:val="FFFFFF" w:themeColor="background1"/>
                <w:lang w:val="sl-SI"/>
              </w:rPr>
              <w:t>NAZIV ALI IME</w:t>
            </w:r>
          </w:p>
        </w:tc>
        <w:tc>
          <w:tcPr>
            <w:tcW w:w="7087" w:type="dxa"/>
          </w:tcPr>
          <w:p w14:paraId="4EE9E2D2" w14:textId="77777777" w:rsidR="00EB4CA8" w:rsidRPr="007A639A" w:rsidRDefault="00EB4CA8" w:rsidP="00EB4CA8">
            <w:pPr>
              <w:rPr>
                <w:b/>
                <w:color w:val="FFFFFF" w:themeColor="background1"/>
                <w:lang w:val="sl-SI"/>
              </w:rPr>
            </w:pPr>
          </w:p>
          <w:p w14:paraId="15EB3FA1" w14:textId="77777777" w:rsidR="00EB4CA8" w:rsidRPr="007A639A" w:rsidRDefault="00EB4CA8" w:rsidP="00EB4CA8">
            <w:pPr>
              <w:rPr>
                <w:b/>
                <w:color w:val="FFFFFF" w:themeColor="background1"/>
                <w:lang w:val="sl-SI"/>
              </w:rPr>
            </w:pPr>
          </w:p>
        </w:tc>
      </w:tr>
      <w:tr w:rsidR="00EB4CA8" w:rsidRPr="007A639A" w14:paraId="0E259E4A" w14:textId="77777777" w:rsidTr="00EB4CA8">
        <w:tc>
          <w:tcPr>
            <w:tcW w:w="2263" w:type="dxa"/>
            <w:shd w:val="clear" w:color="auto" w:fill="3494BA" w:themeFill="accent1"/>
          </w:tcPr>
          <w:p w14:paraId="51F9A077" w14:textId="77777777" w:rsidR="00EB4CA8" w:rsidRPr="007A639A" w:rsidRDefault="00EB4CA8" w:rsidP="00EB4CA8">
            <w:pPr>
              <w:rPr>
                <w:b/>
                <w:color w:val="FFFFFF" w:themeColor="background1"/>
                <w:lang w:val="sl-SI"/>
              </w:rPr>
            </w:pPr>
            <w:r w:rsidRPr="007A639A">
              <w:rPr>
                <w:b/>
                <w:color w:val="FFFFFF" w:themeColor="background1"/>
                <w:lang w:val="sl-SI"/>
              </w:rPr>
              <w:t>NASLOV</w:t>
            </w:r>
          </w:p>
        </w:tc>
        <w:tc>
          <w:tcPr>
            <w:tcW w:w="7087" w:type="dxa"/>
          </w:tcPr>
          <w:p w14:paraId="0A6201D2" w14:textId="77777777" w:rsidR="00EB4CA8" w:rsidRPr="007A639A" w:rsidRDefault="00EB4CA8" w:rsidP="00EB4CA8">
            <w:pPr>
              <w:rPr>
                <w:b/>
                <w:color w:val="FFFFFF" w:themeColor="background1"/>
                <w:lang w:val="sl-SI"/>
              </w:rPr>
            </w:pPr>
          </w:p>
          <w:p w14:paraId="481CA653" w14:textId="77777777" w:rsidR="00EB4CA8" w:rsidRPr="007A639A" w:rsidRDefault="00EB4CA8" w:rsidP="00EB4CA8">
            <w:pPr>
              <w:rPr>
                <w:b/>
                <w:color w:val="FFFFFF" w:themeColor="background1"/>
                <w:lang w:val="sl-SI"/>
              </w:rPr>
            </w:pPr>
          </w:p>
        </w:tc>
      </w:tr>
    </w:tbl>
    <w:p w14:paraId="54363215" w14:textId="77777777" w:rsidR="00EB4CA8" w:rsidRPr="007A639A" w:rsidRDefault="00EB4CA8" w:rsidP="00EB4CA8">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2411"/>
        <w:gridCol w:w="2338"/>
        <w:gridCol w:w="2338"/>
      </w:tblGrid>
      <w:tr w:rsidR="00EB4CA8" w:rsidRPr="007A639A" w14:paraId="5AC24D06" w14:textId="77777777" w:rsidTr="00EB4CA8">
        <w:tc>
          <w:tcPr>
            <w:tcW w:w="2263" w:type="dxa"/>
            <w:shd w:val="clear" w:color="auto" w:fill="3494BA" w:themeFill="accent1"/>
          </w:tcPr>
          <w:p w14:paraId="3E2C281F" w14:textId="77777777" w:rsidR="00EB4CA8" w:rsidRPr="007A639A" w:rsidRDefault="00EB4CA8" w:rsidP="00EB4CA8">
            <w:pPr>
              <w:rPr>
                <w:b/>
                <w:color w:val="FFFFFF" w:themeColor="background1"/>
                <w:lang w:val="sl-SI"/>
              </w:rPr>
            </w:pPr>
            <w:r w:rsidRPr="007A639A">
              <w:rPr>
                <w:b/>
                <w:color w:val="FFFFFF" w:themeColor="background1"/>
                <w:lang w:val="sl-SI"/>
              </w:rPr>
              <w:t>NASTOPAMO</w:t>
            </w:r>
          </w:p>
        </w:tc>
        <w:tc>
          <w:tcPr>
            <w:tcW w:w="2411" w:type="dxa"/>
          </w:tcPr>
          <w:p w14:paraId="3F0BF498" w14:textId="77777777" w:rsidR="00EB4CA8" w:rsidRPr="007A639A" w:rsidRDefault="00EB4CA8" w:rsidP="00EB4CA8">
            <w:pPr>
              <w:jc w:val="center"/>
              <w:rPr>
                <w:b/>
                <w:lang w:val="sl-SI"/>
              </w:rPr>
            </w:pPr>
            <w:r w:rsidRPr="007A639A">
              <w:rPr>
                <w:b/>
                <w:lang w:val="sl-SI"/>
              </w:rPr>
              <w:t>SAMOSTOJNO</w:t>
            </w:r>
          </w:p>
        </w:tc>
        <w:tc>
          <w:tcPr>
            <w:tcW w:w="2338" w:type="dxa"/>
          </w:tcPr>
          <w:p w14:paraId="48B3420F" w14:textId="77777777" w:rsidR="00EB4CA8" w:rsidRPr="007A639A" w:rsidRDefault="00EB4CA8" w:rsidP="00EB4CA8">
            <w:pPr>
              <w:jc w:val="center"/>
              <w:rPr>
                <w:b/>
                <w:lang w:val="sl-SI"/>
              </w:rPr>
            </w:pPr>
            <w:r w:rsidRPr="007A639A">
              <w:rPr>
                <w:b/>
                <w:lang w:val="sl-SI"/>
              </w:rPr>
              <w:t>S SKUPNO PONUDBO</w:t>
            </w:r>
          </w:p>
        </w:tc>
        <w:tc>
          <w:tcPr>
            <w:tcW w:w="2338" w:type="dxa"/>
          </w:tcPr>
          <w:p w14:paraId="1FFA274C" w14:textId="77777777" w:rsidR="00EB4CA8" w:rsidRPr="007A639A" w:rsidRDefault="00EB4CA8" w:rsidP="00EB4CA8">
            <w:pPr>
              <w:jc w:val="center"/>
              <w:rPr>
                <w:b/>
                <w:lang w:val="sl-SI"/>
              </w:rPr>
            </w:pPr>
            <w:r w:rsidRPr="007A639A">
              <w:rPr>
                <w:b/>
                <w:lang w:val="sl-SI"/>
              </w:rPr>
              <w:t>S PODIZVAJALCI</w:t>
            </w:r>
          </w:p>
        </w:tc>
      </w:tr>
    </w:tbl>
    <w:p w14:paraId="385683CD" w14:textId="77777777" w:rsidR="00DB6213" w:rsidRPr="00CD3AFB" w:rsidRDefault="00DB6213" w:rsidP="00DB6213">
      <w:pPr>
        <w:pStyle w:val="Naslov2"/>
        <w:rPr>
          <w:rFonts w:asciiTheme="minorHAnsi" w:hAnsiTheme="minorHAnsi"/>
          <w:sz w:val="4"/>
          <w:szCs w:val="4"/>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337"/>
        <w:gridCol w:w="918"/>
        <w:gridCol w:w="1420"/>
        <w:gridCol w:w="2338"/>
        <w:gridCol w:w="2338"/>
      </w:tblGrid>
      <w:tr w:rsidR="0051006A" w:rsidRPr="00A568A8" w14:paraId="48DAF822" w14:textId="77777777" w:rsidTr="0051006A">
        <w:trPr>
          <w:trHeight w:val="70"/>
        </w:trPr>
        <w:tc>
          <w:tcPr>
            <w:tcW w:w="3255" w:type="dxa"/>
            <w:gridSpan w:val="2"/>
            <w:shd w:val="clear" w:color="auto" w:fill="3494BA" w:themeFill="accent1"/>
          </w:tcPr>
          <w:p w14:paraId="766129F9" w14:textId="77777777" w:rsidR="0051006A" w:rsidRDefault="0051006A" w:rsidP="009770B1">
            <w:pPr>
              <w:jc w:val="center"/>
              <w:rPr>
                <w:b/>
                <w:color w:val="FFFFFF" w:themeColor="background1"/>
                <w:lang w:val="sl-SI"/>
              </w:rPr>
            </w:pPr>
          </w:p>
        </w:tc>
        <w:tc>
          <w:tcPr>
            <w:tcW w:w="6096" w:type="dxa"/>
            <w:gridSpan w:val="3"/>
            <w:shd w:val="clear" w:color="auto" w:fill="3494BA" w:themeFill="accent1"/>
            <w:vAlign w:val="center"/>
          </w:tcPr>
          <w:p w14:paraId="6A0B26C3" w14:textId="60AD60A3" w:rsidR="0051006A" w:rsidRPr="00A568A8" w:rsidRDefault="0051006A" w:rsidP="009770B1">
            <w:pPr>
              <w:jc w:val="center"/>
              <w:rPr>
                <w:b/>
                <w:color w:val="FFFFFF" w:themeColor="background1"/>
                <w:lang w:val="sl-SI"/>
              </w:rPr>
            </w:pPr>
            <w:r>
              <w:rPr>
                <w:b/>
                <w:color w:val="FFFFFF" w:themeColor="background1"/>
                <w:lang w:val="sl-SI"/>
              </w:rPr>
              <w:t>PONUDBENA CENA</w:t>
            </w:r>
          </w:p>
        </w:tc>
      </w:tr>
      <w:tr w:rsidR="0051006A" w:rsidRPr="00A568A8" w14:paraId="02D31154" w14:textId="77777777" w:rsidTr="0051006A">
        <w:trPr>
          <w:trHeight w:val="70"/>
        </w:trPr>
        <w:tc>
          <w:tcPr>
            <w:tcW w:w="2337" w:type="dxa"/>
            <w:shd w:val="clear" w:color="auto" w:fill="3494BA" w:themeFill="accent1"/>
          </w:tcPr>
          <w:p w14:paraId="05E30C6A" w14:textId="1C4B3098" w:rsidR="0051006A" w:rsidRDefault="0051006A" w:rsidP="009770B1">
            <w:pPr>
              <w:jc w:val="center"/>
              <w:rPr>
                <w:b/>
                <w:color w:val="FFFFFF" w:themeColor="background1"/>
                <w:lang w:val="sl-SI"/>
              </w:rPr>
            </w:pPr>
            <w:r>
              <w:rPr>
                <w:b/>
                <w:color w:val="FFFFFF" w:themeColor="background1"/>
                <w:lang w:val="sl-SI"/>
              </w:rPr>
              <w:t>POSTAVKA</w:t>
            </w:r>
          </w:p>
        </w:tc>
        <w:tc>
          <w:tcPr>
            <w:tcW w:w="2338" w:type="dxa"/>
            <w:gridSpan w:val="2"/>
            <w:shd w:val="clear" w:color="auto" w:fill="3494BA" w:themeFill="accent1"/>
            <w:vAlign w:val="center"/>
          </w:tcPr>
          <w:p w14:paraId="136DFC68" w14:textId="65C306A6" w:rsidR="0051006A" w:rsidRPr="00A568A8" w:rsidRDefault="0051006A" w:rsidP="009770B1">
            <w:pPr>
              <w:jc w:val="center"/>
              <w:rPr>
                <w:b/>
                <w:color w:val="FFFFFF" w:themeColor="background1"/>
                <w:lang w:val="sl-SI"/>
              </w:rPr>
            </w:pPr>
            <w:r>
              <w:rPr>
                <w:b/>
                <w:color w:val="FFFFFF" w:themeColor="background1"/>
                <w:lang w:val="sl-SI"/>
              </w:rPr>
              <w:t>BREZ DDV (v EUR)</w:t>
            </w:r>
          </w:p>
        </w:tc>
        <w:tc>
          <w:tcPr>
            <w:tcW w:w="2338" w:type="dxa"/>
            <w:shd w:val="clear" w:color="auto" w:fill="3494BA" w:themeFill="accent1"/>
            <w:vAlign w:val="center"/>
          </w:tcPr>
          <w:p w14:paraId="7D78E344" w14:textId="77777777" w:rsidR="0051006A" w:rsidRPr="00A568A8" w:rsidRDefault="0051006A" w:rsidP="009770B1">
            <w:pPr>
              <w:jc w:val="center"/>
              <w:rPr>
                <w:b/>
                <w:color w:val="FFFFFF" w:themeColor="background1"/>
                <w:lang w:val="sl-SI"/>
              </w:rPr>
            </w:pPr>
            <w:r>
              <w:rPr>
                <w:b/>
                <w:color w:val="FFFFFF" w:themeColor="background1"/>
                <w:lang w:val="sl-SI"/>
              </w:rPr>
              <w:t>DDV (v EUR)</w:t>
            </w:r>
          </w:p>
        </w:tc>
        <w:tc>
          <w:tcPr>
            <w:tcW w:w="2338" w:type="dxa"/>
            <w:shd w:val="clear" w:color="auto" w:fill="3494BA" w:themeFill="accent1"/>
            <w:vAlign w:val="center"/>
          </w:tcPr>
          <w:p w14:paraId="21B39E77" w14:textId="77777777" w:rsidR="0051006A" w:rsidRPr="00A568A8" w:rsidRDefault="0051006A" w:rsidP="009770B1">
            <w:pPr>
              <w:jc w:val="center"/>
              <w:rPr>
                <w:b/>
                <w:color w:val="FFFFFF" w:themeColor="background1"/>
                <w:lang w:val="sl-SI"/>
              </w:rPr>
            </w:pPr>
            <w:r>
              <w:rPr>
                <w:b/>
                <w:color w:val="FFFFFF" w:themeColor="background1"/>
                <w:lang w:val="sl-SI"/>
              </w:rPr>
              <w:t>Z DDV (v EUR)</w:t>
            </w:r>
          </w:p>
        </w:tc>
      </w:tr>
      <w:tr w:rsidR="0051006A" w:rsidRPr="00A568A8" w14:paraId="16A5C76C" w14:textId="77777777" w:rsidTr="00A410B9">
        <w:tc>
          <w:tcPr>
            <w:tcW w:w="2337" w:type="dxa"/>
            <w:vAlign w:val="center"/>
          </w:tcPr>
          <w:p w14:paraId="5134C65E" w14:textId="41983D83" w:rsidR="0051006A" w:rsidRPr="00A410B9" w:rsidRDefault="00A410B9" w:rsidP="00A410B9">
            <w:pPr>
              <w:jc w:val="center"/>
              <w:rPr>
                <w:sz w:val="16"/>
                <w:szCs w:val="16"/>
                <w:lang w:val="sl-SI"/>
              </w:rPr>
            </w:pPr>
            <w:r w:rsidRPr="00A410B9">
              <w:rPr>
                <w:sz w:val="16"/>
                <w:szCs w:val="16"/>
                <w:lang w:val="sl-SI"/>
              </w:rPr>
              <w:t>PROJEKTIRANJE DO VKLJUČNO PZI</w:t>
            </w:r>
          </w:p>
        </w:tc>
        <w:tc>
          <w:tcPr>
            <w:tcW w:w="2338" w:type="dxa"/>
            <w:gridSpan w:val="2"/>
          </w:tcPr>
          <w:p w14:paraId="764C6BAD" w14:textId="07BF4E8A" w:rsidR="0051006A" w:rsidRPr="00A568A8" w:rsidRDefault="0051006A" w:rsidP="009770B1">
            <w:pPr>
              <w:jc w:val="center"/>
              <w:rPr>
                <w:lang w:val="sl-SI"/>
              </w:rPr>
            </w:pPr>
          </w:p>
          <w:p w14:paraId="5DB121D1" w14:textId="77777777" w:rsidR="0051006A" w:rsidRPr="00A568A8" w:rsidRDefault="0051006A" w:rsidP="009770B1">
            <w:pPr>
              <w:rPr>
                <w:lang w:val="sl-SI"/>
              </w:rPr>
            </w:pPr>
          </w:p>
        </w:tc>
        <w:tc>
          <w:tcPr>
            <w:tcW w:w="2338" w:type="dxa"/>
          </w:tcPr>
          <w:p w14:paraId="6F6B2850" w14:textId="77777777" w:rsidR="0051006A" w:rsidRPr="00A568A8" w:rsidRDefault="0051006A" w:rsidP="009770B1">
            <w:pPr>
              <w:jc w:val="center"/>
              <w:rPr>
                <w:lang w:val="sl-SI"/>
              </w:rPr>
            </w:pPr>
          </w:p>
        </w:tc>
        <w:tc>
          <w:tcPr>
            <w:tcW w:w="2338" w:type="dxa"/>
          </w:tcPr>
          <w:p w14:paraId="7CF679A6" w14:textId="77777777" w:rsidR="0051006A" w:rsidRPr="00A568A8" w:rsidRDefault="0051006A" w:rsidP="009770B1">
            <w:pPr>
              <w:jc w:val="center"/>
              <w:rPr>
                <w:lang w:val="sl-SI"/>
              </w:rPr>
            </w:pPr>
          </w:p>
        </w:tc>
      </w:tr>
      <w:tr w:rsidR="0051006A" w:rsidRPr="00A568A8" w14:paraId="665F3466" w14:textId="77777777" w:rsidTr="00A410B9">
        <w:tc>
          <w:tcPr>
            <w:tcW w:w="2337" w:type="dxa"/>
            <w:vAlign w:val="center"/>
          </w:tcPr>
          <w:p w14:paraId="1D89747E" w14:textId="11C4CB15" w:rsidR="0051006A" w:rsidRPr="00A410B9" w:rsidRDefault="0051006A" w:rsidP="00A410B9">
            <w:pPr>
              <w:jc w:val="center"/>
              <w:rPr>
                <w:sz w:val="16"/>
                <w:szCs w:val="16"/>
                <w:lang w:val="sl-SI"/>
              </w:rPr>
            </w:pPr>
            <w:r w:rsidRPr="00A410B9">
              <w:rPr>
                <w:sz w:val="16"/>
                <w:szCs w:val="16"/>
                <w:lang w:val="sl-SI"/>
              </w:rPr>
              <w:t>OSTALO</w:t>
            </w:r>
          </w:p>
        </w:tc>
        <w:tc>
          <w:tcPr>
            <w:tcW w:w="2338" w:type="dxa"/>
            <w:gridSpan w:val="2"/>
          </w:tcPr>
          <w:p w14:paraId="3DEA309B" w14:textId="77777777" w:rsidR="0051006A" w:rsidRDefault="0051006A" w:rsidP="009770B1">
            <w:pPr>
              <w:jc w:val="center"/>
              <w:rPr>
                <w:lang w:val="sl-SI"/>
              </w:rPr>
            </w:pPr>
          </w:p>
          <w:p w14:paraId="319A42E5" w14:textId="4AF469BE" w:rsidR="00A410B9" w:rsidRPr="00A568A8" w:rsidRDefault="00A410B9" w:rsidP="00A410B9">
            <w:pPr>
              <w:rPr>
                <w:lang w:val="sl-SI"/>
              </w:rPr>
            </w:pPr>
          </w:p>
        </w:tc>
        <w:tc>
          <w:tcPr>
            <w:tcW w:w="2338" w:type="dxa"/>
          </w:tcPr>
          <w:p w14:paraId="06051CA4" w14:textId="77777777" w:rsidR="0051006A" w:rsidRPr="00A568A8" w:rsidRDefault="0051006A" w:rsidP="009770B1">
            <w:pPr>
              <w:jc w:val="center"/>
              <w:rPr>
                <w:lang w:val="sl-SI"/>
              </w:rPr>
            </w:pPr>
          </w:p>
        </w:tc>
        <w:tc>
          <w:tcPr>
            <w:tcW w:w="2338" w:type="dxa"/>
          </w:tcPr>
          <w:p w14:paraId="0D288411" w14:textId="77777777" w:rsidR="0051006A" w:rsidRPr="00A568A8" w:rsidRDefault="0051006A" w:rsidP="009770B1">
            <w:pPr>
              <w:jc w:val="center"/>
              <w:rPr>
                <w:lang w:val="sl-SI"/>
              </w:rPr>
            </w:pPr>
          </w:p>
        </w:tc>
      </w:tr>
      <w:tr w:rsidR="0051006A" w:rsidRPr="00A568A8" w14:paraId="5749B464" w14:textId="77777777" w:rsidTr="00A410B9">
        <w:tc>
          <w:tcPr>
            <w:tcW w:w="2337" w:type="dxa"/>
            <w:vAlign w:val="center"/>
          </w:tcPr>
          <w:p w14:paraId="1C96CFFF" w14:textId="5ABF9A4E" w:rsidR="0051006A" w:rsidRPr="0051006A" w:rsidRDefault="0051006A" w:rsidP="00A410B9">
            <w:pPr>
              <w:jc w:val="center"/>
              <w:rPr>
                <w:b/>
                <w:bCs/>
                <w:lang w:val="sl-SI"/>
              </w:rPr>
            </w:pPr>
            <w:r w:rsidRPr="0051006A">
              <w:rPr>
                <w:b/>
                <w:bCs/>
                <w:lang w:val="sl-SI"/>
              </w:rPr>
              <w:t>SKUPAJ</w:t>
            </w:r>
          </w:p>
        </w:tc>
        <w:tc>
          <w:tcPr>
            <w:tcW w:w="2338" w:type="dxa"/>
            <w:gridSpan w:val="2"/>
          </w:tcPr>
          <w:p w14:paraId="67495A94" w14:textId="77777777" w:rsidR="0051006A" w:rsidRDefault="0051006A" w:rsidP="009770B1">
            <w:pPr>
              <w:jc w:val="center"/>
              <w:rPr>
                <w:lang w:val="sl-SI"/>
              </w:rPr>
            </w:pPr>
          </w:p>
          <w:p w14:paraId="60B628A6" w14:textId="77777777" w:rsidR="00A410B9" w:rsidRPr="00A568A8" w:rsidRDefault="00A410B9" w:rsidP="00A410B9">
            <w:pPr>
              <w:rPr>
                <w:lang w:val="sl-SI"/>
              </w:rPr>
            </w:pPr>
          </w:p>
        </w:tc>
        <w:tc>
          <w:tcPr>
            <w:tcW w:w="2338" w:type="dxa"/>
          </w:tcPr>
          <w:p w14:paraId="47425F4A" w14:textId="77777777" w:rsidR="0051006A" w:rsidRPr="00A568A8" w:rsidRDefault="0051006A" w:rsidP="009770B1">
            <w:pPr>
              <w:jc w:val="center"/>
              <w:rPr>
                <w:lang w:val="sl-SI"/>
              </w:rPr>
            </w:pPr>
          </w:p>
        </w:tc>
        <w:tc>
          <w:tcPr>
            <w:tcW w:w="2338" w:type="dxa"/>
          </w:tcPr>
          <w:p w14:paraId="584E84CE" w14:textId="77777777" w:rsidR="0051006A" w:rsidRPr="00A568A8" w:rsidRDefault="0051006A" w:rsidP="009770B1">
            <w:pPr>
              <w:jc w:val="center"/>
              <w:rPr>
                <w:lang w:val="sl-SI"/>
              </w:rPr>
            </w:pPr>
          </w:p>
        </w:tc>
      </w:tr>
    </w:tbl>
    <w:p w14:paraId="70E04649" w14:textId="77777777" w:rsidR="00DB6213" w:rsidRDefault="00DB6213" w:rsidP="00DB6213">
      <w:pPr>
        <w:jc w:val="both"/>
        <w:rPr>
          <w:b/>
          <w:i/>
          <w:color w:val="3494BA" w:themeColor="accent1"/>
          <w:sz w:val="18"/>
          <w:szCs w:val="18"/>
          <w:lang w:val="sl-SI"/>
        </w:rPr>
      </w:pPr>
      <w:r w:rsidRPr="001C6C7F">
        <w:rPr>
          <w:b/>
          <w:i/>
          <w:color w:val="3494BA" w:themeColor="accent1"/>
          <w:sz w:val="18"/>
          <w:szCs w:val="18"/>
          <w:lang w:val="sl-SI"/>
        </w:rPr>
        <w:t>Ponudnik navede ponudbeno ceno</w:t>
      </w:r>
      <w:r>
        <w:rPr>
          <w:b/>
          <w:i/>
          <w:color w:val="3494BA" w:themeColor="accent1"/>
          <w:sz w:val="18"/>
          <w:szCs w:val="18"/>
          <w:lang w:val="sl-SI"/>
        </w:rPr>
        <w:t>.</w:t>
      </w:r>
      <w:r w:rsidRPr="001C6C7F">
        <w:rPr>
          <w:b/>
          <w:i/>
          <w:color w:val="3494BA" w:themeColor="accent1"/>
          <w:sz w:val="18"/>
          <w:szCs w:val="18"/>
          <w:lang w:val="sl-SI"/>
        </w:rPr>
        <w:t xml:space="preserve"> </w:t>
      </w: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4531"/>
        <w:gridCol w:w="4820"/>
      </w:tblGrid>
      <w:tr w:rsidR="00DB6213" w:rsidRPr="007F65BA" w14:paraId="6A997B0F" w14:textId="77777777" w:rsidTr="009770B1">
        <w:trPr>
          <w:trHeight w:val="70"/>
        </w:trPr>
        <w:tc>
          <w:tcPr>
            <w:tcW w:w="9351" w:type="dxa"/>
            <w:gridSpan w:val="2"/>
            <w:shd w:val="clear" w:color="auto" w:fill="3494BA" w:themeFill="accent1"/>
            <w:vAlign w:val="center"/>
          </w:tcPr>
          <w:p w14:paraId="66F5465E" w14:textId="77777777" w:rsidR="00DB6213" w:rsidRPr="003527E3" w:rsidRDefault="00DB6213" w:rsidP="009770B1">
            <w:pPr>
              <w:jc w:val="center"/>
              <w:rPr>
                <w:b/>
                <w:color w:val="FFFFFF" w:themeColor="background1"/>
                <w:sz w:val="16"/>
                <w:lang w:val="sl-SI"/>
              </w:rPr>
            </w:pPr>
            <w:r>
              <w:rPr>
                <w:b/>
                <w:color w:val="FFFFFF" w:themeColor="background1"/>
                <w:lang w:val="sl-SI"/>
              </w:rPr>
              <w:t>Izjava o sprejemanju vsebine projektne naloge</w:t>
            </w:r>
          </w:p>
        </w:tc>
      </w:tr>
      <w:tr w:rsidR="00DB6213" w:rsidRPr="007F65BA" w14:paraId="0FCA4838" w14:textId="77777777" w:rsidTr="009770B1">
        <w:tc>
          <w:tcPr>
            <w:tcW w:w="9351" w:type="dxa"/>
            <w:gridSpan w:val="2"/>
          </w:tcPr>
          <w:p w14:paraId="1D12D268" w14:textId="77777777" w:rsidR="00DB6213" w:rsidRDefault="00DB6213" w:rsidP="009770B1">
            <w:pPr>
              <w:rPr>
                <w:sz w:val="16"/>
                <w:lang w:val="sl-SI"/>
              </w:rPr>
            </w:pPr>
            <w:r>
              <w:rPr>
                <w:sz w:val="16"/>
                <w:lang w:val="sl-SI"/>
              </w:rPr>
              <w:t>Spodaj podpisani zakoniti zastopnik ponudnika pod kazensko in materialno odgovornostjo v imenu ponudnika izjavljam, da nepreklicno sprejemamo vsebino projektne naloge naročnika, pri čemer se zavezujem, da bomo predmet javnega naročila za ponujeno ceno iz predmetne ponudbe izvedli v skladu s predmetno projektno nalogo. Ob tem se izrecno strinjamo, da projektna naloga v okviru pravnih in tehničnih podlag predstavlja hierarhično najvišji dokument.</w:t>
            </w:r>
          </w:p>
          <w:p w14:paraId="761E9F18" w14:textId="77777777" w:rsidR="00DB6213" w:rsidRPr="003527E3" w:rsidRDefault="00DB6213" w:rsidP="009770B1">
            <w:pPr>
              <w:jc w:val="center"/>
              <w:rPr>
                <w:sz w:val="16"/>
                <w:lang w:val="sl-SI"/>
              </w:rPr>
            </w:pPr>
          </w:p>
        </w:tc>
      </w:tr>
      <w:tr w:rsidR="00DB6213" w:rsidRPr="00A568A8" w14:paraId="009059AD" w14:textId="77777777" w:rsidTr="009770B1">
        <w:tc>
          <w:tcPr>
            <w:tcW w:w="4531" w:type="dxa"/>
          </w:tcPr>
          <w:p w14:paraId="5E41406B" w14:textId="77777777" w:rsidR="00DB6213" w:rsidRPr="007B0244" w:rsidRDefault="00DB6213" w:rsidP="009770B1">
            <w:pPr>
              <w:jc w:val="center"/>
              <w:rPr>
                <w:b/>
                <w:bCs/>
                <w:lang w:val="sl-SI"/>
              </w:rPr>
            </w:pPr>
          </w:p>
          <w:p w14:paraId="08512BEE" w14:textId="77777777" w:rsidR="00DB6213" w:rsidRPr="007B0244" w:rsidRDefault="00DB6213" w:rsidP="009770B1">
            <w:pPr>
              <w:jc w:val="center"/>
              <w:rPr>
                <w:b/>
                <w:bCs/>
                <w:lang w:val="sl-SI"/>
              </w:rPr>
            </w:pPr>
            <w:r w:rsidRPr="007B0244">
              <w:rPr>
                <w:b/>
                <w:bCs/>
                <w:lang w:val="sl-SI"/>
              </w:rPr>
              <w:t>DA</w:t>
            </w:r>
          </w:p>
          <w:p w14:paraId="2D0F01E2" w14:textId="77777777" w:rsidR="00DB6213" w:rsidRPr="007B0244" w:rsidRDefault="00DB6213" w:rsidP="009770B1">
            <w:pPr>
              <w:jc w:val="center"/>
              <w:rPr>
                <w:b/>
                <w:bCs/>
                <w:lang w:val="sl-SI"/>
              </w:rPr>
            </w:pPr>
          </w:p>
        </w:tc>
        <w:tc>
          <w:tcPr>
            <w:tcW w:w="4820" w:type="dxa"/>
          </w:tcPr>
          <w:p w14:paraId="33C80C53" w14:textId="77777777" w:rsidR="00DB6213" w:rsidRPr="007B0244" w:rsidRDefault="00DB6213" w:rsidP="009770B1">
            <w:pPr>
              <w:rPr>
                <w:b/>
                <w:bCs/>
                <w:lang w:val="sl-SI"/>
              </w:rPr>
            </w:pPr>
          </w:p>
          <w:p w14:paraId="1C8DA219" w14:textId="77777777" w:rsidR="00DB6213" w:rsidRPr="007B0244" w:rsidRDefault="00DB6213" w:rsidP="009770B1">
            <w:pPr>
              <w:jc w:val="center"/>
              <w:rPr>
                <w:b/>
                <w:bCs/>
                <w:lang w:val="sl-SI"/>
              </w:rPr>
            </w:pPr>
            <w:r w:rsidRPr="007B0244">
              <w:rPr>
                <w:b/>
                <w:bCs/>
                <w:lang w:val="sl-SI"/>
              </w:rPr>
              <w:t>NE</w:t>
            </w:r>
          </w:p>
        </w:tc>
      </w:tr>
    </w:tbl>
    <w:p w14:paraId="3CCCE4FD" w14:textId="77777777" w:rsidR="00DB6213" w:rsidRDefault="00DB6213" w:rsidP="00DB6213">
      <w:pPr>
        <w:jc w:val="both"/>
        <w:rPr>
          <w:b/>
          <w:i/>
          <w:color w:val="3494BA" w:themeColor="accent1"/>
          <w:sz w:val="18"/>
          <w:szCs w:val="18"/>
          <w:lang w:val="sl-SI"/>
        </w:rPr>
      </w:pPr>
      <w:r w:rsidRPr="001C6C7F">
        <w:rPr>
          <w:b/>
          <w:i/>
          <w:color w:val="3494BA" w:themeColor="accent1"/>
          <w:sz w:val="18"/>
          <w:szCs w:val="18"/>
          <w:lang w:val="sl-SI"/>
        </w:rPr>
        <w:t>Ponudnik obkroži ustrezno izjavo.</w:t>
      </w: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4531"/>
        <w:gridCol w:w="4820"/>
      </w:tblGrid>
      <w:tr w:rsidR="00DB6213" w:rsidRPr="007F65BA" w14:paraId="23D65158" w14:textId="77777777" w:rsidTr="009770B1">
        <w:trPr>
          <w:trHeight w:val="70"/>
        </w:trPr>
        <w:tc>
          <w:tcPr>
            <w:tcW w:w="9351" w:type="dxa"/>
            <w:gridSpan w:val="2"/>
            <w:shd w:val="clear" w:color="auto" w:fill="3494BA" w:themeFill="accent1"/>
            <w:vAlign w:val="center"/>
          </w:tcPr>
          <w:p w14:paraId="1B799F05" w14:textId="77777777" w:rsidR="00DB6213" w:rsidRPr="003527E3" w:rsidRDefault="00DB6213" w:rsidP="009770B1">
            <w:pPr>
              <w:jc w:val="center"/>
              <w:rPr>
                <w:b/>
                <w:color w:val="FFFFFF" w:themeColor="background1"/>
                <w:sz w:val="16"/>
                <w:lang w:val="sl-SI"/>
              </w:rPr>
            </w:pPr>
            <w:r>
              <w:rPr>
                <w:b/>
                <w:color w:val="FFFFFF" w:themeColor="background1"/>
                <w:lang w:val="sl-SI"/>
              </w:rPr>
              <w:t>Izjava o izpolnitvi zahtev glede zelenega javnega naročanja</w:t>
            </w:r>
          </w:p>
        </w:tc>
      </w:tr>
      <w:tr w:rsidR="00DB6213" w:rsidRPr="007F65BA" w14:paraId="4E34FC6A" w14:textId="77777777" w:rsidTr="009770B1">
        <w:tc>
          <w:tcPr>
            <w:tcW w:w="9351" w:type="dxa"/>
            <w:gridSpan w:val="2"/>
          </w:tcPr>
          <w:p w14:paraId="6FFB5E3B" w14:textId="02FADB6A" w:rsidR="00DB6213" w:rsidRDefault="00DB6213" w:rsidP="009770B1">
            <w:pPr>
              <w:rPr>
                <w:sz w:val="16"/>
                <w:lang w:val="sl-SI"/>
              </w:rPr>
            </w:pPr>
            <w:r>
              <w:rPr>
                <w:sz w:val="16"/>
                <w:lang w:val="sl-SI"/>
              </w:rPr>
              <w:t xml:space="preserve">Spodaj podpisani zakoniti zastopnik ponudnika pod kazensko in materialno odgovornostjo v imenu ponudnika izjavljam, da bomo pri izvedbi predmeta javnega naročila izpolnili zahteve, kot izhajajo iz </w:t>
            </w:r>
            <w:r w:rsidRPr="00680831">
              <w:rPr>
                <w:sz w:val="16"/>
                <w:lang w:val="sl-SI"/>
              </w:rPr>
              <w:t>Uredb</w:t>
            </w:r>
            <w:r>
              <w:rPr>
                <w:sz w:val="16"/>
                <w:lang w:val="sl-SI"/>
              </w:rPr>
              <w:t>e</w:t>
            </w:r>
            <w:r w:rsidRPr="00680831">
              <w:rPr>
                <w:sz w:val="16"/>
                <w:lang w:val="sl-SI"/>
              </w:rPr>
              <w:t xml:space="preserve"> o zelenem javnem naročanju (</w:t>
            </w:r>
            <w:r w:rsidR="001C30B4">
              <w:rPr>
                <w:sz w:val="16"/>
                <w:lang w:val="sl-SI"/>
              </w:rPr>
              <w:t>Uradni list RS, št. 51/17, 64/19, 121/21, 132/23 in 43/25</w:t>
            </w:r>
            <w:r w:rsidRPr="00680831">
              <w:rPr>
                <w:sz w:val="16"/>
                <w:lang w:val="sl-SI"/>
              </w:rPr>
              <w:t>)</w:t>
            </w:r>
            <w:r>
              <w:rPr>
                <w:sz w:val="16"/>
                <w:lang w:val="sl-SI"/>
              </w:rPr>
              <w:t xml:space="preserve"> in projektne naloge.</w:t>
            </w:r>
          </w:p>
          <w:p w14:paraId="195ADF4B" w14:textId="77777777" w:rsidR="00DB6213" w:rsidRPr="003527E3" w:rsidRDefault="00DB6213" w:rsidP="009770B1">
            <w:pPr>
              <w:rPr>
                <w:sz w:val="16"/>
                <w:lang w:val="sl-SI"/>
              </w:rPr>
            </w:pPr>
          </w:p>
        </w:tc>
      </w:tr>
      <w:tr w:rsidR="00DB6213" w:rsidRPr="00A568A8" w14:paraId="25893761" w14:textId="77777777" w:rsidTr="009770B1">
        <w:tc>
          <w:tcPr>
            <w:tcW w:w="4531" w:type="dxa"/>
          </w:tcPr>
          <w:p w14:paraId="61C442E0" w14:textId="77777777" w:rsidR="00DB6213" w:rsidRPr="007B0244" w:rsidRDefault="00DB6213" w:rsidP="009770B1">
            <w:pPr>
              <w:jc w:val="center"/>
              <w:rPr>
                <w:b/>
                <w:bCs/>
                <w:lang w:val="sl-SI"/>
              </w:rPr>
            </w:pPr>
          </w:p>
          <w:p w14:paraId="41467972" w14:textId="77777777" w:rsidR="00DB6213" w:rsidRPr="007B0244" w:rsidRDefault="00DB6213" w:rsidP="009770B1">
            <w:pPr>
              <w:jc w:val="center"/>
              <w:rPr>
                <w:b/>
                <w:bCs/>
                <w:lang w:val="sl-SI"/>
              </w:rPr>
            </w:pPr>
            <w:r w:rsidRPr="007B0244">
              <w:rPr>
                <w:b/>
                <w:bCs/>
                <w:lang w:val="sl-SI"/>
              </w:rPr>
              <w:t>DA</w:t>
            </w:r>
          </w:p>
          <w:p w14:paraId="47ADDDBC" w14:textId="77777777" w:rsidR="00DB6213" w:rsidRPr="007B0244" w:rsidRDefault="00DB6213" w:rsidP="009770B1">
            <w:pPr>
              <w:jc w:val="center"/>
              <w:rPr>
                <w:b/>
                <w:bCs/>
                <w:lang w:val="sl-SI"/>
              </w:rPr>
            </w:pPr>
          </w:p>
        </w:tc>
        <w:tc>
          <w:tcPr>
            <w:tcW w:w="4820" w:type="dxa"/>
          </w:tcPr>
          <w:p w14:paraId="74204E89" w14:textId="77777777" w:rsidR="00DB6213" w:rsidRPr="007B0244" w:rsidRDefault="00DB6213" w:rsidP="009770B1">
            <w:pPr>
              <w:rPr>
                <w:b/>
                <w:bCs/>
                <w:lang w:val="sl-SI"/>
              </w:rPr>
            </w:pPr>
          </w:p>
          <w:p w14:paraId="1671C46D" w14:textId="77777777" w:rsidR="00DB6213" w:rsidRPr="007B0244" w:rsidRDefault="00DB6213" w:rsidP="009770B1">
            <w:pPr>
              <w:jc w:val="center"/>
              <w:rPr>
                <w:b/>
                <w:bCs/>
                <w:lang w:val="sl-SI"/>
              </w:rPr>
            </w:pPr>
            <w:r w:rsidRPr="007B0244">
              <w:rPr>
                <w:b/>
                <w:bCs/>
                <w:lang w:val="sl-SI"/>
              </w:rPr>
              <w:t>NE</w:t>
            </w:r>
          </w:p>
        </w:tc>
      </w:tr>
    </w:tbl>
    <w:p w14:paraId="1C1E5D68" w14:textId="77777777" w:rsidR="00DB6213" w:rsidRDefault="00DB6213" w:rsidP="00DB6213">
      <w:pPr>
        <w:jc w:val="both"/>
        <w:rPr>
          <w:b/>
          <w:i/>
          <w:color w:val="3494BA" w:themeColor="accent1"/>
          <w:sz w:val="18"/>
          <w:szCs w:val="18"/>
          <w:lang w:val="sl-SI"/>
        </w:rPr>
      </w:pPr>
      <w:r w:rsidRPr="001C6C7F">
        <w:rPr>
          <w:b/>
          <w:i/>
          <w:color w:val="3494BA" w:themeColor="accent1"/>
          <w:sz w:val="18"/>
          <w:szCs w:val="18"/>
          <w:lang w:val="sl-SI"/>
        </w:rPr>
        <w:t>Ponudnik obkroži ustrezno izjavo.</w:t>
      </w:r>
    </w:p>
    <w:p w14:paraId="53F2181A" w14:textId="77777777" w:rsidR="00DB6213" w:rsidRPr="00B13B1D" w:rsidRDefault="00DB6213" w:rsidP="00DB6213">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4675"/>
        <w:gridCol w:w="4675"/>
      </w:tblGrid>
      <w:tr w:rsidR="00D369EF" w:rsidRPr="003A29A4" w14:paraId="5329B1B9" w14:textId="77777777" w:rsidTr="00A32FB5">
        <w:tc>
          <w:tcPr>
            <w:tcW w:w="4675" w:type="dxa"/>
            <w:shd w:val="clear" w:color="auto" w:fill="3494BA" w:themeFill="accent1"/>
          </w:tcPr>
          <w:p w14:paraId="0415A520" w14:textId="77777777" w:rsidR="00D369EF" w:rsidRPr="007A639A" w:rsidRDefault="00D369EF" w:rsidP="00A32FB5">
            <w:pPr>
              <w:rPr>
                <w:b/>
                <w:lang w:val="sl-SI"/>
              </w:rPr>
            </w:pPr>
            <w:r w:rsidRPr="007A639A">
              <w:rPr>
                <w:b/>
                <w:color w:val="FFFFFF" w:themeColor="background1"/>
                <w:lang w:val="sl-SI"/>
              </w:rPr>
              <w:t>VELJAVNOST PONUDBE</w:t>
            </w:r>
          </w:p>
        </w:tc>
        <w:tc>
          <w:tcPr>
            <w:tcW w:w="4675" w:type="dxa"/>
          </w:tcPr>
          <w:p w14:paraId="4D6C69F5" w14:textId="77777777" w:rsidR="00D369EF" w:rsidRPr="007A639A" w:rsidRDefault="00D369EF" w:rsidP="00A32FB5">
            <w:pPr>
              <w:rPr>
                <w:b/>
                <w:lang w:val="sl-SI"/>
              </w:rPr>
            </w:pPr>
            <w:r w:rsidRPr="007A639A">
              <w:rPr>
                <w:b/>
                <w:lang w:val="sl-SI"/>
              </w:rPr>
              <w:t>120 dni po roku za oddajo ponudb</w:t>
            </w:r>
          </w:p>
        </w:tc>
      </w:tr>
    </w:tbl>
    <w:p w14:paraId="1FDC0B7C" w14:textId="77777777" w:rsidR="006A005F" w:rsidRPr="007A639A" w:rsidRDefault="006A005F" w:rsidP="009357EF">
      <w:pPr>
        <w:rPr>
          <w:sz w:val="4"/>
          <w:szCs w:val="4"/>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5954"/>
      </w:tblGrid>
      <w:tr w:rsidR="00F47AA3" w:rsidRPr="007A639A" w14:paraId="723A7B88" w14:textId="77777777" w:rsidTr="00F47AA3">
        <w:trPr>
          <w:trHeight w:val="70"/>
        </w:trPr>
        <w:tc>
          <w:tcPr>
            <w:tcW w:w="1696" w:type="dxa"/>
            <w:shd w:val="clear" w:color="auto" w:fill="3494BA" w:themeFill="accent1"/>
            <w:vAlign w:val="center"/>
          </w:tcPr>
          <w:p w14:paraId="57B14DAB" w14:textId="77777777" w:rsidR="00F47AA3" w:rsidRPr="007A639A" w:rsidRDefault="00F47AA3" w:rsidP="00295916">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47FD7240" w14:textId="77777777" w:rsidR="00F47AA3" w:rsidRPr="007A639A" w:rsidRDefault="00F47AA3" w:rsidP="00295916">
            <w:pPr>
              <w:jc w:val="center"/>
              <w:rPr>
                <w:b/>
                <w:color w:val="FFFFFF" w:themeColor="background1"/>
                <w:lang w:val="sl-SI"/>
              </w:rPr>
            </w:pPr>
            <w:r w:rsidRPr="007A639A">
              <w:rPr>
                <w:b/>
                <w:color w:val="FFFFFF" w:themeColor="background1"/>
                <w:lang w:val="sl-SI"/>
              </w:rPr>
              <w:t>DATUM</w:t>
            </w:r>
          </w:p>
        </w:tc>
        <w:tc>
          <w:tcPr>
            <w:tcW w:w="5954" w:type="dxa"/>
            <w:shd w:val="clear" w:color="auto" w:fill="3494BA" w:themeFill="accent1"/>
            <w:vAlign w:val="center"/>
          </w:tcPr>
          <w:p w14:paraId="759F101F" w14:textId="77777777" w:rsidR="00F47AA3" w:rsidRPr="007A639A" w:rsidRDefault="00F47AA3" w:rsidP="00295916">
            <w:pPr>
              <w:jc w:val="center"/>
              <w:rPr>
                <w:b/>
                <w:color w:val="FFFFFF" w:themeColor="background1"/>
                <w:lang w:val="sl-SI"/>
              </w:rPr>
            </w:pPr>
            <w:r w:rsidRPr="007A639A">
              <w:rPr>
                <w:b/>
                <w:color w:val="FFFFFF" w:themeColor="background1"/>
                <w:lang w:val="sl-SI"/>
              </w:rPr>
              <w:t>PODPIS IN ŽIG</w:t>
            </w:r>
          </w:p>
        </w:tc>
      </w:tr>
      <w:tr w:rsidR="00F47AA3" w:rsidRPr="007A639A" w14:paraId="0AB444D7" w14:textId="77777777" w:rsidTr="00F47AA3">
        <w:tc>
          <w:tcPr>
            <w:tcW w:w="1696" w:type="dxa"/>
          </w:tcPr>
          <w:p w14:paraId="48A1FD6D" w14:textId="77777777" w:rsidR="00F47AA3" w:rsidRPr="007A639A" w:rsidRDefault="00F47AA3" w:rsidP="00295916">
            <w:pPr>
              <w:jc w:val="center"/>
              <w:rPr>
                <w:lang w:val="sl-SI"/>
              </w:rPr>
            </w:pPr>
          </w:p>
          <w:p w14:paraId="09842388" w14:textId="77777777" w:rsidR="00F47AA3" w:rsidRPr="007A639A" w:rsidRDefault="00F47AA3" w:rsidP="00295916">
            <w:pPr>
              <w:jc w:val="center"/>
              <w:rPr>
                <w:lang w:val="sl-SI"/>
              </w:rPr>
            </w:pPr>
          </w:p>
          <w:p w14:paraId="2D53BF38" w14:textId="77777777" w:rsidR="00F47AA3" w:rsidRPr="007A639A" w:rsidRDefault="00F47AA3" w:rsidP="00FC2A2C">
            <w:pPr>
              <w:rPr>
                <w:lang w:val="sl-SI"/>
              </w:rPr>
            </w:pPr>
          </w:p>
          <w:p w14:paraId="00DBA4A2" w14:textId="77777777" w:rsidR="00F47AA3" w:rsidRPr="007A639A" w:rsidRDefault="00F47AA3" w:rsidP="00FC2A2C">
            <w:pPr>
              <w:rPr>
                <w:lang w:val="sl-SI"/>
              </w:rPr>
            </w:pPr>
          </w:p>
        </w:tc>
        <w:tc>
          <w:tcPr>
            <w:tcW w:w="1701" w:type="dxa"/>
          </w:tcPr>
          <w:p w14:paraId="054793CD" w14:textId="77777777" w:rsidR="00F47AA3" w:rsidRPr="007A639A" w:rsidRDefault="00F47AA3" w:rsidP="00295916">
            <w:pPr>
              <w:jc w:val="center"/>
              <w:rPr>
                <w:lang w:val="sl-SI"/>
              </w:rPr>
            </w:pPr>
          </w:p>
        </w:tc>
        <w:tc>
          <w:tcPr>
            <w:tcW w:w="5954" w:type="dxa"/>
          </w:tcPr>
          <w:p w14:paraId="097C9030" w14:textId="77777777" w:rsidR="00F47AA3" w:rsidRPr="007A639A" w:rsidRDefault="00F47AA3" w:rsidP="00295916">
            <w:pPr>
              <w:jc w:val="center"/>
              <w:rPr>
                <w:lang w:val="sl-SI"/>
              </w:rPr>
            </w:pPr>
          </w:p>
        </w:tc>
      </w:tr>
    </w:tbl>
    <w:p w14:paraId="4B9DBC01" w14:textId="77777777" w:rsidR="007C5DE1" w:rsidRPr="007A639A" w:rsidRDefault="007C5DE1" w:rsidP="00F47AA3">
      <w:pPr>
        <w:rPr>
          <w:i/>
          <w:color w:val="3494BA" w:themeColor="accent1"/>
          <w:sz w:val="16"/>
          <w:szCs w:val="16"/>
          <w:lang w:val="sl-SI"/>
        </w:rPr>
      </w:pPr>
    </w:p>
    <w:p w14:paraId="0F1F09CB" w14:textId="77777777" w:rsidR="00775D23" w:rsidRPr="007A639A" w:rsidRDefault="00775D23" w:rsidP="00F47AA3">
      <w:pPr>
        <w:rPr>
          <w:i/>
          <w:color w:val="3494BA" w:themeColor="accent1"/>
          <w:sz w:val="16"/>
          <w:szCs w:val="16"/>
          <w:lang w:val="sl-SI"/>
        </w:rPr>
      </w:pPr>
    </w:p>
    <w:p w14:paraId="07D89FC5" w14:textId="77777777" w:rsidR="00F47AA3" w:rsidRPr="007A639A" w:rsidRDefault="00F47AA3" w:rsidP="00BD1473">
      <w:pPr>
        <w:pStyle w:val="Naslov2"/>
        <w:numPr>
          <w:ilvl w:val="1"/>
          <w:numId w:val="1"/>
        </w:numPr>
        <w:rPr>
          <w:rFonts w:asciiTheme="minorHAnsi" w:hAnsiTheme="minorHAnsi"/>
          <w:lang w:val="sl-SI"/>
        </w:rPr>
      </w:pPr>
      <w:bookmarkStart w:id="37" w:name="_Toc231547922"/>
      <w:r w:rsidRPr="007A639A">
        <w:rPr>
          <w:rFonts w:asciiTheme="minorHAnsi" w:hAnsiTheme="minorHAnsi"/>
          <w:lang w:val="sl-SI"/>
        </w:rPr>
        <w:lastRenderedPageBreak/>
        <w:t>PODATKI O PONUDNIKU/PARTNERJU</w:t>
      </w:r>
      <w:bookmarkEnd w:id="37"/>
    </w:p>
    <w:p w14:paraId="75E87CF1" w14:textId="77777777" w:rsidR="00F47AA3" w:rsidRPr="007A639A" w:rsidRDefault="00F47AA3" w:rsidP="00F47AA3">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F47AA3" w:rsidRPr="007A639A" w14:paraId="7DF50A6E" w14:textId="77777777" w:rsidTr="00E722BC">
        <w:tc>
          <w:tcPr>
            <w:tcW w:w="9350" w:type="dxa"/>
            <w:gridSpan w:val="2"/>
            <w:shd w:val="clear" w:color="auto" w:fill="3494BA" w:themeFill="accent1"/>
          </w:tcPr>
          <w:p w14:paraId="730E12D2" w14:textId="77777777" w:rsidR="00F47AA3" w:rsidRPr="007A639A" w:rsidRDefault="00F47AA3" w:rsidP="00E722BC">
            <w:pPr>
              <w:jc w:val="center"/>
              <w:rPr>
                <w:b/>
                <w:color w:val="FFFFFF" w:themeColor="background1"/>
                <w:lang w:val="sl-SI"/>
              </w:rPr>
            </w:pPr>
            <w:r w:rsidRPr="007A639A">
              <w:rPr>
                <w:b/>
                <w:color w:val="FFFFFF" w:themeColor="background1"/>
                <w:lang w:val="sl-SI"/>
              </w:rPr>
              <w:t>OSNOVNI PODATKI PONUDNIKA/PARTNERJA</w:t>
            </w:r>
          </w:p>
        </w:tc>
      </w:tr>
      <w:tr w:rsidR="00F47AA3" w:rsidRPr="007A639A" w14:paraId="1AECA763" w14:textId="77777777" w:rsidTr="00E722BC">
        <w:tc>
          <w:tcPr>
            <w:tcW w:w="2263" w:type="dxa"/>
            <w:shd w:val="clear" w:color="auto" w:fill="3494BA" w:themeFill="accent1"/>
          </w:tcPr>
          <w:p w14:paraId="3C9E1FD0" w14:textId="77777777" w:rsidR="00F47AA3" w:rsidRPr="007A639A" w:rsidRDefault="00F47AA3" w:rsidP="00E722BC">
            <w:pPr>
              <w:rPr>
                <w:b/>
                <w:color w:val="FFFFFF" w:themeColor="background1"/>
                <w:lang w:val="sl-SI"/>
              </w:rPr>
            </w:pPr>
            <w:r w:rsidRPr="007A639A">
              <w:rPr>
                <w:b/>
                <w:color w:val="FFFFFF" w:themeColor="background1"/>
                <w:lang w:val="sl-SI"/>
              </w:rPr>
              <w:t>NAZIV ALI IME</w:t>
            </w:r>
          </w:p>
        </w:tc>
        <w:tc>
          <w:tcPr>
            <w:tcW w:w="7087" w:type="dxa"/>
          </w:tcPr>
          <w:p w14:paraId="19374029" w14:textId="77777777" w:rsidR="00F47AA3" w:rsidRPr="007A639A" w:rsidRDefault="00F47AA3" w:rsidP="00E722BC">
            <w:pPr>
              <w:rPr>
                <w:b/>
                <w:color w:val="FFFFFF" w:themeColor="background1"/>
                <w:lang w:val="sl-SI"/>
              </w:rPr>
            </w:pPr>
          </w:p>
          <w:p w14:paraId="77A53750" w14:textId="77777777" w:rsidR="00F47AA3" w:rsidRPr="007A639A" w:rsidRDefault="00F47AA3" w:rsidP="00E722BC">
            <w:pPr>
              <w:rPr>
                <w:b/>
                <w:color w:val="FFFFFF" w:themeColor="background1"/>
                <w:lang w:val="sl-SI"/>
              </w:rPr>
            </w:pPr>
          </w:p>
          <w:p w14:paraId="1847F0C6" w14:textId="77777777" w:rsidR="00F47AA3" w:rsidRPr="007A639A" w:rsidRDefault="00F47AA3" w:rsidP="00E722BC">
            <w:pPr>
              <w:rPr>
                <w:b/>
                <w:color w:val="FFFFFF" w:themeColor="background1"/>
                <w:lang w:val="sl-SI"/>
              </w:rPr>
            </w:pPr>
          </w:p>
        </w:tc>
      </w:tr>
      <w:tr w:rsidR="00F47AA3" w:rsidRPr="007A639A" w14:paraId="6430BA58" w14:textId="77777777" w:rsidTr="00E722BC">
        <w:tc>
          <w:tcPr>
            <w:tcW w:w="2263" w:type="dxa"/>
            <w:shd w:val="clear" w:color="auto" w:fill="3494BA" w:themeFill="accent1"/>
          </w:tcPr>
          <w:p w14:paraId="03DE3113" w14:textId="77777777" w:rsidR="00F47AA3" w:rsidRPr="007A639A" w:rsidRDefault="00F47AA3" w:rsidP="00E722BC">
            <w:pPr>
              <w:rPr>
                <w:b/>
                <w:color w:val="FFFFFF" w:themeColor="background1"/>
                <w:lang w:val="sl-SI"/>
              </w:rPr>
            </w:pPr>
            <w:r w:rsidRPr="007A639A">
              <w:rPr>
                <w:b/>
                <w:color w:val="FFFFFF" w:themeColor="background1"/>
                <w:lang w:val="sl-SI"/>
              </w:rPr>
              <w:t>NASLOV</w:t>
            </w:r>
          </w:p>
        </w:tc>
        <w:tc>
          <w:tcPr>
            <w:tcW w:w="7087" w:type="dxa"/>
          </w:tcPr>
          <w:p w14:paraId="7E0D4A8A" w14:textId="77777777" w:rsidR="00F47AA3" w:rsidRPr="007A639A" w:rsidRDefault="00F47AA3" w:rsidP="00E722BC">
            <w:pPr>
              <w:rPr>
                <w:b/>
                <w:color w:val="FFFFFF" w:themeColor="background1"/>
                <w:lang w:val="sl-SI"/>
              </w:rPr>
            </w:pPr>
          </w:p>
          <w:p w14:paraId="5EF18984" w14:textId="77777777" w:rsidR="00F47AA3" w:rsidRPr="007A639A" w:rsidRDefault="00F47AA3" w:rsidP="00E722BC">
            <w:pPr>
              <w:rPr>
                <w:b/>
                <w:color w:val="FFFFFF" w:themeColor="background1"/>
                <w:lang w:val="sl-SI"/>
              </w:rPr>
            </w:pPr>
          </w:p>
          <w:p w14:paraId="733570AE" w14:textId="77777777" w:rsidR="00F47AA3" w:rsidRPr="007A639A" w:rsidRDefault="00F47AA3" w:rsidP="00E722BC">
            <w:pPr>
              <w:rPr>
                <w:b/>
                <w:color w:val="FFFFFF" w:themeColor="background1"/>
                <w:lang w:val="sl-SI"/>
              </w:rPr>
            </w:pPr>
          </w:p>
        </w:tc>
      </w:tr>
      <w:tr w:rsidR="00F47AA3" w:rsidRPr="007A639A" w14:paraId="01965300" w14:textId="77777777" w:rsidTr="00E722BC">
        <w:tc>
          <w:tcPr>
            <w:tcW w:w="2263" w:type="dxa"/>
            <w:shd w:val="clear" w:color="auto" w:fill="3494BA" w:themeFill="accent1"/>
          </w:tcPr>
          <w:p w14:paraId="3C69BAFA" w14:textId="77777777" w:rsidR="00F47AA3" w:rsidRPr="007A639A" w:rsidRDefault="00F47AA3" w:rsidP="00E722BC">
            <w:pPr>
              <w:rPr>
                <w:b/>
                <w:color w:val="FFFFFF" w:themeColor="background1"/>
                <w:lang w:val="sl-SI"/>
              </w:rPr>
            </w:pPr>
            <w:r w:rsidRPr="007A639A">
              <w:rPr>
                <w:b/>
                <w:color w:val="FFFFFF" w:themeColor="background1"/>
                <w:lang w:val="sl-SI"/>
              </w:rPr>
              <w:t>ZAKONITI ZASTOPNIK</w:t>
            </w:r>
          </w:p>
        </w:tc>
        <w:tc>
          <w:tcPr>
            <w:tcW w:w="7087" w:type="dxa"/>
          </w:tcPr>
          <w:p w14:paraId="3F36F012" w14:textId="77777777" w:rsidR="00F47AA3" w:rsidRPr="007A639A" w:rsidRDefault="00F47AA3" w:rsidP="00E722BC">
            <w:pPr>
              <w:rPr>
                <w:b/>
                <w:color w:val="FFFFFF" w:themeColor="background1"/>
                <w:lang w:val="sl-SI"/>
              </w:rPr>
            </w:pPr>
          </w:p>
          <w:p w14:paraId="39A4C7EB" w14:textId="77777777" w:rsidR="00F47AA3" w:rsidRPr="007A639A" w:rsidRDefault="00F47AA3" w:rsidP="00E722BC">
            <w:pPr>
              <w:rPr>
                <w:b/>
                <w:color w:val="FFFFFF" w:themeColor="background1"/>
                <w:lang w:val="sl-SI"/>
              </w:rPr>
            </w:pPr>
          </w:p>
        </w:tc>
      </w:tr>
      <w:tr w:rsidR="00F47AA3" w:rsidRPr="007A639A" w14:paraId="6F62828E" w14:textId="77777777" w:rsidTr="00E722BC">
        <w:tc>
          <w:tcPr>
            <w:tcW w:w="2263" w:type="dxa"/>
            <w:shd w:val="clear" w:color="auto" w:fill="3494BA" w:themeFill="accent1"/>
          </w:tcPr>
          <w:p w14:paraId="7EFAC531" w14:textId="77777777" w:rsidR="00F47AA3" w:rsidRPr="007A639A" w:rsidRDefault="00F47AA3" w:rsidP="00E722BC">
            <w:pPr>
              <w:rPr>
                <w:b/>
                <w:color w:val="FFFFFF" w:themeColor="background1"/>
                <w:lang w:val="sl-SI"/>
              </w:rPr>
            </w:pPr>
            <w:r w:rsidRPr="007A639A">
              <w:rPr>
                <w:b/>
                <w:color w:val="FFFFFF" w:themeColor="background1"/>
                <w:lang w:val="sl-SI"/>
              </w:rPr>
              <w:t>POOBLAŠČENA OSEBA ZA PODPIS PONUDBE</w:t>
            </w:r>
          </w:p>
        </w:tc>
        <w:tc>
          <w:tcPr>
            <w:tcW w:w="7087" w:type="dxa"/>
          </w:tcPr>
          <w:p w14:paraId="756BF0B8" w14:textId="77777777" w:rsidR="00F47AA3" w:rsidRPr="007A639A" w:rsidRDefault="00F47AA3" w:rsidP="00E722BC">
            <w:pPr>
              <w:rPr>
                <w:b/>
                <w:color w:val="FFFFFF" w:themeColor="background1"/>
                <w:lang w:val="sl-SI"/>
              </w:rPr>
            </w:pPr>
          </w:p>
          <w:p w14:paraId="48FEBB41" w14:textId="77777777" w:rsidR="00F47AA3" w:rsidRPr="007A639A" w:rsidRDefault="00F47AA3" w:rsidP="00E722BC">
            <w:pPr>
              <w:rPr>
                <w:b/>
                <w:color w:val="FFFFFF" w:themeColor="background1"/>
                <w:lang w:val="sl-SI"/>
              </w:rPr>
            </w:pPr>
          </w:p>
        </w:tc>
      </w:tr>
      <w:tr w:rsidR="00F47AA3" w:rsidRPr="007A639A" w14:paraId="203DD3FF" w14:textId="77777777" w:rsidTr="00E722BC">
        <w:tc>
          <w:tcPr>
            <w:tcW w:w="2263" w:type="dxa"/>
            <w:shd w:val="clear" w:color="auto" w:fill="3494BA" w:themeFill="accent1"/>
          </w:tcPr>
          <w:p w14:paraId="3137688A" w14:textId="77777777" w:rsidR="00F47AA3" w:rsidRPr="007A639A" w:rsidRDefault="00F47AA3" w:rsidP="00E722BC">
            <w:pPr>
              <w:rPr>
                <w:b/>
                <w:color w:val="FFFFFF" w:themeColor="background1"/>
                <w:lang w:val="sl-SI"/>
              </w:rPr>
            </w:pPr>
            <w:r w:rsidRPr="007A639A">
              <w:rPr>
                <w:b/>
                <w:color w:val="FFFFFF" w:themeColor="background1"/>
                <w:lang w:val="sl-SI"/>
              </w:rPr>
              <w:t>POOBLAŠČENA OSEBA ZA PODPIS POGODBE</w:t>
            </w:r>
          </w:p>
        </w:tc>
        <w:tc>
          <w:tcPr>
            <w:tcW w:w="7087" w:type="dxa"/>
          </w:tcPr>
          <w:p w14:paraId="35B23FCA" w14:textId="77777777" w:rsidR="00F47AA3" w:rsidRPr="007A639A" w:rsidRDefault="00F47AA3" w:rsidP="00E722BC">
            <w:pPr>
              <w:rPr>
                <w:b/>
                <w:color w:val="FFFFFF" w:themeColor="background1"/>
                <w:lang w:val="sl-SI"/>
              </w:rPr>
            </w:pPr>
          </w:p>
          <w:p w14:paraId="1245F111" w14:textId="77777777" w:rsidR="00F47AA3" w:rsidRPr="007A639A" w:rsidRDefault="00F47AA3" w:rsidP="00E722BC">
            <w:pPr>
              <w:rPr>
                <w:b/>
                <w:color w:val="FFFFFF" w:themeColor="background1"/>
                <w:lang w:val="sl-SI"/>
              </w:rPr>
            </w:pPr>
          </w:p>
        </w:tc>
      </w:tr>
      <w:tr w:rsidR="00F47AA3" w:rsidRPr="007A639A" w14:paraId="6A14E625" w14:textId="77777777" w:rsidTr="00E722BC">
        <w:trPr>
          <w:trHeight w:val="70"/>
        </w:trPr>
        <w:tc>
          <w:tcPr>
            <w:tcW w:w="2263" w:type="dxa"/>
            <w:shd w:val="clear" w:color="auto" w:fill="3494BA" w:themeFill="accent1"/>
          </w:tcPr>
          <w:p w14:paraId="7EFAA7AA" w14:textId="77777777" w:rsidR="00F47AA3" w:rsidRPr="007A639A" w:rsidRDefault="00F47AA3" w:rsidP="00E722BC">
            <w:pPr>
              <w:rPr>
                <w:b/>
                <w:color w:val="FFFFFF" w:themeColor="background1"/>
                <w:lang w:val="sl-SI"/>
              </w:rPr>
            </w:pPr>
            <w:r w:rsidRPr="007A639A">
              <w:rPr>
                <w:b/>
                <w:color w:val="FFFFFF" w:themeColor="background1"/>
                <w:lang w:val="sl-SI"/>
              </w:rPr>
              <w:t>DAVČNA ŠTEVILKA</w:t>
            </w:r>
          </w:p>
        </w:tc>
        <w:tc>
          <w:tcPr>
            <w:tcW w:w="7087" w:type="dxa"/>
          </w:tcPr>
          <w:p w14:paraId="70FF1047" w14:textId="77777777" w:rsidR="00F47AA3" w:rsidRPr="007A639A" w:rsidRDefault="00F47AA3" w:rsidP="00E722BC">
            <w:pPr>
              <w:rPr>
                <w:b/>
                <w:color w:val="FFFFFF" w:themeColor="background1"/>
                <w:lang w:val="sl-SI"/>
              </w:rPr>
            </w:pPr>
          </w:p>
          <w:p w14:paraId="042066D0" w14:textId="77777777" w:rsidR="00F47AA3" w:rsidRPr="007A639A" w:rsidRDefault="00F47AA3" w:rsidP="00E722BC">
            <w:pPr>
              <w:rPr>
                <w:b/>
                <w:color w:val="FFFFFF" w:themeColor="background1"/>
                <w:lang w:val="sl-SI"/>
              </w:rPr>
            </w:pPr>
          </w:p>
        </w:tc>
      </w:tr>
      <w:tr w:rsidR="00F47AA3" w:rsidRPr="007A639A" w14:paraId="5B3B73EA" w14:textId="77777777" w:rsidTr="00E722BC">
        <w:tc>
          <w:tcPr>
            <w:tcW w:w="2263" w:type="dxa"/>
            <w:shd w:val="clear" w:color="auto" w:fill="3494BA" w:themeFill="accent1"/>
          </w:tcPr>
          <w:p w14:paraId="3ECDF634" w14:textId="77777777" w:rsidR="00F47AA3" w:rsidRPr="007A639A" w:rsidRDefault="00F47AA3" w:rsidP="00E722BC">
            <w:pPr>
              <w:rPr>
                <w:b/>
                <w:color w:val="FFFFFF" w:themeColor="background1"/>
                <w:lang w:val="sl-SI"/>
              </w:rPr>
            </w:pPr>
            <w:r w:rsidRPr="007A639A">
              <w:rPr>
                <w:b/>
                <w:color w:val="FFFFFF" w:themeColor="background1"/>
                <w:lang w:val="sl-SI"/>
              </w:rPr>
              <w:t>MATIČNA ŠTEVILKA</w:t>
            </w:r>
          </w:p>
        </w:tc>
        <w:tc>
          <w:tcPr>
            <w:tcW w:w="7087" w:type="dxa"/>
          </w:tcPr>
          <w:p w14:paraId="7E6AFDC8" w14:textId="77777777" w:rsidR="00F47AA3" w:rsidRPr="007A639A" w:rsidRDefault="00F47AA3" w:rsidP="00E722BC">
            <w:pPr>
              <w:rPr>
                <w:b/>
                <w:color w:val="FFFFFF" w:themeColor="background1"/>
                <w:lang w:val="sl-SI"/>
              </w:rPr>
            </w:pPr>
          </w:p>
          <w:p w14:paraId="6996DA24" w14:textId="77777777" w:rsidR="00F47AA3" w:rsidRPr="007A639A" w:rsidRDefault="00F47AA3" w:rsidP="00E722BC">
            <w:pPr>
              <w:rPr>
                <w:b/>
                <w:color w:val="FFFFFF" w:themeColor="background1"/>
                <w:lang w:val="sl-SI"/>
              </w:rPr>
            </w:pPr>
          </w:p>
        </w:tc>
      </w:tr>
      <w:tr w:rsidR="00F47AA3" w:rsidRPr="007A639A" w14:paraId="0B24472B" w14:textId="77777777" w:rsidTr="00E722BC">
        <w:tc>
          <w:tcPr>
            <w:tcW w:w="2263" w:type="dxa"/>
            <w:shd w:val="clear" w:color="auto" w:fill="3494BA" w:themeFill="accent1"/>
          </w:tcPr>
          <w:p w14:paraId="12DAB3DF" w14:textId="77777777" w:rsidR="00F47AA3" w:rsidRPr="007A639A" w:rsidRDefault="00F47AA3" w:rsidP="00E722BC">
            <w:pPr>
              <w:rPr>
                <w:b/>
                <w:color w:val="FFFFFF" w:themeColor="background1"/>
                <w:lang w:val="sl-SI"/>
              </w:rPr>
            </w:pPr>
            <w:r w:rsidRPr="007A639A">
              <w:rPr>
                <w:b/>
                <w:color w:val="FFFFFF" w:themeColor="background1"/>
                <w:lang w:val="sl-SI"/>
              </w:rPr>
              <w:t>POSLOVNI RAČUN(I)</w:t>
            </w:r>
          </w:p>
        </w:tc>
        <w:tc>
          <w:tcPr>
            <w:tcW w:w="7087" w:type="dxa"/>
          </w:tcPr>
          <w:p w14:paraId="6B334002" w14:textId="77777777" w:rsidR="00F47AA3" w:rsidRPr="007A639A" w:rsidRDefault="00F47AA3" w:rsidP="00E722BC">
            <w:pPr>
              <w:rPr>
                <w:b/>
                <w:color w:val="FFFFFF" w:themeColor="background1"/>
                <w:lang w:val="sl-SI"/>
              </w:rPr>
            </w:pPr>
          </w:p>
          <w:p w14:paraId="282B904D" w14:textId="77777777" w:rsidR="00F47AA3" w:rsidRPr="007A639A" w:rsidRDefault="00F47AA3" w:rsidP="00E722BC">
            <w:pPr>
              <w:rPr>
                <w:b/>
                <w:color w:val="FFFFFF" w:themeColor="background1"/>
                <w:lang w:val="sl-SI"/>
              </w:rPr>
            </w:pPr>
          </w:p>
          <w:p w14:paraId="2A4BB251" w14:textId="77777777" w:rsidR="00F47AA3" w:rsidRPr="007A639A" w:rsidRDefault="00F47AA3" w:rsidP="00E722BC">
            <w:pPr>
              <w:rPr>
                <w:b/>
                <w:color w:val="FFFFFF" w:themeColor="background1"/>
                <w:lang w:val="sl-SI"/>
              </w:rPr>
            </w:pPr>
          </w:p>
          <w:p w14:paraId="350486D2" w14:textId="77777777" w:rsidR="00F47AA3" w:rsidRPr="007A639A" w:rsidRDefault="00F47AA3" w:rsidP="00E722BC">
            <w:pPr>
              <w:rPr>
                <w:b/>
                <w:color w:val="FFFFFF" w:themeColor="background1"/>
                <w:lang w:val="sl-SI"/>
              </w:rPr>
            </w:pPr>
          </w:p>
          <w:p w14:paraId="09B50560" w14:textId="77777777" w:rsidR="00F47AA3" w:rsidRPr="007A639A" w:rsidRDefault="00F47AA3" w:rsidP="00E722BC">
            <w:pPr>
              <w:rPr>
                <w:b/>
                <w:color w:val="FFFFFF" w:themeColor="background1"/>
                <w:lang w:val="sl-SI"/>
              </w:rPr>
            </w:pPr>
          </w:p>
          <w:p w14:paraId="009BFA9D" w14:textId="77777777" w:rsidR="00F47AA3" w:rsidRPr="007A639A" w:rsidRDefault="00F47AA3" w:rsidP="00E722BC">
            <w:pPr>
              <w:rPr>
                <w:b/>
                <w:color w:val="FFFFFF" w:themeColor="background1"/>
                <w:lang w:val="sl-SI"/>
              </w:rPr>
            </w:pPr>
          </w:p>
          <w:p w14:paraId="7CE0F270" w14:textId="77777777" w:rsidR="00F47AA3" w:rsidRPr="007A639A" w:rsidRDefault="00F47AA3" w:rsidP="00E722BC">
            <w:pPr>
              <w:rPr>
                <w:b/>
                <w:color w:val="FFFFFF" w:themeColor="background1"/>
                <w:lang w:val="sl-SI"/>
              </w:rPr>
            </w:pPr>
          </w:p>
          <w:p w14:paraId="5CC1A002" w14:textId="77777777" w:rsidR="00F47AA3" w:rsidRPr="007A639A" w:rsidRDefault="00F47AA3" w:rsidP="00E722BC">
            <w:pPr>
              <w:rPr>
                <w:b/>
                <w:color w:val="FFFFFF" w:themeColor="background1"/>
                <w:lang w:val="sl-SI"/>
              </w:rPr>
            </w:pPr>
          </w:p>
        </w:tc>
      </w:tr>
      <w:tr w:rsidR="00F47AA3" w:rsidRPr="007A639A" w14:paraId="38FCFD08" w14:textId="77777777" w:rsidTr="00E722BC">
        <w:tc>
          <w:tcPr>
            <w:tcW w:w="2263" w:type="dxa"/>
            <w:shd w:val="clear" w:color="auto" w:fill="3494BA" w:themeFill="accent1"/>
          </w:tcPr>
          <w:p w14:paraId="09CAF951" w14:textId="77777777" w:rsidR="00F47AA3" w:rsidRPr="007A639A" w:rsidRDefault="00F47AA3" w:rsidP="00E722BC">
            <w:pPr>
              <w:rPr>
                <w:b/>
                <w:color w:val="FFFFFF" w:themeColor="background1"/>
                <w:lang w:val="sl-SI"/>
              </w:rPr>
            </w:pPr>
            <w:r w:rsidRPr="007A639A">
              <w:rPr>
                <w:b/>
                <w:color w:val="FFFFFF" w:themeColor="background1"/>
                <w:lang w:val="sl-SI"/>
              </w:rPr>
              <w:t>TELEFON</w:t>
            </w:r>
          </w:p>
        </w:tc>
        <w:tc>
          <w:tcPr>
            <w:tcW w:w="7087" w:type="dxa"/>
          </w:tcPr>
          <w:p w14:paraId="4ACB50D9" w14:textId="77777777" w:rsidR="00F47AA3" w:rsidRPr="007A639A" w:rsidRDefault="00F47AA3" w:rsidP="00E722BC">
            <w:pPr>
              <w:rPr>
                <w:b/>
                <w:color w:val="FFFFFF" w:themeColor="background1"/>
                <w:lang w:val="sl-SI"/>
              </w:rPr>
            </w:pPr>
          </w:p>
          <w:p w14:paraId="74E9660D" w14:textId="77777777" w:rsidR="00F47AA3" w:rsidRPr="007A639A" w:rsidRDefault="00F47AA3" w:rsidP="00E722BC">
            <w:pPr>
              <w:rPr>
                <w:b/>
                <w:color w:val="FFFFFF" w:themeColor="background1"/>
                <w:lang w:val="sl-SI"/>
              </w:rPr>
            </w:pPr>
          </w:p>
        </w:tc>
      </w:tr>
      <w:tr w:rsidR="00F47AA3" w:rsidRPr="007A639A" w14:paraId="6901FC33" w14:textId="77777777" w:rsidTr="00E722BC">
        <w:tc>
          <w:tcPr>
            <w:tcW w:w="2263" w:type="dxa"/>
            <w:shd w:val="clear" w:color="auto" w:fill="3494BA" w:themeFill="accent1"/>
          </w:tcPr>
          <w:p w14:paraId="5C83DC91" w14:textId="77777777" w:rsidR="00F47AA3" w:rsidRPr="007A639A" w:rsidRDefault="00F47AA3" w:rsidP="00E722BC">
            <w:pPr>
              <w:rPr>
                <w:b/>
                <w:color w:val="FFFFFF" w:themeColor="background1"/>
                <w:lang w:val="sl-SI"/>
              </w:rPr>
            </w:pPr>
            <w:r w:rsidRPr="007A639A">
              <w:rPr>
                <w:b/>
                <w:color w:val="FFFFFF" w:themeColor="background1"/>
                <w:lang w:val="sl-SI"/>
              </w:rPr>
              <w:t>FAKS</w:t>
            </w:r>
          </w:p>
        </w:tc>
        <w:tc>
          <w:tcPr>
            <w:tcW w:w="7087" w:type="dxa"/>
          </w:tcPr>
          <w:p w14:paraId="49B19D83" w14:textId="77777777" w:rsidR="00F47AA3" w:rsidRPr="007A639A" w:rsidRDefault="00F47AA3" w:rsidP="00E722BC">
            <w:pPr>
              <w:rPr>
                <w:b/>
                <w:color w:val="FFFFFF" w:themeColor="background1"/>
                <w:lang w:val="sl-SI"/>
              </w:rPr>
            </w:pPr>
          </w:p>
          <w:p w14:paraId="3DF48794" w14:textId="77777777" w:rsidR="00F47AA3" w:rsidRPr="007A639A" w:rsidRDefault="00F47AA3" w:rsidP="00E722BC">
            <w:pPr>
              <w:rPr>
                <w:b/>
                <w:color w:val="FFFFFF" w:themeColor="background1"/>
                <w:lang w:val="sl-SI"/>
              </w:rPr>
            </w:pPr>
          </w:p>
        </w:tc>
      </w:tr>
      <w:tr w:rsidR="00F47AA3" w:rsidRPr="007A639A" w14:paraId="1B8650FD" w14:textId="77777777" w:rsidTr="00E722BC">
        <w:tc>
          <w:tcPr>
            <w:tcW w:w="2263" w:type="dxa"/>
            <w:shd w:val="clear" w:color="auto" w:fill="3494BA" w:themeFill="accent1"/>
          </w:tcPr>
          <w:p w14:paraId="0C351CA7" w14:textId="77777777" w:rsidR="00F47AA3" w:rsidRPr="007A639A" w:rsidRDefault="00F47AA3" w:rsidP="00E722BC">
            <w:pPr>
              <w:rPr>
                <w:b/>
                <w:color w:val="FFFFFF" w:themeColor="background1"/>
                <w:lang w:val="sl-SI"/>
              </w:rPr>
            </w:pPr>
            <w:r w:rsidRPr="007A639A">
              <w:rPr>
                <w:b/>
                <w:color w:val="FFFFFF" w:themeColor="background1"/>
                <w:lang w:val="sl-SI"/>
              </w:rPr>
              <w:t>ELEKTRONSKA POŠTA</w:t>
            </w:r>
          </w:p>
        </w:tc>
        <w:tc>
          <w:tcPr>
            <w:tcW w:w="7087" w:type="dxa"/>
          </w:tcPr>
          <w:p w14:paraId="6C98EA43" w14:textId="77777777" w:rsidR="00F47AA3" w:rsidRPr="007A639A" w:rsidRDefault="00F47AA3" w:rsidP="00E722BC">
            <w:pPr>
              <w:rPr>
                <w:b/>
                <w:color w:val="FFFFFF" w:themeColor="background1"/>
                <w:lang w:val="sl-SI"/>
              </w:rPr>
            </w:pPr>
          </w:p>
          <w:p w14:paraId="41600400" w14:textId="77777777" w:rsidR="00F47AA3" w:rsidRPr="007A639A" w:rsidRDefault="00F47AA3" w:rsidP="00E722BC">
            <w:pPr>
              <w:rPr>
                <w:b/>
                <w:color w:val="FFFFFF" w:themeColor="background1"/>
                <w:lang w:val="sl-SI"/>
              </w:rPr>
            </w:pPr>
          </w:p>
        </w:tc>
      </w:tr>
      <w:tr w:rsidR="00F47AA3" w:rsidRPr="007A639A" w14:paraId="070EB1E0" w14:textId="77777777" w:rsidTr="00E722BC">
        <w:tc>
          <w:tcPr>
            <w:tcW w:w="2263" w:type="dxa"/>
            <w:shd w:val="clear" w:color="auto" w:fill="3494BA" w:themeFill="accent1"/>
          </w:tcPr>
          <w:p w14:paraId="0ADDBD59" w14:textId="77777777" w:rsidR="00F47AA3" w:rsidRPr="007A639A" w:rsidRDefault="00F47AA3" w:rsidP="00E722BC">
            <w:pPr>
              <w:rPr>
                <w:b/>
                <w:color w:val="FFFFFF" w:themeColor="background1"/>
                <w:lang w:val="sl-SI"/>
              </w:rPr>
            </w:pPr>
            <w:r w:rsidRPr="007A639A">
              <w:rPr>
                <w:b/>
                <w:color w:val="FFFFFF" w:themeColor="background1"/>
                <w:lang w:val="sl-SI"/>
              </w:rPr>
              <w:t>KONTAKTNA OSEBA</w:t>
            </w:r>
          </w:p>
        </w:tc>
        <w:tc>
          <w:tcPr>
            <w:tcW w:w="7087" w:type="dxa"/>
          </w:tcPr>
          <w:p w14:paraId="77B5C516" w14:textId="77777777" w:rsidR="00F47AA3" w:rsidRPr="007A639A" w:rsidRDefault="00F47AA3" w:rsidP="00E722BC">
            <w:pPr>
              <w:rPr>
                <w:b/>
                <w:color w:val="FFFFFF" w:themeColor="background1"/>
                <w:lang w:val="sl-SI"/>
              </w:rPr>
            </w:pPr>
          </w:p>
          <w:p w14:paraId="1356E152" w14:textId="77777777" w:rsidR="00F47AA3" w:rsidRPr="007A639A" w:rsidRDefault="00F47AA3" w:rsidP="00E722BC">
            <w:pPr>
              <w:rPr>
                <w:b/>
                <w:color w:val="FFFFFF" w:themeColor="background1"/>
                <w:lang w:val="sl-SI"/>
              </w:rPr>
            </w:pPr>
          </w:p>
        </w:tc>
      </w:tr>
      <w:tr w:rsidR="00F47AA3" w:rsidRPr="007A639A" w14:paraId="346D82E3" w14:textId="77777777" w:rsidTr="00E722BC">
        <w:tc>
          <w:tcPr>
            <w:tcW w:w="2263" w:type="dxa"/>
            <w:shd w:val="clear" w:color="auto" w:fill="3494BA" w:themeFill="accent1"/>
          </w:tcPr>
          <w:p w14:paraId="59CAA2DC" w14:textId="77777777" w:rsidR="00F47AA3" w:rsidRPr="007A639A" w:rsidRDefault="00F47AA3" w:rsidP="00E722BC">
            <w:pPr>
              <w:rPr>
                <w:b/>
                <w:color w:val="FFFFFF" w:themeColor="background1"/>
                <w:lang w:val="sl-SI"/>
              </w:rPr>
            </w:pPr>
            <w:r w:rsidRPr="007A639A">
              <w:rPr>
                <w:b/>
                <w:color w:val="FFFFFF" w:themeColor="background1"/>
                <w:lang w:val="sl-SI"/>
              </w:rPr>
              <w:t>ODSTOTEK UDELEŽBE</w:t>
            </w:r>
          </w:p>
        </w:tc>
        <w:tc>
          <w:tcPr>
            <w:tcW w:w="7087" w:type="dxa"/>
          </w:tcPr>
          <w:p w14:paraId="4DD6AC82" w14:textId="77777777" w:rsidR="00F47AA3" w:rsidRPr="007A639A" w:rsidRDefault="00F47AA3" w:rsidP="00E722BC">
            <w:pPr>
              <w:rPr>
                <w:b/>
                <w:color w:val="FFFFFF" w:themeColor="background1"/>
                <w:lang w:val="sl-SI"/>
              </w:rPr>
            </w:pPr>
          </w:p>
          <w:p w14:paraId="3FA4E838" w14:textId="77777777" w:rsidR="00F47AA3" w:rsidRPr="007A639A" w:rsidRDefault="00F47AA3" w:rsidP="00E722BC">
            <w:pPr>
              <w:rPr>
                <w:b/>
                <w:color w:val="FFFFFF" w:themeColor="background1"/>
                <w:lang w:val="sl-SI"/>
              </w:rPr>
            </w:pPr>
          </w:p>
        </w:tc>
      </w:tr>
    </w:tbl>
    <w:p w14:paraId="2B22F7A5" w14:textId="77777777" w:rsidR="00F47AA3" w:rsidRPr="007A639A" w:rsidRDefault="00F47AA3" w:rsidP="00F47AA3">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47AA3" w:rsidRPr="007A639A" w14:paraId="1A5E7A18" w14:textId="77777777" w:rsidTr="00E722BC">
        <w:trPr>
          <w:trHeight w:val="70"/>
        </w:trPr>
        <w:tc>
          <w:tcPr>
            <w:tcW w:w="1696" w:type="dxa"/>
            <w:shd w:val="clear" w:color="auto" w:fill="3494BA" w:themeFill="accent1"/>
            <w:vAlign w:val="center"/>
          </w:tcPr>
          <w:p w14:paraId="778350E0" w14:textId="77777777" w:rsidR="00F47AA3" w:rsidRPr="007A639A" w:rsidRDefault="00F47AA3" w:rsidP="00E722BC">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03C29CB6" w14:textId="77777777" w:rsidR="00F47AA3" w:rsidRPr="007A639A" w:rsidRDefault="00F47AA3" w:rsidP="00E722BC">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5C02A4FE" w14:textId="77777777" w:rsidR="00F47AA3" w:rsidRPr="007A639A" w:rsidRDefault="00F47AA3" w:rsidP="00E722BC">
            <w:pPr>
              <w:jc w:val="center"/>
              <w:rPr>
                <w:b/>
                <w:color w:val="FFFFFF" w:themeColor="background1"/>
                <w:lang w:val="sl-SI"/>
              </w:rPr>
            </w:pPr>
            <w:r w:rsidRPr="007A639A">
              <w:rPr>
                <w:b/>
                <w:color w:val="FFFFFF" w:themeColor="background1"/>
                <w:lang w:val="sl-SI"/>
              </w:rPr>
              <w:t>IME IN PRIIMEK POOBLAŠČENE OSEBE PONUDNIKA</w:t>
            </w:r>
          </w:p>
        </w:tc>
        <w:tc>
          <w:tcPr>
            <w:tcW w:w="3401" w:type="dxa"/>
            <w:shd w:val="clear" w:color="auto" w:fill="3494BA" w:themeFill="accent1"/>
            <w:vAlign w:val="center"/>
          </w:tcPr>
          <w:p w14:paraId="6C808AEC" w14:textId="77777777" w:rsidR="00F47AA3" w:rsidRPr="007A639A" w:rsidRDefault="00F47AA3" w:rsidP="00E722BC">
            <w:pPr>
              <w:jc w:val="center"/>
              <w:rPr>
                <w:b/>
                <w:color w:val="FFFFFF" w:themeColor="background1"/>
                <w:lang w:val="sl-SI"/>
              </w:rPr>
            </w:pPr>
            <w:r w:rsidRPr="007A639A">
              <w:rPr>
                <w:b/>
                <w:color w:val="FFFFFF" w:themeColor="background1"/>
                <w:lang w:val="sl-SI"/>
              </w:rPr>
              <w:t>PODPIS IN ŽIG</w:t>
            </w:r>
          </w:p>
        </w:tc>
      </w:tr>
      <w:tr w:rsidR="00F47AA3" w:rsidRPr="007A639A" w14:paraId="38EDE594" w14:textId="77777777" w:rsidTr="00E722BC">
        <w:tc>
          <w:tcPr>
            <w:tcW w:w="1696" w:type="dxa"/>
          </w:tcPr>
          <w:p w14:paraId="357EB606" w14:textId="77777777" w:rsidR="00F47AA3" w:rsidRPr="007A639A" w:rsidRDefault="00F47AA3" w:rsidP="00E722BC">
            <w:pPr>
              <w:jc w:val="center"/>
              <w:rPr>
                <w:lang w:val="sl-SI"/>
              </w:rPr>
            </w:pPr>
          </w:p>
          <w:p w14:paraId="5919CCB6" w14:textId="77777777" w:rsidR="00F47AA3" w:rsidRPr="007A639A" w:rsidRDefault="00F47AA3" w:rsidP="00E722BC">
            <w:pPr>
              <w:jc w:val="center"/>
              <w:rPr>
                <w:lang w:val="sl-SI"/>
              </w:rPr>
            </w:pPr>
          </w:p>
          <w:p w14:paraId="4DCF355D" w14:textId="77777777" w:rsidR="00F47AA3" w:rsidRPr="007A639A" w:rsidRDefault="00F47AA3" w:rsidP="00E722BC">
            <w:pPr>
              <w:rPr>
                <w:lang w:val="sl-SI"/>
              </w:rPr>
            </w:pPr>
          </w:p>
          <w:p w14:paraId="213F030F" w14:textId="77777777" w:rsidR="00F47AA3" w:rsidRPr="007A639A" w:rsidRDefault="00F47AA3" w:rsidP="00E722BC">
            <w:pPr>
              <w:rPr>
                <w:lang w:val="sl-SI"/>
              </w:rPr>
            </w:pPr>
          </w:p>
        </w:tc>
        <w:tc>
          <w:tcPr>
            <w:tcW w:w="1701" w:type="dxa"/>
          </w:tcPr>
          <w:p w14:paraId="09651ADD" w14:textId="77777777" w:rsidR="00F47AA3" w:rsidRPr="007A639A" w:rsidRDefault="00F47AA3" w:rsidP="00E722BC">
            <w:pPr>
              <w:jc w:val="center"/>
              <w:rPr>
                <w:lang w:val="sl-SI"/>
              </w:rPr>
            </w:pPr>
          </w:p>
        </w:tc>
        <w:tc>
          <w:tcPr>
            <w:tcW w:w="2552" w:type="dxa"/>
          </w:tcPr>
          <w:p w14:paraId="06C43D8C" w14:textId="77777777" w:rsidR="00F47AA3" w:rsidRPr="007A639A" w:rsidRDefault="00F47AA3" w:rsidP="00E722BC">
            <w:pPr>
              <w:jc w:val="center"/>
              <w:rPr>
                <w:lang w:val="sl-SI"/>
              </w:rPr>
            </w:pPr>
          </w:p>
          <w:p w14:paraId="3179CC3F" w14:textId="77777777" w:rsidR="00F47AA3" w:rsidRPr="007A639A" w:rsidRDefault="00F47AA3" w:rsidP="00E722BC">
            <w:pPr>
              <w:jc w:val="center"/>
              <w:rPr>
                <w:lang w:val="sl-SI"/>
              </w:rPr>
            </w:pPr>
          </w:p>
        </w:tc>
        <w:tc>
          <w:tcPr>
            <w:tcW w:w="3401" w:type="dxa"/>
          </w:tcPr>
          <w:p w14:paraId="289D630E" w14:textId="77777777" w:rsidR="00F47AA3" w:rsidRPr="007A639A" w:rsidRDefault="00F47AA3" w:rsidP="00E722BC">
            <w:pPr>
              <w:jc w:val="center"/>
              <w:rPr>
                <w:lang w:val="sl-SI"/>
              </w:rPr>
            </w:pPr>
          </w:p>
        </w:tc>
      </w:tr>
    </w:tbl>
    <w:p w14:paraId="198D4246" w14:textId="4A91CF8B" w:rsidR="00F47AA3" w:rsidRPr="007A639A" w:rsidRDefault="00F47AA3" w:rsidP="00F47AA3">
      <w:pPr>
        <w:pStyle w:val="Naslov2"/>
        <w:jc w:val="center"/>
        <w:rPr>
          <w:i/>
          <w:sz w:val="16"/>
          <w:szCs w:val="16"/>
          <w:lang w:val="sl-SI"/>
        </w:rPr>
      </w:pPr>
      <w:bookmarkStart w:id="38" w:name="_Toc515532760"/>
      <w:bookmarkStart w:id="39" w:name="_Toc524088249"/>
      <w:bookmarkStart w:id="40" w:name="_Toc535588508"/>
      <w:bookmarkStart w:id="41" w:name="_Toc535870120"/>
      <w:bookmarkStart w:id="42" w:name="_Toc7467865"/>
      <w:bookmarkStart w:id="43" w:name="_Toc8566184"/>
      <w:bookmarkStart w:id="44" w:name="_Toc81507876"/>
      <w:bookmarkStart w:id="45" w:name="_Toc107341550"/>
      <w:bookmarkStart w:id="46" w:name="_Toc163585003"/>
      <w:bookmarkStart w:id="47" w:name="_Toc163586482"/>
      <w:bookmarkStart w:id="48" w:name="_Toc163675815"/>
      <w:bookmarkStart w:id="49" w:name="_Toc170986072"/>
      <w:bookmarkStart w:id="50" w:name="_Toc185353028"/>
      <w:bookmarkStart w:id="51" w:name="_Toc227250709"/>
      <w:bookmarkStart w:id="52" w:name="_Toc227250856"/>
      <w:bookmarkStart w:id="53" w:name="_Toc230200479"/>
      <w:bookmarkStart w:id="54" w:name="_Toc231547923"/>
      <w:r w:rsidRPr="007A639A">
        <w:rPr>
          <w:i/>
          <w:sz w:val="16"/>
          <w:szCs w:val="16"/>
          <w:lang w:val="sl-SI"/>
        </w:rPr>
        <w:t>V primeru skupne ponudbe je potrebno obrazec izpolniti za vsakega posameznega parterja.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D3D3C6" w14:textId="77777777" w:rsidR="00F47AA3" w:rsidRPr="007A639A" w:rsidRDefault="00F47AA3" w:rsidP="00F47AA3">
      <w:pPr>
        <w:rPr>
          <w:lang w:val="sl-SI"/>
        </w:rPr>
      </w:pPr>
    </w:p>
    <w:p w14:paraId="78586584" w14:textId="77777777" w:rsidR="00694D5B" w:rsidRPr="007A639A" w:rsidRDefault="00694D5B" w:rsidP="00F47AA3">
      <w:pPr>
        <w:rPr>
          <w:lang w:val="sl-SI"/>
        </w:rPr>
      </w:pPr>
    </w:p>
    <w:p w14:paraId="6B0BEEA9" w14:textId="77777777" w:rsidR="00694D5B" w:rsidRPr="007A639A" w:rsidRDefault="00694D5B" w:rsidP="00F47AA3">
      <w:pPr>
        <w:rPr>
          <w:lang w:val="sl-SI"/>
        </w:rPr>
      </w:pPr>
    </w:p>
    <w:p w14:paraId="703D9647" w14:textId="77777777" w:rsidR="00694D5B" w:rsidRPr="007A639A" w:rsidRDefault="00694D5B" w:rsidP="00F47AA3">
      <w:pPr>
        <w:rPr>
          <w:lang w:val="sl-SI"/>
        </w:rPr>
      </w:pPr>
    </w:p>
    <w:p w14:paraId="66BFA738" w14:textId="77777777" w:rsidR="009357EF" w:rsidRPr="007A639A" w:rsidRDefault="009357EF" w:rsidP="00BD1473">
      <w:pPr>
        <w:pStyle w:val="Naslov2"/>
        <w:numPr>
          <w:ilvl w:val="1"/>
          <w:numId w:val="1"/>
        </w:numPr>
        <w:rPr>
          <w:rFonts w:asciiTheme="minorHAnsi" w:hAnsiTheme="minorHAnsi"/>
          <w:lang w:val="sl-SI"/>
        </w:rPr>
      </w:pPr>
      <w:bookmarkStart w:id="55" w:name="_Toc231547924"/>
      <w:r w:rsidRPr="007A639A">
        <w:rPr>
          <w:rFonts w:asciiTheme="minorHAnsi" w:hAnsiTheme="minorHAnsi"/>
          <w:lang w:val="sl-SI"/>
        </w:rPr>
        <w:lastRenderedPageBreak/>
        <w:t>PODATKI O PODIZVAJALCIH S PRIPADAJOČIM SOGLASJEM</w:t>
      </w:r>
      <w:bookmarkEnd w:id="55"/>
    </w:p>
    <w:p w14:paraId="617EFDB6" w14:textId="77777777" w:rsidR="00FC773B" w:rsidRPr="007A639A" w:rsidRDefault="00FC773B" w:rsidP="00FC773B">
      <w:pPr>
        <w:rPr>
          <w:i/>
          <w:color w:val="3494BA" w:themeColor="accent1"/>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114"/>
        <w:gridCol w:w="2977"/>
        <w:gridCol w:w="1275"/>
        <w:gridCol w:w="1984"/>
      </w:tblGrid>
      <w:tr w:rsidR="00183DB1" w:rsidRPr="007A639A" w14:paraId="71C92EC3" w14:textId="77777777" w:rsidTr="009770B1">
        <w:tc>
          <w:tcPr>
            <w:tcW w:w="9350" w:type="dxa"/>
            <w:gridSpan w:val="4"/>
            <w:shd w:val="clear" w:color="auto" w:fill="3494BA" w:themeFill="accent1"/>
          </w:tcPr>
          <w:p w14:paraId="292E56EB" w14:textId="77777777" w:rsidR="00183DB1" w:rsidRPr="007A639A" w:rsidRDefault="00183DB1" w:rsidP="009770B1">
            <w:pPr>
              <w:jc w:val="center"/>
              <w:rPr>
                <w:b/>
                <w:color w:val="FFFFFF" w:themeColor="background1"/>
                <w:lang w:val="sl-SI"/>
              </w:rPr>
            </w:pPr>
            <w:r w:rsidRPr="007A639A">
              <w:rPr>
                <w:b/>
                <w:color w:val="FFFFFF" w:themeColor="background1"/>
                <w:lang w:val="sl-SI"/>
              </w:rPr>
              <w:t>OSNOVNI PODATKI PODIZVAJALCA</w:t>
            </w:r>
          </w:p>
        </w:tc>
      </w:tr>
      <w:tr w:rsidR="00183DB1" w:rsidRPr="007A639A" w14:paraId="4E86D6E6" w14:textId="77777777" w:rsidTr="009770B1">
        <w:tc>
          <w:tcPr>
            <w:tcW w:w="3114" w:type="dxa"/>
            <w:shd w:val="clear" w:color="auto" w:fill="3494BA" w:themeFill="accent1"/>
          </w:tcPr>
          <w:p w14:paraId="4E13F449" w14:textId="77777777" w:rsidR="00183DB1" w:rsidRPr="007A639A" w:rsidRDefault="00183DB1" w:rsidP="009770B1">
            <w:pPr>
              <w:rPr>
                <w:b/>
                <w:color w:val="FFFFFF" w:themeColor="background1"/>
                <w:lang w:val="sl-SI"/>
              </w:rPr>
            </w:pPr>
            <w:r w:rsidRPr="007A639A">
              <w:rPr>
                <w:b/>
                <w:color w:val="FFFFFF" w:themeColor="background1"/>
                <w:lang w:val="sl-SI"/>
              </w:rPr>
              <w:t>NAZIV ALI IME</w:t>
            </w:r>
          </w:p>
        </w:tc>
        <w:tc>
          <w:tcPr>
            <w:tcW w:w="6236" w:type="dxa"/>
            <w:gridSpan w:val="3"/>
          </w:tcPr>
          <w:p w14:paraId="6E8F81B0" w14:textId="77777777" w:rsidR="00183DB1" w:rsidRPr="007A639A" w:rsidRDefault="00183DB1" w:rsidP="009770B1">
            <w:pPr>
              <w:rPr>
                <w:b/>
                <w:i/>
                <w:color w:val="FFFFFF" w:themeColor="background1"/>
                <w:lang w:val="sl-SI"/>
              </w:rPr>
            </w:pPr>
          </w:p>
          <w:p w14:paraId="126F2FBB" w14:textId="77777777" w:rsidR="00183DB1" w:rsidRPr="007A639A" w:rsidRDefault="00183DB1" w:rsidP="009770B1">
            <w:pPr>
              <w:rPr>
                <w:b/>
                <w:i/>
                <w:color w:val="FFFFFF" w:themeColor="background1"/>
                <w:lang w:val="sl-SI"/>
              </w:rPr>
            </w:pPr>
          </w:p>
        </w:tc>
      </w:tr>
      <w:tr w:rsidR="00183DB1" w:rsidRPr="007A639A" w14:paraId="32353715" w14:textId="77777777" w:rsidTr="009770B1">
        <w:tc>
          <w:tcPr>
            <w:tcW w:w="3114" w:type="dxa"/>
            <w:shd w:val="clear" w:color="auto" w:fill="3494BA" w:themeFill="accent1"/>
          </w:tcPr>
          <w:p w14:paraId="25EF17B6" w14:textId="77777777" w:rsidR="00183DB1" w:rsidRPr="007A639A" w:rsidRDefault="00183DB1" w:rsidP="009770B1">
            <w:pPr>
              <w:rPr>
                <w:b/>
                <w:color w:val="FFFFFF" w:themeColor="background1"/>
                <w:lang w:val="sl-SI"/>
              </w:rPr>
            </w:pPr>
            <w:r w:rsidRPr="007A639A">
              <w:rPr>
                <w:b/>
                <w:color w:val="FFFFFF" w:themeColor="background1"/>
                <w:lang w:val="sl-SI"/>
              </w:rPr>
              <w:t>NASLOV</w:t>
            </w:r>
          </w:p>
        </w:tc>
        <w:tc>
          <w:tcPr>
            <w:tcW w:w="6236" w:type="dxa"/>
            <w:gridSpan w:val="3"/>
          </w:tcPr>
          <w:p w14:paraId="606D7902" w14:textId="77777777" w:rsidR="00183DB1" w:rsidRPr="007A639A" w:rsidRDefault="00183DB1" w:rsidP="009770B1">
            <w:pPr>
              <w:rPr>
                <w:b/>
                <w:color w:val="FFFFFF" w:themeColor="background1"/>
                <w:lang w:val="sl-SI"/>
              </w:rPr>
            </w:pPr>
          </w:p>
          <w:p w14:paraId="62C81E09" w14:textId="77777777" w:rsidR="00183DB1" w:rsidRPr="007A639A" w:rsidRDefault="00183DB1" w:rsidP="009770B1">
            <w:pPr>
              <w:rPr>
                <w:b/>
                <w:color w:val="FFFFFF" w:themeColor="background1"/>
                <w:lang w:val="sl-SI"/>
              </w:rPr>
            </w:pPr>
          </w:p>
        </w:tc>
      </w:tr>
      <w:tr w:rsidR="00183DB1" w:rsidRPr="007A639A" w14:paraId="27989628" w14:textId="77777777" w:rsidTr="009770B1">
        <w:tc>
          <w:tcPr>
            <w:tcW w:w="3114" w:type="dxa"/>
            <w:shd w:val="clear" w:color="auto" w:fill="3494BA" w:themeFill="accent1"/>
          </w:tcPr>
          <w:p w14:paraId="3E8EE51D" w14:textId="77777777" w:rsidR="00183DB1" w:rsidRPr="007A639A" w:rsidRDefault="00183DB1" w:rsidP="009770B1">
            <w:pPr>
              <w:rPr>
                <w:b/>
                <w:color w:val="FFFFFF" w:themeColor="background1"/>
                <w:lang w:val="sl-SI"/>
              </w:rPr>
            </w:pPr>
            <w:r w:rsidRPr="007A639A">
              <w:rPr>
                <w:b/>
                <w:color w:val="FFFFFF" w:themeColor="background1"/>
                <w:lang w:val="sl-SI"/>
              </w:rPr>
              <w:t>ZAKONITI ZASTOPNIK</w:t>
            </w:r>
          </w:p>
        </w:tc>
        <w:tc>
          <w:tcPr>
            <w:tcW w:w="6236" w:type="dxa"/>
            <w:gridSpan w:val="3"/>
          </w:tcPr>
          <w:p w14:paraId="0AF86421" w14:textId="77777777" w:rsidR="00183DB1" w:rsidRPr="007A639A" w:rsidRDefault="00183DB1" w:rsidP="009770B1">
            <w:pPr>
              <w:rPr>
                <w:b/>
                <w:color w:val="FFFFFF" w:themeColor="background1"/>
                <w:lang w:val="sl-SI"/>
              </w:rPr>
            </w:pPr>
          </w:p>
          <w:p w14:paraId="7625EA40" w14:textId="77777777" w:rsidR="00183DB1" w:rsidRPr="007A639A" w:rsidRDefault="00183DB1" w:rsidP="009770B1">
            <w:pPr>
              <w:rPr>
                <w:b/>
                <w:color w:val="FFFFFF" w:themeColor="background1"/>
                <w:lang w:val="sl-SI"/>
              </w:rPr>
            </w:pPr>
          </w:p>
        </w:tc>
      </w:tr>
      <w:tr w:rsidR="00183DB1" w:rsidRPr="007A639A" w14:paraId="01CE8E5F" w14:textId="77777777" w:rsidTr="009770B1">
        <w:trPr>
          <w:trHeight w:val="70"/>
        </w:trPr>
        <w:tc>
          <w:tcPr>
            <w:tcW w:w="3114" w:type="dxa"/>
            <w:shd w:val="clear" w:color="auto" w:fill="3494BA" w:themeFill="accent1"/>
          </w:tcPr>
          <w:p w14:paraId="23C54E94" w14:textId="77777777" w:rsidR="00183DB1" w:rsidRPr="007A639A" w:rsidRDefault="00183DB1" w:rsidP="009770B1">
            <w:pPr>
              <w:rPr>
                <w:b/>
                <w:color w:val="FFFFFF" w:themeColor="background1"/>
                <w:lang w:val="sl-SI"/>
              </w:rPr>
            </w:pPr>
            <w:r w:rsidRPr="007A639A">
              <w:rPr>
                <w:b/>
                <w:color w:val="FFFFFF" w:themeColor="background1"/>
                <w:lang w:val="sl-SI"/>
              </w:rPr>
              <w:t>DAVČNA ŠTEVILKA</w:t>
            </w:r>
          </w:p>
        </w:tc>
        <w:tc>
          <w:tcPr>
            <w:tcW w:w="6236" w:type="dxa"/>
            <w:gridSpan w:val="3"/>
          </w:tcPr>
          <w:p w14:paraId="636459A2" w14:textId="77777777" w:rsidR="00183DB1" w:rsidRPr="007A639A" w:rsidRDefault="00183DB1" w:rsidP="009770B1">
            <w:pPr>
              <w:rPr>
                <w:b/>
                <w:color w:val="FFFFFF" w:themeColor="background1"/>
                <w:lang w:val="sl-SI"/>
              </w:rPr>
            </w:pPr>
          </w:p>
          <w:p w14:paraId="1BCF7BD6" w14:textId="77777777" w:rsidR="00183DB1" w:rsidRPr="007A639A" w:rsidRDefault="00183DB1" w:rsidP="009770B1">
            <w:pPr>
              <w:rPr>
                <w:b/>
                <w:color w:val="FFFFFF" w:themeColor="background1"/>
                <w:lang w:val="sl-SI"/>
              </w:rPr>
            </w:pPr>
          </w:p>
        </w:tc>
      </w:tr>
      <w:tr w:rsidR="00183DB1" w:rsidRPr="007A639A" w14:paraId="1A5EAC5E" w14:textId="77777777" w:rsidTr="009770B1">
        <w:tc>
          <w:tcPr>
            <w:tcW w:w="3114" w:type="dxa"/>
            <w:shd w:val="clear" w:color="auto" w:fill="3494BA" w:themeFill="accent1"/>
          </w:tcPr>
          <w:p w14:paraId="6C388CE1" w14:textId="77777777" w:rsidR="00183DB1" w:rsidRPr="007A639A" w:rsidRDefault="00183DB1" w:rsidP="009770B1">
            <w:pPr>
              <w:rPr>
                <w:b/>
                <w:color w:val="FFFFFF" w:themeColor="background1"/>
                <w:lang w:val="sl-SI"/>
              </w:rPr>
            </w:pPr>
            <w:r w:rsidRPr="007A639A">
              <w:rPr>
                <w:b/>
                <w:color w:val="FFFFFF" w:themeColor="background1"/>
                <w:lang w:val="sl-SI"/>
              </w:rPr>
              <w:t>MATIČNA ŠTEVILKA</w:t>
            </w:r>
          </w:p>
        </w:tc>
        <w:tc>
          <w:tcPr>
            <w:tcW w:w="6236" w:type="dxa"/>
            <w:gridSpan w:val="3"/>
          </w:tcPr>
          <w:p w14:paraId="508180B0" w14:textId="77777777" w:rsidR="00183DB1" w:rsidRPr="007A639A" w:rsidRDefault="00183DB1" w:rsidP="009770B1">
            <w:pPr>
              <w:rPr>
                <w:b/>
                <w:color w:val="FFFFFF" w:themeColor="background1"/>
                <w:lang w:val="sl-SI"/>
              </w:rPr>
            </w:pPr>
          </w:p>
          <w:p w14:paraId="1332AE8A" w14:textId="77777777" w:rsidR="00183DB1" w:rsidRPr="007A639A" w:rsidRDefault="00183DB1" w:rsidP="009770B1">
            <w:pPr>
              <w:rPr>
                <w:b/>
                <w:color w:val="FFFFFF" w:themeColor="background1"/>
                <w:lang w:val="sl-SI"/>
              </w:rPr>
            </w:pPr>
          </w:p>
        </w:tc>
      </w:tr>
      <w:tr w:rsidR="00183DB1" w:rsidRPr="007A639A" w14:paraId="4416E245" w14:textId="77777777" w:rsidTr="009770B1">
        <w:tc>
          <w:tcPr>
            <w:tcW w:w="3114" w:type="dxa"/>
            <w:shd w:val="clear" w:color="auto" w:fill="3494BA" w:themeFill="accent1"/>
          </w:tcPr>
          <w:p w14:paraId="3D074985" w14:textId="77777777" w:rsidR="00183DB1" w:rsidRPr="007A639A" w:rsidRDefault="00183DB1" w:rsidP="009770B1">
            <w:pPr>
              <w:rPr>
                <w:b/>
                <w:color w:val="FFFFFF" w:themeColor="background1"/>
                <w:lang w:val="sl-SI"/>
              </w:rPr>
            </w:pPr>
            <w:r w:rsidRPr="007A639A">
              <w:rPr>
                <w:b/>
                <w:color w:val="FFFFFF" w:themeColor="background1"/>
                <w:lang w:val="sl-SI"/>
              </w:rPr>
              <w:t>POSLOVNI RAČUN(I)</w:t>
            </w:r>
          </w:p>
        </w:tc>
        <w:tc>
          <w:tcPr>
            <w:tcW w:w="6236" w:type="dxa"/>
            <w:gridSpan w:val="3"/>
          </w:tcPr>
          <w:p w14:paraId="5B9C5612" w14:textId="77777777" w:rsidR="00183DB1" w:rsidRPr="007A639A" w:rsidRDefault="00183DB1" w:rsidP="009770B1">
            <w:pPr>
              <w:rPr>
                <w:b/>
                <w:color w:val="FFFFFF" w:themeColor="background1"/>
                <w:lang w:val="sl-SI"/>
              </w:rPr>
            </w:pPr>
          </w:p>
          <w:p w14:paraId="179ED9D1" w14:textId="77777777" w:rsidR="00183DB1" w:rsidRPr="007A639A" w:rsidRDefault="00183DB1" w:rsidP="009770B1">
            <w:pPr>
              <w:rPr>
                <w:b/>
                <w:color w:val="FFFFFF" w:themeColor="background1"/>
                <w:lang w:val="sl-SI"/>
              </w:rPr>
            </w:pPr>
          </w:p>
        </w:tc>
      </w:tr>
      <w:tr w:rsidR="00183DB1" w:rsidRPr="007A639A" w14:paraId="49346388" w14:textId="77777777" w:rsidTr="009770B1">
        <w:tc>
          <w:tcPr>
            <w:tcW w:w="3114" w:type="dxa"/>
            <w:shd w:val="clear" w:color="auto" w:fill="3494BA" w:themeFill="accent1"/>
          </w:tcPr>
          <w:p w14:paraId="3CF34583" w14:textId="77777777" w:rsidR="00183DB1" w:rsidRPr="007A639A" w:rsidRDefault="00183DB1" w:rsidP="009770B1">
            <w:pPr>
              <w:rPr>
                <w:b/>
                <w:color w:val="FFFFFF" w:themeColor="background1"/>
                <w:lang w:val="sl-SI"/>
              </w:rPr>
            </w:pPr>
            <w:r w:rsidRPr="007A639A">
              <w:rPr>
                <w:b/>
                <w:color w:val="FFFFFF" w:themeColor="background1"/>
                <w:lang w:val="sl-SI"/>
              </w:rPr>
              <w:t>TELEFON</w:t>
            </w:r>
          </w:p>
        </w:tc>
        <w:tc>
          <w:tcPr>
            <w:tcW w:w="6236" w:type="dxa"/>
            <w:gridSpan w:val="3"/>
          </w:tcPr>
          <w:p w14:paraId="5BBE8143" w14:textId="77777777" w:rsidR="00183DB1" w:rsidRPr="007A639A" w:rsidRDefault="00183DB1" w:rsidP="009770B1">
            <w:pPr>
              <w:rPr>
                <w:b/>
                <w:color w:val="FFFFFF" w:themeColor="background1"/>
                <w:lang w:val="sl-SI"/>
              </w:rPr>
            </w:pPr>
          </w:p>
          <w:p w14:paraId="3671DCE7" w14:textId="77777777" w:rsidR="00183DB1" w:rsidRPr="007A639A" w:rsidRDefault="00183DB1" w:rsidP="009770B1">
            <w:pPr>
              <w:rPr>
                <w:b/>
                <w:color w:val="FFFFFF" w:themeColor="background1"/>
                <w:lang w:val="sl-SI"/>
              </w:rPr>
            </w:pPr>
          </w:p>
        </w:tc>
      </w:tr>
      <w:tr w:rsidR="00183DB1" w:rsidRPr="007A639A" w14:paraId="6DA007B6" w14:textId="77777777" w:rsidTr="009770B1">
        <w:tc>
          <w:tcPr>
            <w:tcW w:w="3114" w:type="dxa"/>
            <w:shd w:val="clear" w:color="auto" w:fill="3494BA" w:themeFill="accent1"/>
          </w:tcPr>
          <w:p w14:paraId="79DB3B88" w14:textId="77777777" w:rsidR="00183DB1" w:rsidRPr="007A639A" w:rsidRDefault="00183DB1" w:rsidP="009770B1">
            <w:pPr>
              <w:rPr>
                <w:b/>
                <w:color w:val="FFFFFF" w:themeColor="background1"/>
                <w:lang w:val="sl-SI"/>
              </w:rPr>
            </w:pPr>
            <w:r w:rsidRPr="007A639A">
              <w:rPr>
                <w:b/>
                <w:color w:val="FFFFFF" w:themeColor="background1"/>
                <w:lang w:val="sl-SI"/>
              </w:rPr>
              <w:t>FAKS</w:t>
            </w:r>
          </w:p>
        </w:tc>
        <w:tc>
          <w:tcPr>
            <w:tcW w:w="6236" w:type="dxa"/>
            <w:gridSpan w:val="3"/>
          </w:tcPr>
          <w:p w14:paraId="6A87DC85" w14:textId="77777777" w:rsidR="00183DB1" w:rsidRPr="007A639A" w:rsidRDefault="00183DB1" w:rsidP="009770B1">
            <w:pPr>
              <w:rPr>
                <w:b/>
                <w:color w:val="FFFFFF" w:themeColor="background1"/>
                <w:lang w:val="sl-SI"/>
              </w:rPr>
            </w:pPr>
          </w:p>
          <w:p w14:paraId="7923CDED" w14:textId="77777777" w:rsidR="00183DB1" w:rsidRPr="007A639A" w:rsidRDefault="00183DB1" w:rsidP="009770B1">
            <w:pPr>
              <w:rPr>
                <w:b/>
                <w:color w:val="FFFFFF" w:themeColor="background1"/>
                <w:lang w:val="sl-SI"/>
              </w:rPr>
            </w:pPr>
          </w:p>
        </w:tc>
      </w:tr>
      <w:tr w:rsidR="00183DB1" w:rsidRPr="007A639A" w14:paraId="15301027" w14:textId="77777777" w:rsidTr="009770B1">
        <w:tc>
          <w:tcPr>
            <w:tcW w:w="3114" w:type="dxa"/>
            <w:shd w:val="clear" w:color="auto" w:fill="3494BA" w:themeFill="accent1"/>
          </w:tcPr>
          <w:p w14:paraId="2F54D2D2" w14:textId="77777777" w:rsidR="00183DB1" w:rsidRPr="007A639A" w:rsidRDefault="00183DB1" w:rsidP="009770B1">
            <w:pPr>
              <w:rPr>
                <w:b/>
                <w:color w:val="FFFFFF" w:themeColor="background1"/>
                <w:lang w:val="sl-SI"/>
              </w:rPr>
            </w:pPr>
            <w:r w:rsidRPr="007A639A">
              <w:rPr>
                <w:b/>
                <w:color w:val="FFFFFF" w:themeColor="background1"/>
                <w:lang w:val="sl-SI"/>
              </w:rPr>
              <w:t>ELEKTRONSKA POŠTA</w:t>
            </w:r>
          </w:p>
        </w:tc>
        <w:tc>
          <w:tcPr>
            <w:tcW w:w="6236" w:type="dxa"/>
            <w:gridSpan w:val="3"/>
          </w:tcPr>
          <w:p w14:paraId="642885F3" w14:textId="77777777" w:rsidR="00183DB1" w:rsidRPr="007A639A" w:rsidRDefault="00183DB1" w:rsidP="009770B1">
            <w:pPr>
              <w:rPr>
                <w:b/>
                <w:color w:val="FFFFFF" w:themeColor="background1"/>
                <w:lang w:val="sl-SI"/>
              </w:rPr>
            </w:pPr>
          </w:p>
          <w:p w14:paraId="01A795F2" w14:textId="77777777" w:rsidR="00183DB1" w:rsidRPr="007A639A" w:rsidRDefault="00183DB1" w:rsidP="009770B1">
            <w:pPr>
              <w:rPr>
                <w:b/>
                <w:color w:val="FFFFFF" w:themeColor="background1"/>
                <w:lang w:val="sl-SI"/>
              </w:rPr>
            </w:pPr>
          </w:p>
        </w:tc>
      </w:tr>
      <w:tr w:rsidR="00183DB1" w:rsidRPr="007A639A" w14:paraId="2B08B7C6" w14:textId="77777777" w:rsidTr="009770B1">
        <w:tc>
          <w:tcPr>
            <w:tcW w:w="3114" w:type="dxa"/>
            <w:shd w:val="clear" w:color="auto" w:fill="3494BA" w:themeFill="accent1"/>
          </w:tcPr>
          <w:p w14:paraId="6FE85439" w14:textId="77777777" w:rsidR="00183DB1" w:rsidRPr="007A639A" w:rsidRDefault="00183DB1" w:rsidP="009770B1">
            <w:pPr>
              <w:rPr>
                <w:b/>
                <w:color w:val="FFFFFF" w:themeColor="background1"/>
                <w:lang w:val="sl-SI"/>
              </w:rPr>
            </w:pPr>
            <w:r w:rsidRPr="007A639A">
              <w:rPr>
                <w:b/>
                <w:color w:val="FFFFFF" w:themeColor="background1"/>
                <w:lang w:val="sl-SI"/>
              </w:rPr>
              <w:t>KONTAKTNA OSEBA</w:t>
            </w:r>
          </w:p>
        </w:tc>
        <w:tc>
          <w:tcPr>
            <w:tcW w:w="6236" w:type="dxa"/>
            <w:gridSpan w:val="3"/>
          </w:tcPr>
          <w:p w14:paraId="3EF412EB" w14:textId="77777777" w:rsidR="00183DB1" w:rsidRPr="007A639A" w:rsidRDefault="00183DB1" w:rsidP="009770B1">
            <w:pPr>
              <w:rPr>
                <w:b/>
                <w:color w:val="FFFFFF" w:themeColor="background1"/>
                <w:lang w:val="sl-SI"/>
              </w:rPr>
            </w:pPr>
          </w:p>
          <w:p w14:paraId="34869B83" w14:textId="77777777" w:rsidR="00183DB1" w:rsidRPr="007A639A" w:rsidRDefault="00183DB1" w:rsidP="009770B1">
            <w:pPr>
              <w:rPr>
                <w:b/>
                <w:color w:val="FFFFFF" w:themeColor="background1"/>
                <w:lang w:val="sl-SI"/>
              </w:rPr>
            </w:pPr>
          </w:p>
        </w:tc>
      </w:tr>
      <w:tr w:rsidR="00183DB1" w:rsidRPr="007A639A" w14:paraId="7C9C7D7F" w14:textId="77777777" w:rsidTr="009770B1">
        <w:trPr>
          <w:trHeight w:val="353"/>
        </w:trPr>
        <w:tc>
          <w:tcPr>
            <w:tcW w:w="3114" w:type="dxa"/>
            <w:shd w:val="clear" w:color="auto" w:fill="3494BA" w:themeFill="accent1"/>
          </w:tcPr>
          <w:p w14:paraId="087EEFD7" w14:textId="77777777" w:rsidR="00183DB1" w:rsidRPr="007A639A" w:rsidRDefault="00183DB1" w:rsidP="009770B1">
            <w:pPr>
              <w:rPr>
                <w:b/>
                <w:color w:val="FFFFFF" w:themeColor="background1"/>
                <w:lang w:val="sl-SI"/>
              </w:rPr>
            </w:pPr>
            <w:r w:rsidRPr="007A639A">
              <w:rPr>
                <w:b/>
                <w:color w:val="FFFFFF" w:themeColor="background1"/>
                <w:lang w:val="sl-SI"/>
              </w:rPr>
              <w:t>Opredelitev dela javnega naročila, ki bo oddan v izvajanje podizvajalcu</w:t>
            </w:r>
          </w:p>
          <w:p w14:paraId="08C3B478" w14:textId="77777777" w:rsidR="00183DB1" w:rsidRPr="007A639A" w:rsidRDefault="00183DB1" w:rsidP="009770B1">
            <w:pPr>
              <w:rPr>
                <w:b/>
                <w:color w:val="FFFFFF" w:themeColor="background1"/>
                <w:lang w:val="sl-SI"/>
              </w:rPr>
            </w:pPr>
          </w:p>
          <w:p w14:paraId="56EF1D42" w14:textId="77777777" w:rsidR="00183DB1" w:rsidRPr="007A639A" w:rsidRDefault="00183DB1" w:rsidP="009770B1">
            <w:pPr>
              <w:rPr>
                <w:b/>
                <w:color w:val="FFFFFF" w:themeColor="background1"/>
                <w:lang w:val="sl-SI"/>
              </w:rPr>
            </w:pPr>
          </w:p>
          <w:p w14:paraId="2E4259A0" w14:textId="77777777" w:rsidR="00183DB1" w:rsidRPr="007A639A" w:rsidRDefault="00183DB1" w:rsidP="009770B1">
            <w:pPr>
              <w:rPr>
                <w:b/>
                <w:color w:val="FFFFFF" w:themeColor="background1"/>
                <w:lang w:val="sl-SI"/>
              </w:rPr>
            </w:pPr>
          </w:p>
          <w:p w14:paraId="42751123" w14:textId="77777777" w:rsidR="00183DB1" w:rsidRPr="007A639A" w:rsidRDefault="00183DB1" w:rsidP="009770B1">
            <w:pPr>
              <w:rPr>
                <w:b/>
                <w:color w:val="FFFFFF" w:themeColor="background1"/>
                <w:lang w:val="sl-SI"/>
              </w:rPr>
            </w:pPr>
          </w:p>
          <w:p w14:paraId="201F4688" w14:textId="77777777" w:rsidR="00183DB1" w:rsidRPr="007A639A" w:rsidRDefault="00183DB1" w:rsidP="009770B1">
            <w:pPr>
              <w:rPr>
                <w:b/>
                <w:color w:val="FFFFFF" w:themeColor="background1"/>
                <w:lang w:val="sl-SI"/>
              </w:rPr>
            </w:pPr>
          </w:p>
        </w:tc>
        <w:tc>
          <w:tcPr>
            <w:tcW w:w="4252" w:type="dxa"/>
            <w:gridSpan w:val="2"/>
          </w:tcPr>
          <w:p w14:paraId="6AE18893" w14:textId="77777777" w:rsidR="00183DB1" w:rsidRPr="007A639A" w:rsidRDefault="00183DB1" w:rsidP="009770B1">
            <w:pPr>
              <w:rPr>
                <w:b/>
                <w:color w:val="FFFFFF" w:themeColor="background1"/>
                <w:sz w:val="16"/>
                <w:szCs w:val="16"/>
                <w:lang w:val="sl-SI"/>
              </w:rPr>
            </w:pPr>
          </w:p>
          <w:p w14:paraId="69415FF1" w14:textId="77777777" w:rsidR="00183DB1" w:rsidRPr="007A639A" w:rsidRDefault="00183DB1" w:rsidP="009770B1">
            <w:pPr>
              <w:rPr>
                <w:b/>
                <w:color w:val="FFFFFF" w:themeColor="background1"/>
                <w:sz w:val="16"/>
                <w:szCs w:val="16"/>
                <w:lang w:val="sl-SI"/>
              </w:rPr>
            </w:pPr>
          </w:p>
          <w:p w14:paraId="0C0A9A2A" w14:textId="77777777" w:rsidR="00183DB1" w:rsidRPr="007A639A" w:rsidRDefault="00183DB1" w:rsidP="009770B1">
            <w:pPr>
              <w:rPr>
                <w:b/>
                <w:color w:val="FFFFFF" w:themeColor="background1"/>
                <w:sz w:val="16"/>
                <w:szCs w:val="16"/>
                <w:lang w:val="sl-SI"/>
              </w:rPr>
            </w:pPr>
          </w:p>
        </w:tc>
        <w:tc>
          <w:tcPr>
            <w:tcW w:w="1984" w:type="dxa"/>
            <w:vMerge w:val="restart"/>
            <w:vAlign w:val="center"/>
          </w:tcPr>
          <w:p w14:paraId="0DC8E92B" w14:textId="77777777" w:rsidR="00183DB1" w:rsidRPr="007A639A" w:rsidRDefault="00183DB1" w:rsidP="009770B1">
            <w:pPr>
              <w:jc w:val="center"/>
              <w:rPr>
                <w:b/>
                <w:sz w:val="18"/>
                <w:szCs w:val="18"/>
                <w:lang w:val="sl-SI"/>
              </w:rPr>
            </w:pPr>
            <w:r w:rsidRPr="007A639A">
              <w:rPr>
                <w:b/>
                <w:sz w:val="18"/>
                <w:szCs w:val="18"/>
                <w:lang w:val="sl-SI"/>
              </w:rPr>
              <w:t>!!! OPOZORILO !!!</w:t>
            </w:r>
          </w:p>
          <w:p w14:paraId="6FA5DB07" w14:textId="77777777" w:rsidR="00183DB1" w:rsidRPr="007A639A" w:rsidRDefault="00183DB1" w:rsidP="009770B1">
            <w:pPr>
              <w:jc w:val="center"/>
              <w:rPr>
                <w:b/>
                <w:sz w:val="18"/>
                <w:szCs w:val="18"/>
                <w:lang w:val="sl-SI"/>
              </w:rPr>
            </w:pPr>
          </w:p>
          <w:p w14:paraId="48D09587" w14:textId="77777777" w:rsidR="00183DB1" w:rsidRPr="007A639A" w:rsidRDefault="00183DB1" w:rsidP="009770B1">
            <w:pPr>
              <w:jc w:val="center"/>
              <w:rPr>
                <w:b/>
                <w:sz w:val="18"/>
                <w:szCs w:val="18"/>
                <w:lang w:val="sl-SI"/>
              </w:rPr>
            </w:pPr>
            <w:r w:rsidRPr="007A639A">
              <w:rPr>
                <w:b/>
                <w:sz w:val="18"/>
                <w:szCs w:val="18"/>
                <w:lang w:val="sl-SI"/>
              </w:rPr>
              <w:t>V primeru, če predmetne rubrike ne bodo ustrezno izpolnjene, bo takšna ponudba skladno s prakso Državne revizijske brez pozivanja na dopolnitev izločena iz nadaljnjega postopka javnega naročanja.</w:t>
            </w:r>
          </w:p>
          <w:p w14:paraId="05052ACC" w14:textId="77777777" w:rsidR="00183DB1" w:rsidRPr="007A639A" w:rsidRDefault="00183DB1" w:rsidP="009770B1">
            <w:pPr>
              <w:jc w:val="center"/>
              <w:rPr>
                <w:b/>
                <w:sz w:val="18"/>
                <w:szCs w:val="18"/>
                <w:lang w:val="sl-SI"/>
              </w:rPr>
            </w:pPr>
          </w:p>
          <w:p w14:paraId="324783EA" w14:textId="77777777" w:rsidR="00183DB1" w:rsidRPr="007A639A" w:rsidRDefault="00183DB1" w:rsidP="009770B1">
            <w:pPr>
              <w:jc w:val="center"/>
              <w:rPr>
                <w:b/>
                <w:sz w:val="18"/>
                <w:szCs w:val="18"/>
                <w:lang w:val="sl-SI"/>
              </w:rPr>
            </w:pPr>
            <w:r w:rsidRPr="007A639A">
              <w:rPr>
                <w:b/>
                <w:sz w:val="18"/>
                <w:szCs w:val="18"/>
                <w:lang w:val="sl-SI"/>
              </w:rPr>
              <w:t>!!! OPOZORILO !!!</w:t>
            </w:r>
          </w:p>
        </w:tc>
      </w:tr>
      <w:tr w:rsidR="00183DB1" w:rsidRPr="007F65BA" w14:paraId="0483485A" w14:textId="77777777" w:rsidTr="009770B1">
        <w:trPr>
          <w:trHeight w:val="936"/>
        </w:trPr>
        <w:tc>
          <w:tcPr>
            <w:tcW w:w="3114" w:type="dxa"/>
            <w:shd w:val="clear" w:color="auto" w:fill="3494BA" w:themeFill="accent1"/>
          </w:tcPr>
          <w:p w14:paraId="1A877B02" w14:textId="77777777" w:rsidR="00183DB1" w:rsidRPr="007A639A" w:rsidRDefault="00183DB1" w:rsidP="009770B1">
            <w:pPr>
              <w:rPr>
                <w:b/>
                <w:color w:val="FFFFFF" w:themeColor="background1"/>
                <w:lang w:val="sl-SI"/>
              </w:rPr>
            </w:pPr>
            <w:r w:rsidRPr="007A639A">
              <w:rPr>
                <w:b/>
                <w:color w:val="FFFFFF" w:themeColor="background1"/>
                <w:lang w:val="sl-SI"/>
              </w:rPr>
              <w:t>Vrednost del podizvajalca (v EUR ali odstotku)</w:t>
            </w:r>
          </w:p>
        </w:tc>
        <w:tc>
          <w:tcPr>
            <w:tcW w:w="4252" w:type="dxa"/>
            <w:gridSpan w:val="2"/>
          </w:tcPr>
          <w:p w14:paraId="5A86B798" w14:textId="77777777" w:rsidR="00183DB1" w:rsidRPr="007A639A" w:rsidRDefault="00183DB1" w:rsidP="009770B1">
            <w:pPr>
              <w:rPr>
                <w:b/>
                <w:color w:val="FFFFFF" w:themeColor="background1"/>
                <w:sz w:val="16"/>
                <w:szCs w:val="16"/>
                <w:lang w:val="sl-SI"/>
              </w:rPr>
            </w:pPr>
          </w:p>
          <w:p w14:paraId="7D3E2113" w14:textId="77777777" w:rsidR="00183DB1" w:rsidRPr="007A639A" w:rsidRDefault="00183DB1" w:rsidP="009770B1">
            <w:pPr>
              <w:rPr>
                <w:b/>
                <w:color w:val="FFFFFF" w:themeColor="background1"/>
                <w:sz w:val="16"/>
                <w:szCs w:val="16"/>
                <w:lang w:val="sl-SI"/>
              </w:rPr>
            </w:pPr>
          </w:p>
          <w:p w14:paraId="5387D475" w14:textId="77777777" w:rsidR="00183DB1" w:rsidRPr="007A639A" w:rsidRDefault="00183DB1" w:rsidP="009770B1">
            <w:pPr>
              <w:rPr>
                <w:b/>
                <w:color w:val="FFFFFF" w:themeColor="background1"/>
                <w:sz w:val="16"/>
                <w:szCs w:val="16"/>
                <w:lang w:val="sl-SI"/>
              </w:rPr>
            </w:pPr>
          </w:p>
          <w:p w14:paraId="1CEE5E67" w14:textId="77777777" w:rsidR="00183DB1" w:rsidRPr="007A639A" w:rsidRDefault="00183DB1" w:rsidP="009770B1">
            <w:pPr>
              <w:rPr>
                <w:b/>
                <w:color w:val="FFFFFF" w:themeColor="background1"/>
                <w:sz w:val="16"/>
                <w:szCs w:val="16"/>
                <w:lang w:val="sl-SI"/>
              </w:rPr>
            </w:pPr>
          </w:p>
          <w:p w14:paraId="7FA85D58" w14:textId="77777777" w:rsidR="00183DB1" w:rsidRPr="007A639A" w:rsidRDefault="00183DB1" w:rsidP="009770B1">
            <w:pPr>
              <w:rPr>
                <w:b/>
                <w:color w:val="FFFFFF" w:themeColor="background1"/>
                <w:sz w:val="16"/>
                <w:szCs w:val="16"/>
                <w:lang w:val="sl-SI"/>
              </w:rPr>
            </w:pPr>
          </w:p>
          <w:p w14:paraId="7912078E" w14:textId="77777777" w:rsidR="00183DB1" w:rsidRPr="007A639A" w:rsidRDefault="00183DB1" w:rsidP="009770B1">
            <w:pPr>
              <w:rPr>
                <w:b/>
                <w:color w:val="FFFFFF" w:themeColor="background1"/>
                <w:sz w:val="16"/>
                <w:szCs w:val="16"/>
                <w:lang w:val="sl-SI"/>
              </w:rPr>
            </w:pPr>
          </w:p>
          <w:p w14:paraId="43B8C5E7" w14:textId="77777777" w:rsidR="00183DB1" w:rsidRPr="007A639A" w:rsidRDefault="00183DB1" w:rsidP="009770B1">
            <w:pPr>
              <w:rPr>
                <w:b/>
                <w:color w:val="FFFFFF" w:themeColor="background1"/>
                <w:sz w:val="16"/>
                <w:szCs w:val="16"/>
                <w:lang w:val="sl-SI"/>
              </w:rPr>
            </w:pPr>
          </w:p>
          <w:p w14:paraId="228CF760" w14:textId="77777777" w:rsidR="00183DB1" w:rsidRPr="007A639A" w:rsidRDefault="00183DB1" w:rsidP="009770B1">
            <w:pPr>
              <w:rPr>
                <w:b/>
                <w:color w:val="FFFFFF" w:themeColor="background1"/>
                <w:sz w:val="16"/>
                <w:szCs w:val="16"/>
                <w:lang w:val="sl-SI"/>
              </w:rPr>
            </w:pPr>
          </w:p>
          <w:p w14:paraId="14FAEA28" w14:textId="77777777" w:rsidR="00183DB1" w:rsidRPr="007A639A" w:rsidRDefault="00183DB1" w:rsidP="009770B1">
            <w:pPr>
              <w:rPr>
                <w:b/>
                <w:color w:val="FFFFFF" w:themeColor="background1"/>
                <w:sz w:val="16"/>
                <w:szCs w:val="16"/>
                <w:lang w:val="sl-SI"/>
              </w:rPr>
            </w:pPr>
          </w:p>
        </w:tc>
        <w:tc>
          <w:tcPr>
            <w:tcW w:w="1984" w:type="dxa"/>
            <w:vMerge/>
          </w:tcPr>
          <w:p w14:paraId="78F5B08F" w14:textId="77777777" w:rsidR="00183DB1" w:rsidRPr="007A639A" w:rsidRDefault="00183DB1" w:rsidP="009770B1">
            <w:pPr>
              <w:rPr>
                <w:b/>
                <w:color w:val="FFFFFF" w:themeColor="background1"/>
                <w:sz w:val="16"/>
                <w:szCs w:val="16"/>
                <w:lang w:val="sl-SI"/>
              </w:rPr>
            </w:pPr>
          </w:p>
        </w:tc>
      </w:tr>
      <w:tr w:rsidR="00183DB1" w:rsidRPr="007A639A" w14:paraId="22010D29" w14:textId="77777777" w:rsidTr="009770B1">
        <w:tc>
          <w:tcPr>
            <w:tcW w:w="3114" w:type="dxa"/>
            <w:shd w:val="clear" w:color="auto" w:fill="3494BA" w:themeFill="accent1"/>
          </w:tcPr>
          <w:p w14:paraId="3B7B5579" w14:textId="77777777" w:rsidR="00183DB1" w:rsidRPr="007A639A" w:rsidRDefault="00183DB1" w:rsidP="009770B1">
            <w:pPr>
              <w:rPr>
                <w:b/>
                <w:color w:val="FFFFFF" w:themeColor="background1"/>
                <w:lang w:val="sl-SI"/>
              </w:rPr>
            </w:pPr>
            <w:r w:rsidRPr="007A639A">
              <w:rPr>
                <w:b/>
                <w:color w:val="FFFFFF" w:themeColor="background1"/>
                <w:lang w:val="sl-SI"/>
              </w:rPr>
              <w:t>NEPOSREDNO PLAČILO</w:t>
            </w:r>
          </w:p>
        </w:tc>
        <w:tc>
          <w:tcPr>
            <w:tcW w:w="2977" w:type="dxa"/>
          </w:tcPr>
          <w:p w14:paraId="058AE651" w14:textId="77777777" w:rsidR="00183DB1" w:rsidRPr="007A639A" w:rsidRDefault="00183DB1" w:rsidP="009770B1">
            <w:pPr>
              <w:jc w:val="center"/>
              <w:rPr>
                <w:b/>
                <w:sz w:val="16"/>
                <w:szCs w:val="16"/>
                <w:lang w:val="sl-SI"/>
              </w:rPr>
            </w:pPr>
            <w:r w:rsidRPr="007A639A">
              <w:rPr>
                <w:b/>
                <w:sz w:val="16"/>
                <w:szCs w:val="16"/>
                <w:lang w:val="sl-SI"/>
              </w:rPr>
              <w:t>DA</w:t>
            </w:r>
          </w:p>
        </w:tc>
        <w:tc>
          <w:tcPr>
            <w:tcW w:w="3259" w:type="dxa"/>
            <w:gridSpan w:val="2"/>
          </w:tcPr>
          <w:p w14:paraId="3CB25F5B" w14:textId="77777777" w:rsidR="00183DB1" w:rsidRPr="007A639A" w:rsidRDefault="00183DB1" w:rsidP="009770B1">
            <w:pPr>
              <w:jc w:val="center"/>
              <w:rPr>
                <w:b/>
                <w:sz w:val="16"/>
                <w:szCs w:val="16"/>
                <w:lang w:val="sl-SI"/>
              </w:rPr>
            </w:pPr>
            <w:r w:rsidRPr="007A639A">
              <w:rPr>
                <w:b/>
                <w:sz w:val="16"/>
                <w:szCs w:val="16"/>
                <w:lang w:val="sl-SI"/>
              </w:rPr>
              <w:t>NE</w:t>
            </w:r>
          </w:p>
        </w:tc>
      </w:tr>
      <w:tr w:rsidR="00183DB1" w:rsidRPr="007F65BA" w14:paraId="42735EFB" w14:textId="77777777" w:rsidTr="009770B1">
        <w:tc>
          <w:tcPr>
            <w:tcW w:w="3114" w:type="dxa"/>
            <w:shd w:val="clear" w:color="auto" w:fill="3494BA" w:themeFill="accent1"/>
          </w:tcPr>
          <w:p w14:paraId="1D62B557" w14:textId="77777777" w:rsidR="00183DB1" w:rsidRPr="007A639A" w:rsidRDefault="00183DB1" w:rsidP="009770B1">
            <w:pPr>
              <w:rPr>
                <w:b/>
                <w:color w:val="FFFFFF" w:themeColor="background1"/>
                <w:lang w:val="sl-SI"/>
              </w:rPr>
            </w:pPr>
            <w:r w:rsidRPr="007A639A">
              <w:rPr>
                <w:b/>
                <w:color w:val="FFFFFF" w:themeColor="background1"/>
                <w:lang w:val="sl-SI"/>
              </w:rPr>
              <w:t>SOGLASJE (veljavno v primeru, da podizvajalec zahteva neposredno plačilo)</w:t>
            </w:r>
          </w:p>
        </w:tc>
        <w:tc>
          <w:tcPr>
            <w:tcW w:w="6236" w:type="dxa"/>
            <w:gridSpan w:val="3"/>
          </w:tcPr>
          <w:p w14:paraId="6ED37D1B" w14:textId="77777777" w:rsidR="00183DB1" w:rsidRPr="007A639A" w:rsidRDefault="00183DB1" w:rsidP="009770B1">
            <w:pPr>
              <w:jc w:val="both"/>
              <w:rPr>
                <w:b/>
                <w:color w:val="FFFFFF" w:themeColor="background1"/>
                <w:sz w:val="16"/>
                <w:szCs w:val="16"/>
                <w:lang w:val="sl-SI"/>
              </w:rPr>
            </w:pPr>
            <w:r w:rsidRPr="007A639A">
              <w:rPr>
                <w:b/>
                <w:sz w:val="16"/>
                <w:szCs w:val="16"/>
                <w:lang w:val="sl-SI"/>
              </w:rPr>
              <w:t>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5F0FABDB" w14:textId="77777777" w:rsidR="00183DB1" w:rsidRPr="007A639A" w:rsidRDefault="00183DB1" w:rsidP="00183DB1">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183DB1" w:rsidRPr="007A639A" w14:paraId="35652C9E" w14:textId="77777777" w:rsidTr="009770B1">
        <w:trPr>
          <w:trHeight w:val="70"/>
        </w:trPr>
        <w:tc>
          <w:tcPr>
            <w:tcW w:w="1696" w:type="dxa"/>
            <w:shd w:val="clear" w:color="auto" w:fill="3494BA" w:themeFill="accent1"/>
            <w:vAlign w:val="center"/>
          </w:tcPr>
          <w:p w14:paraId="7740E73E" w14:textId="77777777" w:rsidR="00183DB1" w:rsidRPr="007A639A" w:rsidRDefault="00183DB1" w:rsidP="009770B1">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0FF42AF0" w14:textId="77777777" w:rsidR="00183DB1" w:rsidRPr="007A639A" w:rsidRDefault="00183DB1" w:rsidP="009770B1">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252004F1" w14:textId="77777777" w:rsidR="00183DB1" w:rsidRPr="007A639A" w:rsidRDefault="00183DB1" w:rsidP="009770B1">
            <w:pPr>
              <w:jc w:val="center"/>
              <w:rPr>
                <w:b/>
                <w:color w:val="FFFFFF" w:themeColor="background1"/>
                <w:lang w:val="sl-SI"/>
              </w:rPr>
            </w:pPr>
            <w:r w:rsidRPr="007A639A">
              <w:rPr>
                <w:b/>
                <w:color w:val="FFFFFF" w:themeColor="background1"/>
                <w:lang w:val="sl-SI"/>
              </w:rPr>
              <w:t>IME IN PRIIMEK POOBLAŠČENE OSEBE PODIZVAJALCA</w:t>
            </w:r>
          </w:p>
        </w:tc>
        <w:tc>
          <w:tcPr>
            <w:tcW w:w="3401" w:type="dxa"/>
            <w:shd w:val="clear" w:color="auto" w:fill="3494BA" w:themeFill="accent1"/>
            <w:vAlign w:val="center"/>
          </w:tcPr>
          <w:p w14:paraId="586A5D87" w14:textId="77777777" w:rsidR="00183DB1" w:rsidRPr="007A639A" w:rsidRDefault="00183DB1" w:rsidP="009770B1">
            <w:pPr>
              <w:jc w:val="center"/>
              <w:rPr>
                <w:b/>
                <w:color w:val="FFFFFF" w:themeColor="background1"/>
                <w:lang w:val="sl-SI"/>
              </w:rPr>
            </w:pPr>
            <w:r w:rsidRPr="007A639A">
              <w:rPr>
                <w:b/>
                <w:color w:val="FFFFFF" w:themeColor="background1"/>
                <w:lang w:val="sl-SI"/>
              </w:rPr>
              <w:t>PODPIS IN ŽIG</w:t>
            </w:r>
          </w:p>
          <w:p w14:paraId="0392E4EE" w14:textId="77777777" w:rsidR="00183DB1" w:rsidRPr="007A639A" w:rsidRDefault="00183DB1" w:rsidP="009770B1">
            <w:pPr>
              <w:jc w:val="center"/>
              <w:rPr>
                <w:b/>
                <w:color w:val="FFFFFF" w:themeColor="background1"/>
                <w:lang w:val="sl-SI"/>
              </w:rPr>
            </w:pPr>
            <w:r w:rsidRPr="007A639A">
              <w:rPr>
                <w:b/>
                <w:color w:val="FFFFFF" w:themeColor="background1"/>
                <w:lang w:val="sl-SI"/>
              </w:rPr>
              <w:t>PODIZVAJALCA</w:t>
            </w:r>
          </w:p>
        </w:tc>
      </w:tr>
      <w:tr w:rsidR="00183DB1" w:rsidRPr="007A639A" w14:paraId="0C4D608E" w14:textId="77777777" w:rsidTr="009770B1">
        <w:tc>
          <w:tcPr>
            <w:tcW w:w="1696" w:type="dxa"/>
          </w:tcPr>
          <w:p w14:paraId="056D7F0C" w14:textId="77777777" w:rsidR="00183DB1" w:rsidRPr="007A639A" w:rsidRDefault="00183DB1" w:rsidP="009770B1">
            <w:pPr>
              <w:jc w:val="center"/>
              <w:rPr>
                <w:lang w:val="sl-SI"/>
              </w:rPr>
            </w:pPr>
          </w:p>
          <w:p w14:paraId="54AF9413" w14:textId="77777777" w:rsidR="00183DB1" w:rsidRPr="007A639A" w:rsidRDefault="00183DB1" w:rsidP="009770B1">
            <w:pPr>
              <w:rPr>
                <w:lang w:val="sl-SI"/>
              </w:rPr>
            </w:pPr>
          </w:p>
          <w:p w14:paraId="6ED076E4" w14:textId="77777777" w:rsidR="00183DB1" w:rsidRPr="007A639A" w:rsidRDefault="00183DB1" w:rsidP="009770B1">
            <w:pPr>
              <w:jc w:val="center"/>
              <w:rPr>
                <w:lang w:val="sl-SI"/>
              </w:rPr>
            </w:pPr>
          </w:p>
        </w:tc>
        <w:tc>
          <w:tcPr>
            <w:tcW w:w="1701" w:type="dxa"/>
          </w:tcPr>
          <w:p w14:paraId="4E6DE870" w14:textId="77777777" w:rsidR="00183DB1" w:rsidRPr="007A639A" w:rsidRDefault="00183DB1" w:rsidP="009770B1">
            <w:pPr>
              <w:jc w:val="center"/>
              <w:rPr>
                <w:lang w:val="sl-SI"/>
              </w:rPr>
            </w:pPr>
          </w:p>
        </w:tc>
        <w:tc>
          <w:tcPr>
            <w:tcW w:w="2552" w:type="dxa"/>
          </w:tcPr>
          <w:p w14:paraId="697AE1D5" w14:textId="77777777" w:rsidR="00183DB1" w:rsidRPr="007A639A" w:rsidRDefault="00183DB1" w:rsidP="009770B1">
            <w:pPr>
              <w:jc w:val="center"/>
              <w:rPr>
                <w:lang w:val="sl-SI"/>
              </w:rPr>
            </w:pPr>
          </w:p>
        </w:tc>
        <w:tc>
          <w:tcPr>
            <w:tcW w:w="3401" w:type="dxa"/>
          </w:tcPr>
          <w:p w14:paraId="2A369DB8" w14:textId="77777777" w:rsidR="00183DB1" w:rsidRPr="007A639A" w:rsidRDefault="00183DB1" w:rsidP="009770B1">
            <w:pPr>
              <w:jc w:val="center"/>
              <w:rPr>
                <w:lang w:val="sl-SI"/>
              </w:rPr>
            </w:pPr>
          </w:p>
        </w:tc>
      </w:tr>
    </w:tbl>
    <w:p w14:paraId="0F7DF0B8" w14:textId="77777777" w:rsidR="00183DB1" w:rsidRPr="007A639A" w:rsidRDefault="00183DB1" w:rsidP="00183DB1">
      <w:pPr>
        <w:jc w:val="center"/>
        <w:rPr>
          <w:i/>
          <w:color w:val="3494BA" w:themeColor="accent1"/>
          <w:sz w:val="16"/>
          <w:szCs w:val="16"/>
          <w:lang w:val="sl-SI"/>
        </w:rPr>
      </w:pPr>
      <w:r w:rsidRPr="007A639A">
        <w:rPr>
          <w:i/>
          <w:color w:val="3494BA" w:themeColor="accent1"/>
          <w:sz w:val="16"/>
          <w:szCs w:val="16"/>
          <w:lang w:val="sl-SI"/>
        </w:rPr>
        <w:t xml:space="preserve">Obrazec 3.3. podpiše pooblaščena oseba </w:t>
      </w:r>
      <w:r w:rsidRPr="007A639A">
        <w:rPr>
          <w:b/>
          <w:bCs/>
          <w:i/>
          <w:color w:val="3494BA" w:themeColor="accent1"/>
          <w:sz w:val="16"/>
          <w:szCs w:val="16"/>
          <w:lang w:val="sl-SI"/>
        </w:rPr>
        <w:t>podizvajalca</w:t>
      </w:r>
      <w:r w:rsidRPr="007A639A">
        <w:rPr>
          <w:i/>
          <w:color w:val="3494BA" w:themeColor="accent1"/>
          <w:sz w:val="16"/>
          <w:szCs w:val="16"/>
          <w:lang w:val="sl-SI"/>
        </w:rPr>
        <w:t>. V primeru nominacije več podizvajalcev je potrebno obrazec izpolniti za vsakega posameznega podizvajalca.</w:t>
      </w:r>
    </w:p>
    <w:p w14:paraId="71008CF4" w14:textId="77777777" w:rsidR="002B68DA" w:rsidRPr="007A639A" w:rsidRDefault="002B68DA" w:rsidP="003641E5">
      <w:pPr>
        <w:jc w:val="center"/>
        <w:rPr>
          <w:i/>
          <w:color w:val="3494BA" w:themeColor="accent1"/>
          <w:sz w:val="16"/>
          <w:szCs w:val="16"/>
          <w:lang w:val="sl-SI"/>
        </w:rPr>
      </w:pPr>
    </w:p>
    <w:p w14:paraId="0242B546" w14:textId="77777777" w:rsidR="00FC773B" w:rsidRPr="007A639A" w:rsidRDefault="00FC773B" w:rsidP="00BD1473">
      <w:pPr>
        <w:pStyle w:val="Naslov2"/>
        <w:numPr>
          <w:ilvl w:val="1"/>
          <w:numId w:val="1"/>
        </w:numPr>
        <w:rPr>
          <w:rFonts w:asciiTheme="minorHAnsi" w:hAnsiTheme="minorHAnsi"/>
          <w:lang w:val="sl-SI"/>
        </w:rPr>
      </w:pPr>
      <w:bookmarkStart w:id="56" w:name="_Toc347235029"/>
      <w:bookmarkStart w:id="57" w:name="_Toc347235088"/>
      <w:bookmarkStart w:id="58" w:name="_Toc347235147"/>
      <w:bookmarkStart w:id="59" w:name="_Toc347235206"/>
      <w:bookmarkStart w:id="60" w:name="_Toc347416321"/>
      <w:bookmarkStart w:id="61" w:name="_Toc347754776"/>
      <w:bookmarkStart w:id="62" w:name="_Toc347754853"/>
      <w:bookmarkStart w:id="63" w:name="_Toc350867106"/>
      <w:bookmarkStart w:id="64" w:name="_Toc350867224"/>
      <w:bookmarkStart w:id="65" w:name="_Toc350867342"/>
      <w:bookmarkStart w:id="66" w:name="_Toc362597569"/>
      <w:bookmarkStart w:id="67" w:name="_Toc362597939"/>
      <w:bookmarkStart w:id="68" w:name="_Toc362598012"/>
      <w:bookmarkStart w:id="69" w:name="_Toc362598085"/>
      <w:bookmarkStart w:id="70" w:name="_Toc362598158"/>
      <w:bookmarkStart w:id="71" w:name="_Toc362598231"/>
      <w:bookmarkStart w:id="72" w:name="_Toc362598574"/>
      <w:bookmarkStart w:id="73" w:name="_Toc362598814"/>
      <w:bookmarkStart w:id="74" w:name="_Toc231547925"/>
      <w:r w:rsidRPr="007A639A">
        <w:rPr>
          <w:rFonts w:asciiTheme="minorHAnsi" w:hAnsiTheme="minorHAnsi"/>
          <w:lang w:val="sl-SI"/>
        </w:rPr>
        <w:lastRenderedPageBreak/>
        <w:t>POOBLASTILO ZA PRIDOBITEV POTRDIL IZ URADNIH EVIDENC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430FAF9" w14:textId="77777777" w:rsidR="00FC773B" w:rsidRPr="007A639A" w:rsidRDefault="00FC773B" w:rsidP="00FC773B">
      <w:pPr>
        <w:rPr>
          <w:lang w:val="sl-SI"/>
        </w:rPr>
      </w:pPr>
    </w:p>
    <w:tbl>
      <w:tblPr>
        <w:tblStyle w:val="Tabelamrea"/>
        <w:tblW w:w="9350"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5527"/>
      </w:tblGrid>
      <w:tr w:rsidR="003641E5" w:rsidRPr="007A639A" w14:paraId="5F17CD0E" w14:textId="77777777" w:rsidTr="003641E5">
        <w:tc>
          <w:tcPr>
            <w:tcW w:w="3823" w:type="dxa"/>
            <w:shd w:val="clear" w:color="auto" w:fill="3494BA" w:themeFill="accent1"/>
          </w:tcPr>
          <w:p w14:paraId="7618F34E" w14:textId="77777777" w:rsidR="003641E5" w:rsidRPr="007A639A" w:rsidRDefault="003A1F57" w:rsidP="003641E5">
            <w:pPr>
              <w:rPr>
                <w:b/>
                <w:color w:val="FFFFFF" w:themeColor="background1"/>
                <w:lang w:val="sl-SI"/>
              </w:rPr>
            </w:pPr>
            <w:r w:rsidRPr="007A639A">
              <w:rPr>
                <w:b/>
                <w:color w:val="FFFFFF" w:themeColor="background1"/>
                <w:lang w:val="sl-SI"/>
              </w:rPr>
              <w:t>PONUDNIK</w:t>
            </w:r>
            <w:r w:rsidR="005D5418" w:rsidRPr="007A639A">
              <w:rPr>
                <w:b/>
                <w:color w:val="FFFFFF" w:themeColor="background1"/>
                <w:lang w:val="sl-SI"/>
              </w:rPr>
              <w:t>/PARTNER/PODIZVAJALEC</w:t>
            </w:r>
            <w:r w:rsidR="003641E5" w:rsidRPr="007A639A">
              <w:rPr>
                <w:b/>
                <w:color w:val="FFFFFF" w:themeColor="background1"/>
                <w:lang w:val="sl-SI"/>
              </w:rPr>
              <w:t xml:space="preserve"> (naziv)</w:t>
            </w:r>
          </w:p>
        </w:tc>
        <w:tc>
          <w:tcPr>
            <w:tcW w:w="5527" w:type="dxa"/>
          </w:tcPr>
          <w:p w14:paraId="363AE7CE" w14:textId="77777777" w:rsidR="003641E5" w:rsidRPr="007A639A" w:rsidRDefault="003641E5" w:rsidP="003641E5">
            <w:pPr>
              <w:rPr>
                <w:b/>
                <w:lang w:val="sl-SI"/>
              </w:rPr>
            </w:pPr>
          </w:p>
          <w:p w14:paraId="0CDB960B" w14:textId="77777777" w:rsidR="003641E5" w:rsidRPr="007A639A" w:rsidRDefault="003641E5" w:rsidP="003641E5">
            <w:pPr>
              <w:rPr>
                <w:b/>
                <w:lang w:val="sl-SI"/>
              </w:rPr>
            </w:pPr>
          </w:p>
        </w:tc>
      </w:tr>
      <w:tr w:rsidR="003641E5" w:rsidRPr="007A639A" w14:paraId="44C7F731" w14:textId="77777777" w:rsidTr="003641E5">
        <w:tc>
          <w:tcPr>
            <w:tcW w:w="3823" w:type="dxa"/>
            <w:shd w:val="clear" w:color="auto" w:fill="3494BA" w:themeFill="accent1"/>
          </w:tcPr>
          <w:p w14:paraId="2F22809B" w14:textId="77777777" w:rsidR="003641E5" w:rsidRPr="007A639A" w:rsidRDefault="003641E5" w:rsidP="003641E5">
            <w:pPr>
              <w:rPr>
                <w:b/>
                <w:color w:val="FFFFFF" w:themeColor="background1"/>
                <w:lang w:val="sl-SI"/>
              </w:rPr>
            </w:pPr>
            <w:r w:rsidRPr="007A639A">
              <w:rPr>
                <w:b/>
                <w:color w:val="FFFFFF" w:themeColor="background1"/>
                <w:lang w:val="sl-SI"/>
              </w:rPr>
              <w:t xml:space="preserve">Matična številka </w:t>
            </w:r>
          </w:p>
        </w:tc>
        <w:tc>
          <w:tcPr>
            <w:tcW w:w="5527" w:type="dxa"/>
          </w:tcPr>
          <w:p w14:paraId="59AC9113" w14:textId="77777777" w:rsidR="003641E5" w:rsidRPr="007A639A" w:rsidRDefault="003641E5" w:rsidP="003641E5">
            <w:pPr>
              <w:rPr>
                <w:b/>
                <w:lang w:val="sl-SI"/>
              </w:rPr>
            </w:pPr>
          </w:p>
          <w:p w14:paraId="4C466CC7" w14:textId="77777777" w:rsidR="003641E5" w:rsidRPr="007A639A" w:rsidRDefault="003641E5" w:rsidP="003641E5">
            <w:pPr>
              <w:rPr>
                <w:b/>
                <w:lang w:val="sl-SI"/>
              </w:rPr>
            </w:pPr>
          </w:p>
        </w:tc>
      </w:tr>
      <w:tr w:rsidR="003641E5" w:rsidRPr="007A639A" w14:paraId="2F7799A0" w14:textId="77777777" w:rsidTr="003641E5">
        <w:tc>
          <w:tcPr>
            <w:tcW w:w="3823" w:type="dxa"/>
            <w:shd w:val="clear" w:color="auto" w:fill="3494BA" w:themeFill="accent1"/>
          </w:tcPr>
          <w:p w14:paraId="4662F807" w14:textId="77777777" w:rsidR="003641E5" w:rsidRPr="007A639A" w:rsidRDefault="003641E5">
            <w:pPr>
              <w:rPr>
                <w:b/>
                <w:color w:val="FFFFFF" w:themeColor="background1"/>
                <w:lang w:val="sl-SI"/>
              </w:rPr>
            </w:pPr>
            <w:r w:rsidRPr="007A639A">
              <w:rPr>
                <w:b/>
                <w:color w:val="FFFFFF" w:themeColor="background1"/>
                <w:lang w:val="sl-SI"/>
              </w:rPr>
              <w:t xml:space="preserve">Naslov </w:t>
            </w:r>
          </w:p>
        </w:tc>
        <w:tc>
          <w:tcPr>
            <w:tcW w:w="5527" w:type="dxa"/>
          </w:tcPr>
          <w:p w14:paraId="5DD20D97" w14:textId="77777777" w:rsidR="003641E5" w:rsidRPr="007A639A" w:rsidRDefault="003641E5" w:rsidP="003641E5">
            <w:pPr>
              <w:rPr>
                <w:b/>
                <w:lang w:val="sl-SI"/>
              </w:rPr>
            </w:pPr>
          </w:p>
          <w:p w14:paraId="5E604D05" w14:textId="77777777" w:rsidR="003641E5" w:rsidRPr="007A639A" w:rsidRDefault="003641E5" w:rsidP="003641E5">
            <w:pPr>
              <w:rPr>
                <w:b/>
                <w:lang w:val="sl-SI"/>
              </w:rPr>
            </w:pPr>
          </w:p>
        </w:tc>
      </w:tr>
      <w:tr w:rsidR="003641E5" w:rsidRPr="003A29A4" w14:paraId="4E62DF2C" w14:textId="77777777" w:rsidTr="003641E5">
        <w:tc>
          <w:tcPr>
            <w:tcW w:w="3823" w:type="dxa"/>
            <w:shd w:val="clear" w:color="auto" w:fill="3494BA" w:themeFill="accent1"/>
          </w:tcPr>
          <w:p w14:paraId="1A4D5CAE" w14:textId="77777777" w:rsidR="003641E5" w:rsidRPr="007A639A" w:rsidRDefault="003641E5" w:rsidP="003641E5">
            <w:pPr>
              <w:rPr>
                <w:b/>
                <w:color w:val="FFFFFF" w:themeColor="background1"/>
                <w:lang w:val="sl-SI"/>
              </w:rPr>
            </w:pPr>
            <w:r w:rsidRPr="007A639A">
              <w:rPr>
                <w:b/>
                <w:color w:val="FFFFFF" w:themeColor="background1"/>
                <w:lang w:val="sl-SI"/>
              </w:rPr>
              <w:t>ZAKONITI ZASTOPNIK (ime in priimek)</w:t>
            </w:r>
          </w:p>
        </w:tc>
        <w:tc>
          <w:tcPr>
            <w:tcW w:w="5527" w:type="dxa"/>
          </w:tcPr>
          <w:p w14:paraId="24E9329D" w14:textId="77777777" w:rsidR="003641E5" w:rsidRPr="007A639A" w:rsidRDefault="003641E5" w:rsidP="003641E5">
            <w:pPr>
              <w:rPr>
                <w:b/>
                <w:lang w:val="sl-SI"/>
              </w:rPr>
            </w:pPr>
          </w:p>
          <w:p w14:paraId="21477BBE" w14:textId="77777777" w:rsidR="003641E5" w:rsidRPr="007A639A" w:rsidRDefault="003641E5" w:rsidP="003641E5">
            <w:pPr>
              <w:rPr>
                <w:b/>
                <w:lang w:val="sl-SI"/>
              </w:rPr>
            </w:pPr>
          </w:p>
        </w:tc>
      </w:tr>
      <w:tr w:rsidR="003641E5" w:rsidRPr="007A639A" w14:paraId="5A233B47" w14:textId="77777777" w:rsidTr="003641E5">
        <w:tc>
          <w:tcPr>
            <w:tcW w:w="3823" w:type="dxa"/>
            <w:shd w:val="clear" w:color="auto" w:fill="3494BA" w:themeFill="accent1"/>
          </w:tcPr>
          <w:p w14:paraId="421868D6" w14:textId="77777777" w:rsidR="003641E5" w:rsidRPr="007A639A" w:rsidRDefault="003641E5" w:rsidP="003641E5">
            <w:pPr>
              <w:rPr>
                <w:b/>
                <w:color w:val="FFFFFF" w:themeColor="background1"/>
                <w:lang w:val="sl-SI"/>
              </w:rPr>
            </w:pPr>
            <w:r w:rsidRPr="007A639A">
              <w:rPr>
                <w:b/>
                <w:color w:val="FFFFFF" w:themeColor="background1"/>
                <w:lang w:val="sl-SI"/>
              </w:rPr>
              <w:t>EMŠO</w:t>
            </w:r>
          </w:p>
        </w:tc>
        <w:tc>
          <w:tcPr>
            <w:tcW w:w="5527" w:type="dxa"/>
          </w:tcPr>
          <w:p w14:paraId="3D7AA904" w14:textId="77777777" w:rsidR="003641E5" w:rsidRPr="007A639A" w:rsidRDefault="003641E5" w:rsidP="003641E5">
            <w:pPr>
              <w:rPr>
                <w:b/>
                <w:lang w:val="sl-SI"/>
              </w:rPr>
            </w:pPr>
          </w:p>
          <w:p w14:paraId="25B2DF0A" w14:textId="77777777" w:rsidR="003641E5" w:rsidRPr="007A639A" w:rsidRDefault="003641E5" w:rsidP="003641E5">
            <w:pPr>
              <w:rPr>
                <w:b/>
                <w:lang w:val="sl-SI"/>
              </w:rPr>
            </w:pPr>
          </w:p>
        </w:tc>
      </w:tr>
      <w:tr w:rsidR="003641E5" w:rsidRPr="007A639A" w14:paraId="1CB2CC05" w14:textId="77777777" w:rsidTr="003641E5">
        <w:tc>
          <w:tcPr>
            <w:tcW w:w="3823" w:type="dxa"/>
            <w:shd w:val="clear" w:color="auto" w:fill="3494BA" w:themeFill="accent1"/>
          </w:tcPr>
          <w:p w14:paraId="14A5F8EC" w14:textId="77777777" w:rsidR="003641E5" w:rsidRPr="007A639A" w:rsidRDefault="003641E5" w:rsidP="003641E5">
            <w:pPr>
              <w:rPr>
                <w:b/>
                <w:color w:val="FFFFFF" w:themeColor="background1"/>
                <w:lang w:val="sl-SI"/>
              </w:rPr>
            </w:pPr>
            <w:r w:rsidRPr="007A639A">
              <w:rPr>
                <w:b/>
                <w:color w:val="FFFFFF" w:themeColor="background1"/>
                <w:lang w:val="sl-SI"/>
              </w:rPr>
              <w:t>Datum rojstva</w:t>
            </w:r>
          </w:p>
        </w:tc>
        <w:tc>
          <w:tcPr>
            <w:tcW w:w="5527" w:type="dxa"/>
          </w:tcPr>
          <w:p w14:paraId="3E4B3F50" w14:textId="77777777" w:rsidR="003641E5" w:rsidRPr="007A639A" w:rsidRDefault="003641E5" w:rsidP="003641E5">
            <w:pPr>
              <w:rPr>
                <w:b/>
                <w:lang w:val="sl-SI"/>
              </w:rPr>
            </w:pPr>
          </w:p>
          <w:p w14:paraId="67C8C823" w14:textId="77777777" w:rsidR="003641E5" w:rsidRPr="007A639A" w:rsidRDefault="003641E5" w:rsidP="003641E5">
            <w:pPr>
              <w:rPr>
                <w:b/>
                <w:lang w:val="sl-SI"/>
              </w:rPr>
            </w:pPr>
          </w:p>
        </w:tc>
      </w:tr>
      <w:tr w:rsidR="003641E5" w:rsidRPr="007A639A" w14:paraId="189D5C16" w14:textId="77777777" w:rsidTr="003641E5">
        <w:tc>
          <w:tcPr>
            <w:tcW w:w="3823" w:type="dxa"/>
            <w:shd w:val="clear" w:color="auto" w:fill="3494BA" w:themeFill="accent1"/>
          </w:tcPr>
          <w:p w14:paraId="1249A579" w14:textId="77777777" w:rsidR="003641E5" w:rsidRPr="007A639A" w:rsidRDefault="003641E5" w:rsidP="003641E5">
            <w:pPr>
              <w:rPr>
                <w:b/>
                <w:color w:val="FFFFFF" w:themeColor="background1"/>
                <w:lang w:val="sl-SI"/>
              </w:rPr>
            </w:pPr>
            <w:r w:rsidRPr="007A639A">
              <w:rPr>
                <w:b/>
                <w:color w:val="FFFFFF" w:themeColor="background1"/>
                <w:lang w:val="sl-SI"/>
              </w:rPr>
              <w:t>Kraj rojstva</w:t>
            </w:r>
          </w:p>
        </w:tc>
        <w:tc>
          <w:tcPr>
            <w:tcW w:w="5527" w:type="dxa"/>
          </w:tcPr>
          <w:p w14:paraId="2E5DDBA4" w14:textId="77777777" w:rsidR="003641E5" w:rsidRPr="007A639A" w:rsidRDefault="003641E5" w:rsidP="003641E5">
            <w:pPr>
              <w:rPr>
                <w:b/>
                <w:lang w:val="sl-SI"/>
              </w:rPr>
            </w:pPr>
          </w:p>
          <w:p w14:paraId="61BFDD65" w14:textId="77777777" w:rsidR="003641E5" w:rsidRPr="007A639A" w:rsidRDefault="003641E5" w:rsidP="003641E5">
            <w:pPr>
              <w:rPr>
                <w:b/>
                <w:lang w:val="sl-SI"/>
              </w:rPr>
            </w:pPr>
          </w:p>
        </w:tc>
      </w:tr>
      <w:tr w:rsidR="003641E5" w:rsidRPr="007A639A" w14:paraId="7FD104DE" w14:textId="77777777" w:rsidTr="003641E5">
        <w:tc>
          <w:tcPr>
            <w:tcW w:w="3823" w:type="dxa"/>
            <w:shd w:val="clear" w:color="auto" w:fill="3494BA" w:themeFill="accent1"/>
          </w:tcPr>
          <w:p w14:paraId="67E27D26" w14:textId="77777777" w:rsidR="003641E5" w:rsidRPr="007A639A" w:rsidRDefault="003641E5" w:rsidP="003641E5">
            <w:pPr>
              <w:rPr>
                <w:b/>
                <w:color w:val="FFFFFF" w:themeColor="background1"/>
                <w:lang w:val="sl-SI"/>
              </w:rPr>
            </w:pPr>
            <w:r w:rsidRPr="007A639A">
              <w:rPr>
                <w:b/>
                <w:color w:val="FFFFFF" w:themeColor="background1"/>
                <w:lang w:val="sl-SI"/>
              </w:rPr>
              <w:t>Naslov stalnega bivališča</w:t>
            </w:r>
          </w:p>
        </w:tc>
        <w:tc>
          <w:tcPr>
            <w:tcW w:w="5527" w:type="dxa"/>
          </w:tcPr>
          <w:p w14:paraId="76E80DBE" w14:textId="77777777" w:rsidR="003641E5" w:rsidRPr="007A639A" w:rsidRDefault="003641E5" w:rsidP="003641E5">
            <w:pPr>
              <w:rPr>
                <w:b/>
                <w:lang w:val="sl-SI"/>
              </w:rPr>
            </w:pPr>
          </w:p>
          <w:p w14:paraId="3F64244A" w14:textId="77777777" w:rsidR="003641E5" w:rsidRPr="007A639A" w:rsidRDefault="003641E5" w:rsidP="003641E5">
            <w:pPr>
              <w:rPr>
                <w:b/>
                <w:lang w:val="sl-SI"/>
              </w:rPr>
            </w:pPr>
          </w:p>
        </w:tc>
      </w:tr>
      <w:tr w:rsidR="003641E5" w:rsidRPr="007A639A" w14:paraId="6BC14778" w14:textId="77777777" w:rsidTr="003641E5">
        <w:tc>
          <w:tcPr>
            <w:tcW w:w="3823" w:type="dxa"/>
            <w:shd w:val="clear" w:color="auto" w:fill="3494BA" w:themeFill="accent1"/>
          </w:tcPr>
          <w:p w14:paraId="10B4BEA0" w14:textId="77777777" w:rsidR="003641E5" w:rsidRPr="007A639A" w:rsidRDefault="003641E5" w:rsidP="003641E5">
            <w:pPr>
              <w:rPr>
                <w:b/>
                <w:color w:val="FFFFFF" w:themeColor="background1"/>
                <w:lang w:val="sl-SI"/>
              </w:rPr>
            </w:pPr>
            <w:r w:rsidRPr="007A639A">
              <w:rPr>
                <w:b/>
                <w:color w:val="FFFFFF" w:themeColor="background1"/>
                <w:lang w:val="sl-SI"/>
              </w:rPr>
              <w:t>Naslov začasnega bivališča</w:t>
            </w:r>
          </w:p>
        </w:tc>
        <w:tc>
          <w:tcPr>
            <w:tcW w:w="5527" w:type="dxa"/>
          </w:tcPr>
          <w:p w14:paraId="0101AAEA" w14:textId="77777777" w:rsidR="003641E5" w:rsidRPr="007A639A" w:rsidRDefault="003641E5" w:rsidP="003641E5">
            <w:pPr>
              <w:rPr>
                <w:b/>
                <w:lang w:val="sl-SI"/>
              </w:rPr>
            </w:pPr>
          </w:p>
          <w:p w14:paraId="38067B9F" w14:textId="77777777" w:rsidR="003641E5" w:rsidRPr="007A639A" w:rsidRDefault="003641E5" w:rsidP="003641E5">
            <w:pPr>
              <w:rPr>
                <w:b/>
                <w:lang w:val="sl-SI"/>
              </w:rPr>
            </w:pPr>
          </w:p>
        </w:tc>
      </w:tr>
      <w:tr w:rsidR="003641E5" w:rsidRPr="007A639A" w14:paraId="4F6AD927" w14:textId="77777777" w:rsidTr="003641E5">
        <w:tc>
          <w:tcPr>
            <w:tcW w:w="3823" w:type="dxa"/>
            <w:shd w:val="clear" w:color="auto" w:fill="3494BA" w:themeFill="accent1"/>
          </w:tcPr>
          <w:p w14:paraId="70DFC18C" w14:textId="77777777" w:rsidR="003641E5" w:rsidRPr="007A639A" w:rsidRDefault="003641E5" w:rsidP="003641E5">
            <w:pPr>
              <w:rPr>
                <w:b/>
                <w:color w:val="FFFFFF" w:themeColor="background1"/>
                <w:lang w:val="sl-SI"/>
              </w:rPr>
            </w:pPr>
            <w:r w:rsidRPr="007A639A">
              <w:rPr>
                <w:b/>
                <w:color w:val="FFFFFF" w:themeColor="background1"/>
                <w:lang w:val="sl-SI"/>
              </w:rPr>
              <w:t>Državljanstvo</w:t>
            </w:r>
          </w:p>
        </w:tc>
        <w:tc>
          <w:tcPr>
            <w:tcW w:w="5527" w:type="dxa"/>
          </w:tcPr>
          <w:p w14:paraId="53111AE8" w14:textId="77777777" w:rsidR="003641E5" w:rsidRPr="007A639A" w:rsidRDefault="003641E5" w:rsidP="003641E5">
            <w:pPr>
              <w:rPr>
                <w:b/>
                <w:lang w:val="sl-SI"/>
              </w:rPr>
            </w:pPr>
          </w:p>
          <w:p w14:paraId="52422AA5" w14:textId="77777777" w:rsidR="003641E5" w:rsidRPr="007A639A" w:rsidRDefault="003641E5" w:rsidP="003641E5">
            <w:pPr>
              <w:rPr>
                <w:b/>
                <w:lang w:val="sl-SI"/>
              </w:rPr>
            </w:pPr>
          </w:p>
        </w:tc>
      </w:tr>
      <w:tr w:rsidR="003641E5" w:rsidRPr="007A639A" w14:paraId="79D62A95" w14:textId="77777777" w:rsidTr="003641E5">
        <w:tc>
          <w:tcPr>
            <w:tcW w:w="3823" w:type="dxa"/>
            <w:shd w:val="clear" w:color="auto" w:fill="3494BA" w:themeFill="accent1"/>
          </w:tcPr>
          <w:p w14:paraId="51198582" w14:textId="77777777" w:rsidR="003641E5" w:rsidRPr="007A639A" w:rsidRDefault="003641E5" w:rsidP="003641E5">
            <w:pPr>
              <w:rPr>
                <w:b/>
                <w:color w:val="FFFFFF" w:themeColor="background1"/>
                <w:lang w:val="sl-SI"/>
              </w:rPr>
            </w:pPr>
            <w:r w:rsidRPr="007A639A">
              <w:rPr>
                <w:b/>
                <w:color w:val="FFFFFF" w:themeColor="background1"/>
                <w:lang w:val="sl-SI"/>
              </w:rPr>
              <w:t>Prejšnji priimek</w:t>
            </w:r>
          </w:p>
        </w:tc>
        <w:tc>
          <w:tcPr>
            <w:tcW w:w="5527" w:type="dxa"/>
          </w:tcPr>
          <w:p w14:paraId="5B23ABFC" w14:textId="77777777" w:rsidR="003641E5" w:rsidRPr="007A639A" w:rsidRDefault="003641E5" w:rsidP="003641E5">
            <w:pPr>
              <w:rPr>
                <w:b/>
                <w:lang w:val="sl-SI"/>
              </w:rPr>
            </w:pPr>
          </w:p>
          <w:p w14:paraId="0289C1A3" w14:textId="77777777" w:rsidR="003641E5" w:rsidRPr="007A639A" w:rsidRDefault="003641E5" w:rsidP="003641E5">
            <w:pPr>
              <w:rPr>
                <w:b/>
                <w:lang w:val="sl-SI"/>
              </w:rPr>
            </w:pPr>
          </w:p>
        </w:tc>
      </w:tr>
      <w:tr w:rsidR="003641E5" w:rsidRPr="007F65BA" w14:paraId="76E04CA5" w14:textId="77777777" w:rsidTr="003641E5">
        <w:tc>
          <w:tcPr>
            <w:tcW w:w="3823" w:type="dxa"/>
            <w:shd w:val="clear" w:color="auto" w:fill="3494BA" w:themeFill="accent1"/>
          </w:tcPr>
          <w:p w14:paraId="282C81F4" w14:textId="77777777" w:rsidR="003641E5" w:rsidRPr="007A639A" w:rsidRDefault="003641E5" w:rsidP="003641E5">
            <w:pPr>
              <w:rPr>
                <w:b/>
                <w:color w:val="FFFFFF" w:themeColor="background1"/>
                <w:lang w:val="sl-SI"/>
              </w:rPr>
            </w:pPr>
            <w:r w:rsidRPr="007A639A">
              <w:rPr>
                <w:b/>
                <w:color w:val="FFFFFF" w:themeColor="background1"/>
                <w:lang w:val="sl-SI"/>
              </w:rPr>
              <w:t>POOBLASTILO</w:t>
            </w:r>
          </w:p>
        </w:tc>
        <w:tc>
          <w:tcPr>
            <w:tcW w:w="5527" w:type="dxa"/>
          </w:tcPr>
          <w:p w14:paraId="4E8246BB" w14:textId="5EF5A11F" w:rsidR="003641E5" w:rsidRPr="007A639A" w:rsidRDefault="003641E5" w:rsidP="0077564C">
            <w:pPr>
              <w:jc w:val="both"/>
              <w:rPr>
                <w:b/>
                <w:sz w:val="16"/>
                <w:szCs w:val="16"/>
                <w:lang w:val="sl-SI"/>
              </w:rPr>
            </w:pPr>
            <w:r w:rsidRPr="007A639A">
              <w:rPr>
                <w:b/>
                <w:sz w:val="16"/>
                <w:szCs w:val="16"/>
                <w:lang w:val="sl-SI"/>
              </w:rPr>
              <w:t xml:space="preserve">Spodaj podpisani zakoniti zastopnik </w:t>
            </w:r>
            <w:r w:rsidR="000B63D4" w:rsidRPr="007A639A">
              <w:rPr>
                <w:b/>
                <w:sz w:val="16"/>
                <w:szCs w:val="16"/>
                <w:lang w:val="sl-SI"/>
              </w:rPr>
              <w:t xml:space="preserve">oziroma član upravnega, vodstvenega ali nadzornega organa </w:t>
            </w:r>
            <w:r w:rsidR="001A590C" w:rsidRPr="007A639A">
              <w:rPr>
                <w:b/>
                <w:sz w:val="16"/>
                <w:szCs w:val="16"/>
                <w:lang w:val="sl-SI"/>
              </w:rPr>
              <w:t xml:space="preserve">ponudnika/partnerja/podizvajalca </w:t>
            </w:r>
            <w:r w:rsidRPr="007A639A">
              <w:rPr>
                <w:b/>
                <w:sz w:val="16"/>
                <w:szCs w:val="16"/>
                <w:lang w:val="sl-SI"/>
              </w:rPr>
              <w:t xml:space="preserve">naročnika </w:t>
            </w:r>
            <w:r w:rsidR="001233D2" w:rsidRPr="007A639A">
              <w:rPr>
                <w:b/>
                <w:sz w:val="16"/>
                <w:szCs w:val="16"/>
                <w:lang w:val="sl-SI"/>
              </w:rPr>
              <w:t xml:space="preserve">Univerzo </w:t>
            </w:r>
            <w:r w:rsidR="00685D03" w:rsidRPr="007A639A">
              <w:rPr>
                <w:b/>
                <w:sz w:val="16"/>
                <w:szCs w:val="16"/>
                <w:lang w:val="sl-SI"/>
              </w:rPr>
              <w:t xml:space="preserve">v Mariboru, </w:t>
            </w:r>
            <w:r w:rsidR="00AE1AFF" w:rsidRPr="007A639A">
              <w:rPr>
                <w:b/>
                <w:sz w:val="16"/>
                <w:szCs w:val="16"/>
                <w:lang w:val="sl-SI"/>
              </w:rPr>
              <w:t>Slomškov trg 15</w:t>
            </w:r>
            <w:r w:rsidRPr="007A639A">
              <w:rPr>
                <w:b/>
                <w:sz w:val="16"/>
                <w:szCs w:val="16"/>
                <w:lang w:val="sl-SI"/>
              </w:rPr>
              <w:t xml:space="preserve">, </w:t>
            </w:r>
            <w:r w:rsidR="00AE1AFF" w:rsidRPr="007A639A">
              <w:rPr>
                <w:b/>
                <w:sz w:val="16"/>
                <w:szCs w:val="16"/>
                <w:lang w:val="sl-SI"/>
              </w:rPr>
              <w:t>2000 Maribor</w:t>
            </w:r>
            <w:r w:rsidRPr="007A639A">
              <w:rPr>
                <w:b/>
                <w:sz w:val="16"/>
                <w:szCs w:val="16"/>
                <w:lang w:val="sl-SI"/>
              </w:rPr>
              <w:t xml:space="preserve"> skladno z </w:t>
            </w:r>
            <w:r w:rsidR="0077564C" w:rsidRPr="007A639A">
              <w:rPr>
                <w:b/>
                <w:sz w:val="16"/>
                <w:szCs w:val="16"/>
                <w:lang w:val="sl-SI"/>
              </w:rPr>
              <w:t>Zakonom o javnem naročanju (</w:t>
            </w:r>
            <w:r w:rsidR="002C3D93" w:rsidRPr="002C3D93">
              <w:rPr>
                <w:b/>
                <w:sz w:val="16"/>
                <w:szCs w:val="16"/>
                <w:lang w:val="sl-SI"/>
              </w:rPr>
              <w:t>Uradni list RS, št. 91/15, 14/18, 121/21, 10/22, 74/22 – odl. US, 100/22 – ZNUZSZS, 28/23, 88/23 – ZOPNN-F in 83/25 – ZOUL</w:t>
            </w:r>
            <w:r w:rsidR="0077564C" w:rsidRPr="007A639A">
              <w:rPr>
                <w:b/>
                <w:sz w:val="16"/>
                <w:szCs w:val="16"/>
                <w:lang w:val="sl-SI"/>
              </w:rPr>
              <w:t xml:space="preserve">; v nadaljevanju: ZJN-3) </w:t>
            </w:r>
            <w:r w:rsidRPr="007A639A">
              <w:rPr>
                <w:b/>
                <w:sz w:val="16"/>
                <w:szCs w:val="16"/>
                <w:lang w:val="sl-SI"/>
              </w:rPr>
              <w:t xml:space="preserve">v okviru dane </w:t>
            </w:r>
            <w:r w:rsidR="003A1F57" w:rsidRPr="007A639A">
              <w:rPr>
                <w:b/>
                <w:sz w:val="16"/>
                <w:szCs w:val="16"/>
                <w:lang w:val="sl-SI"/>
              </w:rPr>
              <w:t>ponudb</w:t>
            </w:r>
            <w:r w:rsidR="005D5418" w:rsidRPr="007A639A">
              <w:rPr>
                <w:b/>
                <w:sz w:val="16"/>
                <w:szCs w:val="16"/>
                <w:lang w:val="sl-SI"/>
              </w:rPr>
              <w:t xml:space="preserve">e </w:t>
            </w:r>
            <w:r w:rsidRPr="007A639A">
              <w:rPr>
                <w:b/>
                <w:sz w:val="16"/>
                <w:szCs w:val="16"/>
                <w:lang w:val="sl-SI"/>
              </w:rPr>
              <w:t xml:space="preserve">za javno naročilo z naslovom </w:t>
            </w:r>
            <w:r w:rsidR="002B68DA" w:rsidRPr="007A639A">
              <w:rPr>
                <w:b/>
                <w:sz w:val="16"/>
                <w:szCs w:val="16"/>
                <w:lang w:val="sl-SI"/>
              </w:rPr>
              <w:t>»</w:t>
            </w:r>
            <w:r w:rsidR="00F5286C">
              <w:rPr>
                <w:b/>
                <w:sz w:val="16"/>
                <w:szCs w:val="16"/>
                <w:lang w:val="sl-SI"/>
              </w:rPr>
              <w:t>INNOVUM - Odkup in prenova objekta Fakultete za logistiko Univerze v Mariboru z raziskovalnim centrom za logistiko</w:t>
            </w:r>
            <w:r w:rsidR="00510763" w:rsidRPr="007A639A">
              <w:rPr>
                <w:b/>
                <w:sz w:val="16"/>
                <w:szCs w:val="16"/>
                <w:lang w:val="sl-SI"/>
              </w:rPr>
              <w:t>, pri kateri se upoštevajo okoljski vidiki</w:t>
            </w:r>
            <w:r w:rsidR="002B68DA" w:rsidRPr="007A639A">
              <w:rPr>
                <w:b/>
                <w:sz w:val="16"/>
                <w:szCs w:val="16"/>
                <w:lang w:val="sl-SI"/>
              </w:rPr>
              <w:t>«</w:t>
            </w:r>
            <w:r w:rsidR="001A590C" w:rsidRPr="007A639A">
              <w:rPr>
                <w:b/>
                <w:sz w:val="16"/>
                <w:szCs w:val="16"/>
                <w:lang w:val="sl-SI"/>
              </w:rPr>
              <w:t>,</w:t>
            </w:r>
            <w:r w:rsidRPr="007A639A">
              <w:rPr>
                <w:b/>
                <w:sz w:val="16"/>
                <w:szCs w:val="16"/>
                <w:lang w:val="sl-SI"/>
              </w:rPr>
              <w:t xml:space="preserve"> pooblaščam, da za potrebe preverjanja izpolnjevanja pogojev iz </w:t>
            </w:r>
            <w:r w:rsidR="0077564C" w:rsidRPr="007A639A">
              <w:rPr>
                <w:b/>
                <w:sz w:val="16"/>
                <w:szCs w:val="16"/>
                <w:lang w:val="sl-SI"/>
              </w:rPr>
              <w:t>75</w:t>
            </w:r>
            <w:r w:rsidRPr="007A639A">
              <w:rPr>
                <w:b/>
                <w:sz w:val="16"/>
                <w:szCs w:val="16"/>
                <w:lang w:val="sl-SI"/>
              </w:rPr>
              <w:t xml:space="preserve">. člena </w:t>
            </w:r>
            <w:r w:rsidR="00104181" w:rsidRPr="007A639A">
              <w:rPr>
                <w:b/>
                <w:sz w:val="16"/>
                <w:szCs w:val="16"/>
                <w:lang w:val="sl-SI"/>
              </w:rPr>
              <w:t>ZJN-3</w:t>
            </w:r>
            <w:r w:rsidRPr="007A639A">
              <w:rPr>
                <w:b/>
                <w:sz w:val="16"/>
                <w:szCs w:val="16"/>
                <w:lang w:val="sl-SI"/>
              </w:rPr>
              <w:t xml:space="preserve"> od ustreznega organa, ki vodi evidenco citiranih podatkov, zame in za podjetje, ki ga zastopam, pridobi ustrezno potrdilo.</w:t>
            </w:r>
          </w:p>
        </w:tc>
      </w:tr>
    </w:tbl>
    <w:p w14:paraId="15E9588B" w14:textId="77777777" w:rsidR="003641E5" w:rsidRPr="007A639A" w:rsidRDefault="003641E5" w:rsidP="003641E5">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3641E5" w:rsidRPr="007A639A" w14:paraId="073315A3" w14:textId="77777777" w:rsidTr="00295916">
        <w:trPr>
          <w:trHeight w:val="70"/>
        </w:trPr>
        <w:tc>
          <w:tcPr>
            <w:tcW w:w="1696" w:type="dxa"/>
            <w:shd w:val="clear" w:color="auto" w:fill="3494BA" w:themeFill="accent1"/>
            <w:vAlign w:val="center"/>
          </w:tcPr>
          <w:p w14:paraId="33F6970D" w14:textId="77777777" w:rsidR="003641E5" w:rsidRPr="007A639A" w:rsidRDefault="003641E5" w:rsidP="00295916">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160D9D4D" w14:textId="77777777" w:rsidR="003641E5" w:rsidRPr="007A639A" w:rsidRDefault="003641E5" w:rsidP="00295916">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235842B4" w14:textId="77777777" w:rsidR="003641E5" w:rsidRPr="007A639A" w:rsidRDefault="003641E5" w:rsidP="003641E5">
            <w:pPr>
              <w:jc w:val="center"/>
              <w:rPr>
                <w:b/>
                <w:color w:val="FFFFFF" w:themeColor="background1"/>
                <w:lang w:val="sl-SI"/>
              </w:rPr>
            </w:pPr>
            <w:r w:rsidRPr="007A639A">
              <w:rPr>
                <w:b/>
                <w:color w:val="FFFFFF" w:themeColor="background1"/>
                <w:lang w:val="sl-SI"/>
              </w:rPr>
              <w:t xml:space="preserve">IME IN PRIIMEK POOBLAŠČENE OSEBE </w:t>
            </w:r>
          </w:p>
        </w:tc>
        <w:tc>
          <w:tcPr>
            <w:tcW w:w="3401" w:type="dxa"/>
            <w:shd w:val="clear" w:color="auto" w:fill="3494BA" w:themeFill="accent1"/>
            <w:vAlign w:val="center"/>
          </w:tcPr>
          <w:p w14:paraId="0C03C1EB" w14:textId="77777777" w:rsidR="003641E5" w:rsidRPr="007A639A" w:rsidRDefault="003641E5" w:rsidP="00295916">
            <w:pPr>
              <w:jc w:val="center"/>
              <w:rPr>
                <w:b/>
                <w:color w:val="FFFFFF" w:themeColor="background1"/>
                <w:lang w:val="sl-SI"/>
              </w:rPr>
            </w:pPr>
            <w:r w:rsidRPr="007A639A">
              <w:rPr>
                <w:b/>
                <w:color w:val="FFFFFF" w:themeColor="background1"/>
                <w:lang w:val="sl-SI"/>
              </w:rPr>
              <w:t>PODPIS IN ŽIG</w:t>
            </w:r>
          </w:p>
        </w:tc>
      </w:tr>
      <w:tr w:rsidR="003641E5" w:rsidRPr="007A639A" w14:paraId="07FAD692" w14:textId="77777777" w:rsidTr="00295916">
        <w:tc>
          <w:tcPr>
            <w:tcW w:w="1696" w:type="dxa"/>
          </w:tcPr>
          <w:p w14:paraId="4DD1C9B5" w14:textId="77777777" w:rsidR="003641E5" w:rsidRPr="007A639A" w:rsidRDefault="003641E5" w:rsidP="00295916">
            <w:pPr>
              <w:jc w:val="center"/>
              <w:rPr>
                <w:lang w:val="sl-SI"/>
              </w:rPr>
            </w:pPr>
          </w:p>
          <w:p w14:paraId="04340724" w14:textId="77777777" w:rsidR="003641E5" w:rsidRPr="007A639A" w:rsidRDefault="003641E5" w:rsidP="00295916">
            <w:pPr>
              <w:jc w:val="center"/>
              <w:rPr>
                <w:lang w:val="sl-SI"/>
              </w:rPr>
            </w:pPr>
          </w:p>
          <w:p w14:paraId="5B029025" w14:textId="77777777" w:rsidR="003641E5" w:rsidRPr="007A639A" w:rsidRDefault="003641E5" w:rsidP="00295916">
            <w:pPr>
              <w:jc w:val="center"/>
              <w:rPr>
                <w:lang w:val="sl-SI"/>
              </w:rPr>
            </w:pPr>
          </w:p>
          <w:p w14:paraId="0C60D1C2" w14:textId="77777777" w:rsidR="003641E5" w:rsidRPr="007A639A" w:rsidRDefault="003641E5" w:rsidP="00295916">
            <w:pPr>
              <w:jc w:val="center"/>
              <w:rPr>
                <w:lang w:val="sl-SI"/>
              </w:rPr>
            </w:pPr>
          </w:p>
        </w:tc>
        <w:tc>
          <w:tcPr>
            <w:tcW w:w="1701" w:type="dxa"/>
          </w:tcPr>
          <w:p w14:paraId="795BABAE" w14:textId="77777777" w:rsidR="003641E5" w:rsidRPr="007A639A" w:rsidRDefault="003641E5" w:rsidP="00295916">
            <w:pPr>
              <w:jc w:val="center"/>
              <w:rPr>
                <w:lang w:val="sl-SI"/>
              </w:rPr>
            </w:pPr>
          </w:p>
        </w:tc>
        <w:tc>
          <w:tcPr>
            <w:tcW w:w="2552" w:type="dxa"/>
          </w:tcPr>
          <w:p w14:paraId="4CD638DB" w14:textId="77777777" w:rsidR="003641E5" w:rsidRPr="007A639A" w:rsidRDefault="003641E5" w:rsidP="00295916">
            <w:pPr>
              <w:jc w:val="center"/>
              <w:rPr>
                <w:lang w:val="sl-SI"/>
              </w:rPr>
            </w:pPr>
          </w:p>
        </w:tc>
        <w:tc>
          <w:tcPr>
            <w:tcW w:w="3401" w:type="dxa"/>
          </w:tcPr>
          <w:p w14:paraId="51501322" w14:textId="77777777" w:rsidR="003641E5" w:rsidRPr="007A639A" w:rsidRDefault="003641E5" w:rsidP="00295916">
            <w:pPr>
              <w:jc w:val="center"/>
              <w:rPr>
                <w:lang w:val="sl-SI"/>
              </w:rPr>
            </w:pPr>
          </w:p>
        </w:tc>
      </w:tr>
    </w:tbl>
    <w:p w14:paraId="3D066300" w14:textId="77777777" w:rsidR="005E0FA6" w:rsidRDefault="005E0FA6" w:rsidP="003641E5">
      <w:pPr>
        <w:jc w:val="center"/>
        <w:rPr>
          <w:b/>
          <w:bCs/>
          <w:lang w:val="sl-SI"/>
        </w:rPr>
      </w:pPr>
      <w:bookmarkStart w:id="75" w:name="_Toc257882324"/>
      <w:bookmarkStart w:id="76" w:name="_Toc259533273"/>
      <w:bookmarkStart w:id="77" w:name="_Toc260661540"/>
      <w:bookmarkStart w:id="78" w:name="_Toc260661623"/>
      <w:bookmarkStart w:id="79" w:name="_Toc260661706"/>
      <w:bookmarkStart w:id="80" w:name="_Toc260661789"/>
      <w:bookmarkStart w:id="81" w:name="_Toc278796641"/>
      <w:bookmarkStart w:id="82" w:name="_Toc281221898"/>
      <w:bookmarkStart w:id="83" w:name="_Toc286928219"/>
      <w:bookmarkStart w:id="84" w:name="_Toc286928397"/>
      <w:bookmarkStart w:id="85" w:name="_Toc286928486"/>
      <w:bookmarkStart w:id="86" w:name="_Toc286990063"/>
      <w:bookmarkStart w:id="87" w:name="_Toc286990153"/>
      <w:bookmarkStart w:id="88" w:name="_Toc286990244"/>
      <w:bookmarkStart w:id="89" w:name="_Toc286990334"/>
      <w:bookmarkStart w:id="90" w:name="_Toc286990424"/>
      <w:bookmarkStart w:id="91" w:name="_Toc286990604"/>
      <w:bookmarkStart w:id="92" w:name="_Toc289012553"/>
      <w:bookmarkStart w:id="93" w:name="_Toc289012643"/>
      <w:bookmarkStart w:id="94" w:name="_Toc289012733"/>
      <w:bookmarkStart w:id="95" w:name="_Toc289012823"/>
      <w:bookmarkStart w:id="96" w:name="_Toc314578589"/>
      <w:bookmarkStart w:id="97" w:name="_Toc314579047"/>
      <w:bookmarkStart w:id="98" w:name="_Toc314579336"/>
      <w:bookmarkStart w:id="99" w:name="_Toc314638254"/>
      <w:bookmarkStart w:id="100" w:name="_Toc314638660"/>
      <w:bookmarkStart w:id="101" w:name="_Toc314638744"/>
      <w:bookmarkStart w:id="102" w:name="_Toc314650597"/>
      <w:bookmarkStart w:id="103" w:name="_Toc317171582"/>
      <w:bookmarkStart w:id="104" w:name="_Toc317175109"/>
      <w:bookmarkStart w:id="105" w:name="_Toc327347311"/>
      <w:bookmarkStart w:id="106" w:name="_Toc335394792"/>
      <w:bookmarkStart w:id="107" w:name="_Toc337027514"/>
      <w:bookmarkStart w:id="108" w:name="_Toc337029849"/>
      <w:bookmarkStart w:id="109" w:name="_Toc337131189"/>
      <w:bookmarkStart w:id="110" w:name="_Toc337131469"/>
      <w:bookmarkStart w:id="111" w:name="_Toc337633204"/>
      <w:bookmarkStart w:id="112" w:name="_Toc350867105"/>
      <w:bookmarkStart w:id="113" w:name="_Toc350867223"/>
      <w:bookmarkStart w:id="114" w:name="_Toc350867341"/>
      <w:bookmarkStart w:id="115" w:name="_Toc362597568"/>
      <w:bookmarkStart w:id="116" w:name="_Toc362597938"/>
      <w:bookmarkStart w:id="117" w:name="_Toc362598011"/>
      <w:bookmarkStart w:id="118" w:name="_Toc362598084"/>
      <w:bookmarkStart w:id="119" w:name="_Toc362598157"/>
      <w:bookmarkStart w:id="120" w:name="_Toc362598230"/>
      <w:bookmarkStart w:id="121" w:name="_Toc362598573"/>
      <w:bookmarkStart w:id="122" w:name="_Toc362598813"/>
    </w:p>
    <w:p w14:paraId="4333F1D7" w14:textId="443E24BD" w:rsidR="00391B6F" w:rsidRPr="00391B6F" w:rsidRDefault="00391B6F" w:rsidP="00391B6F">
      <w:pPr>
        <w:jc w:val="center"/>
        <w:rPr>
          <w:b/>
          <w:i/>
          <w:color w:val="3494BA" w:themeColor="accent1"/>
          <w:sz w:val="16"/>
          <w:szCs w:val="16"/>
          <w:lang w:val="sl-SI"/>
        </w:rPr>
      </w:pPr>
      <w:r w:rsidRPr="003F38AF">
        <w:rPr>
          <w:b/>
          <w:i/>
          <w:color w:val="3494BA" w:themeColor="accent1"/>
          <w:sz w:val="16"/>
          <w:szCs w:val="16"/>
          <w:lang w:val="sl-SI"/>
        </w:rPr>
        <w:t>OBRAZEC JE POTREBNO PREDLOŽITI ZA VSE OSEBE, KI SO ČLANICE UPRAVNEGA, VODSTVENEGA ALI NADZORNEGA ORGANA PONUDNIKA/PODIZVAJALCA ALI KI IMAJO POOBLASTILA ZA NJEGOVO ZASTOPANJE ALI ODLOČANJE ALI NADZOR V NJEM</w:t>
      </w:r>
    </w:p>
    <w:p w14:paraId="3910C72D" w14:textId="77777777" w:rsidR="005E0FA6" w:rsidRPr="007A639A" w:rsidRDefault="003641E5" w:rsidP="003641E5">
      <w:pPr>
        <w:jc w:val="center"/>
        <w:rPr>
          <w:bCs/>
          <w:i/>
          <w:color w:val="3494BA" w:themeColor="accent1"/>
          <w:sz w:val="16"/>
          <w:szCs w:val="16"/>
          <w:lang w:val="sl-SI"/>
        </w:rPr>
      </w:pPr>
      <w:r w:rsidRPr="007A639A">
        <w:rPr>
          <w:bCs/>
          <w:i/>
          <w:color w:val="3494BA" w:themeColor="accent1"/>
          <w:sz w:val="16"/>
          <w:szCs w:val="16"/>
          <w:lang w:val="sl-SI"/>
        </w:rPr>
        <w:t>V primeru</w:t>
      </w:r>
      <w:r w:rsidR="00AA42FD" w:rsidRPr="007A639A">
        <w:rPr>
          <w:bCs/>
          <w:i/>
          <w:color w:val="3494BA" w:themeColor="accent1"/>
          <w:sz w:val="16"/>
          <w:szCs w:val="16"/>
          <w:lang w:val="sl-SI"/>
        </w:rPr>
        <w:t>,</w:t>
      </w:r>
      <w:r w:rsidRPr="007A639A">
        <w:rPr>
          <w:bCs/>
          <w:i/>
          <w:color w:val="3494BA" w:themeColor="accent1"/>
          <w:sz w:val="16"/>
          <w:szCs w:val="16"/>
          <w:lang w:val="sl-SI"/>
        </w:rPr>
        <w:t xml:space="preserve"> da </w:t>
      </w:r>
      <w:r w:rsidR="003A1F57" w:rsidRPr="007A639A">
        <w:rPr>
          <w:bCs/>
          <w:i/>
          <w:color w:val="3494BA" w:themeColor="accent1"/>
          <w:sz w:val="16"/>
          <w:szCs w:val="16"/>
          <w:lang w:val="sl-SI"/>
        </w:rPr>
        <w:t>ponudnik</w:t>
      </w:r>
      <w:r w:rsidR="005D5418" w:rsidRPr="007A639A">
        <w:rPr>
          <w:bCs/>
          <w:i/>
          <w:color w:val="3494BA" w:themeColor="accent1"/>
          <w:sz w:val="16"/>
          <w:szCs w:val="16"/>
          <w:lang w:val="sl-SI"/>
        </w:rPr>
        <w:t xml:space="preserve"> </w:t>
      </w:r>
      <w:r w:rsidRPr="007A639A">
        <w:rPr>
          <w:bCs/>
          <w:i/>
          <w:color w:val="3494BA" w:themeColor="accent1"/>
          <w:sz w:val="16"/>
          <w:szCs w:val="16"/>
          <w:lang w:val="sl-SI"/>
        </w:rPr>
        <w:t>potrebuje več obrazcev, jih lahko razmnoži.</w:t>
      </w:r>
    </w:p>
    <w:p w14:paraId="53B5CA76" w14:textId="77777777" w:rsidR="00A646B7" w:rsidRDefault="00A646B7" w:rsidP="003641E5">
      <w:pPr>
        <w:jc w:val="center"/>
        <w:rPr>
          <w:bCs/>
          <w:i/>
          <w:color w:val="3494BA" w:themeColor="accent1"/>
          <w:sz w:val="16"/>
          <w:szCs w:val="16"/>
          <w:lang w:val="sl-SI"/>
        </w:rPr>
      </w:pPr>
      <w:r w:rsidRPr="007A639A">
        <w:rPr>
          <w:bCs/>
          <w:i/>
          <w:color w:val="3494BA" w:themeColor="accent1"/>
          <w:sz w:val="16"/>
          <w:szCs w:val="16"/>
          <w:lang w:val="sl-SI"/>
        </w:rPr>
        <w:t>V primeru ponudbe</w:t>
      </w:r>
      <w:r w:rsidR="009214D4" w:rsidRPr="007A639A">
        <w:rPr>
          <w:bCs/>
          <w:i/>
          <w:color w:val="3494BA" w:themeColor="accent1"/>
          <w:sz w:val="16"/>
          <w:szCs w:val="16"/>
          <w:lang w:val="sl-SI"/>
        </w:rPr>
        <w:t>,</w:t>
      </w:r>
      <w:r w:rsidR="00EB5D7B" w:rsidRPr="007A639A">
        <w:rPr>
          <w:bCs/>
          <w:i/>
          <w:color w:val="3494BA" w:themeColor="accent1"/>
          <w:sz w:val="16"/>
          <w:szCs w:val="16"/>
          <w:lang w:val="sl-SI"/>
        </w:rPr>
        <w:t xml:space="preserve"> v kateri ponudnik nastopa s partnerji in/ali podizvajalci</w:t>
      </w:r>
      <w:r w:rsidR="009214D4" w:rsidRPr="007A639A">
        <w:rPr>
          <w:bCs/>
          <w:i/>
          <w:color w:val="3494BA" w:themeColor="accent1"/>
          <w:sz w:val="16"/>
          <w:szCs w:val="16"/>
          <w:lang w:val="sl-SI"/>
        </w:rPr>
        <w:t>,</w:t>
      </w:r>
      <w:r w:rsidR="00EB5D7B" w:rsidRPr="007A639A">
        <w:rPr>
          <w:bCs/>
          <w:i/>
          <w:color w:val="3494BA" w:themeColor="accent1"/>
          <w:sz w:val="16"/>
          <w:szCs w:val="16"/>
          <w:lang w:val="sl-SI"/>
        </w:rPr>
        <w:t xml:space="preserve"> je potrebno navedeno pooblastilo predložiti tudi za </w:t>
      </w:r>
      <w:r w:rsidR="009214D4" w:rsidRPr="007A639A">
        <w:rPr>
          <w:bCs/>
          <w:i/>
          <w:color w:val="3494BA" w:themeColor="accent1"/>
          <w:sz w:val="16"/>
          <w:szCs w:val="16"/>
          <w:lang w:val="sl-SI"/>
        </w:rPr>
        <w:t xml:space="preserve">vse </w:t>
      </w:r>
      <w:r w:rsidR="00EB5D7B" w:rsidRPr="007A639A">
        <w:rPr>
          <w:bCs/>
          <w:i/>
          <w:color w:val="3494BA" w:themeColor="accent1"/>
          <w:sz w:val="16"/>
          <w:szCs w:val="16"/>
          <w:lang w:val="sl-SI"/>
        </w:rPr>
        <w:t>partnerje in podizvajalce</w:t>
      </w:r>
      <w:r w:rsidRPr="007A639A">
        <w:rPr>
          <w:bCs/>
          <w:i/>
          <w:color w:val="3494BA" w:themeColor="accent1"/>
          <w:sz w:val="16"/>
          <w:szCs w:val="16"/>
          <w:lang w:val="sl-SI"/>
        </w:rPr>
        <w:t>.</w:t>
      </w:r>
    </w:p>
    <w:p w14:paraId="0E0C733D" w14:textId="77777777" w:rsidR="009F4206" w:rsidRDefault="009F4206" w:rsidP="003641E5">
      <w:pPr>
        <w:jc w:val="center"/>
        <w:rPr>
          <w:bCs/>
          <w:i/>
          <w:color w:val="3494BA" w:themeColor="accent1"/>
          <w:sz w:val="16"/>
          <w:szCs w:val="16"/>
          <w:lang w:val="sl-SI"/>
        </w:rPr>
      </w:pPr>
    </w:p>
    <w:p w14:paraId="544646DC" w14:textId="77777777" w:rsidR="009F4206" w:rsidRDefault="009F4206" w:rsidP="003641E5">
      <w:pPr>
        <w:jc w:val="center"/>
        <w:rPr>
          <w:bCs/>
          <w:i/>
          <w:color w:val="3494BA" w:themeColor="accent1"/>
          <w:sz w:val="16"/>
          <w:szCs w:val="16"/>
          <w:lang w:val="sl-SI"/>
        </w:rPr>
      </w:pPr>
    </w:p>
    <w:p w14:paraId="4FD7FA87" w14:textId="77777777" w:rsidR="009F4206" w:rsidRPr="007A639A" w:rsidRDefault="009F4206" w:rsidP="003641E5">
      <w:pPr>
        <w:jc w:val="center"/>
        <w:rPr>
          <w:bCs/>
          <w:i/>
          <w:color w:val="3494BA" w:themeColor="accent1"/>
          <w:sz w:val="16"/>
          <w:szCs w:val="16"/>
          <w:lang w:val="sl-SI"/>
        </w:rPr>
      </w:pPr>
    </w:p>
    <w:p w14:paraId="104CEED8" w14:textId="77777777" w:rsidR="00412DC3" w:rsidRPr="007A639A" w:rsidRDefault="00412DC3" w:rsidP="00BD1473">
      <w:pPr>
        <w:pStyle w:val="Naslov2"/>
        <w:numPr>
          <w:ilvl w:val="1"/>
          <w:numId w:val="1"/>
        </w:numPr>
        <w:rPr>
          <w:rFonts w:asciiTheme="minorHAnsi" w:hAnsiTheme="minorHAnsi"/>
          <w:lang w:val="sl-SI"/>
        </w:rPr>
      </w:pPr>
      <w:bookmarkStart w:id="123" w:name="_Toc499645645"/>
      <w:bookmarkStart w:id="124" w:name="_Toc231547926"/>
      <w:bookmarkStart w:id="125" w:name="_Toc290361084"/>
      <w:bookmarkStart w:id="126" w:name="_Toc290361152"/>
      <w:bookmarkStart w:id="127" w:name="_Toc290361275"/>
      <w:bookmarkStart w:id="128" w:name="_Toc290361382"/>
      <w:bookmarkStart w:id="129" w:name="_Toc290885178"/>
      <w:bookmarkStart w:id="130" w:name="_Toc290885300"/>
      <w:bookmarkStart w:id="131" w:name="_Toc290886250"/>
      <w:bookmarkStart w:id="132" w:name="_Toc290887324"/>
      <w:bookmarkStart w:id="133" w:name="_Toc290887433"/>
      <w:bookmarkStart w:id="134" w:name="_Toc297628913"/>
      <w:bookmarkStart w:id="135" w:name="_Toc337131191"/>
      <w:bookmarkStart w:id="136" w:name="_Toc337131471"/>
      <w:bookmarkStart w:id="137" w:name="_Toc337633206"/>
      <w:bookmarkStart w:id="138" w:name="_Toc350867114"/>
      <w:bookmarkStart w:id="139" w:name="_Toc350867232"/>
      <w:bookmarkStart w:id="140" w:name="_Toc350867350"/>
      <w:bookmarkStart w:id="141" w:name="_Toc257882338"/>
      <w:bookmarkStart w:id="142" w:name="_Toc259533288"/>
      <w:bookmarkStart w:id="143" w:name="_Toc260661554"/>
      <w:bookmarkStart w:id="144" w:name="_Toc260661637"/>
      <w:bookmarkStart w:id="145" w:name="_Toc260661720"/>
      <w:bookmarkStart w:id="146" w:name="_Toc260661803"/>
      <w:bookmarkStart w:id="147" w:name="_Toc278796654"/>
      <w:bookmarkStart w:id="148" w:name="_Toc281221912"/>
      <w:bookmarkStart w:id="149" w:name="_Toc286928236"/>
      <w:bookmarkStart w:id="150" w:name="_Toc286928414"/>
      <w:bookmarkStart w:id="151" w:name="_Toc286928503"/>
      <w:bookmarkStart w:id="152" w:name="_Toc286990080"/>
      <w:bookmarkStart w:id="153" w:name="_Toc286990170"/>
      <w:bookmarkStart w:id="154" w:name="_Toc286990261"/>
      <w:bookmarkStart w:id="155" w:name="_Toc286990351"/>
      <w:bookmarkStart w:id="156" w:name="_Toc286990441"/>
      <w:bookmarkStart w:id="157" w:name="_Toc286990621"/>
      <w:bookmarkStart w:id="158" w:name="_Toc289012570"/>
      <w:bookmarkStart w:id="159" w:name="_Toc289012660"/>
      <w:bookmarkStart w:id="160" w:name="_Toc289012750"/>
      <w:bookmarkStart w:id="161" w:name="_Toc289012840"/>
      <w:bookmarkStart w:id="162" w:name="_Toc314578602"/>
      <w:bookmarkStart w:id="163" w:name="_Toc314579060"/>
      <w:bookmarkStart w:id="164" w:name="_Toc314579349"/>
      <w:bookmarkStart w:id="165" w:name="_Toc314638267"/>
      <w:bookmarkStart w:id="166" w:name="_Toc314638673"/>
      <w:bookmarkStart w:id="167" w:name="_Toc314638757"/>
      <w:bookmarkStart w:id="168" w:name="_Toc314650610"/>
      <w:bookmarkStart w:id="169" w:name="_Toc317171598"/>
      <w:bookmarkStart w:id="170" w:name="_Toc317175125"/>
      <w:bookmarkStart w:id="171" w:name="_Toc327347326"/>
      <w:bookmarkStart w:id="172" w:name="_Toc335394805"/>
      <w:bookmarkStart w:id="173" w:name="_Toc337027521"/>
      <w:bookmarkStart w:id="174" w:name="_Toc33702985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7A639A">
        <w:rPr>
          <w:rFonts w:asciiTheme="minorHAnsi" w:hAnsiTheme="minorHAnsi"/>
          <w:lang w:val="sl-SI"/>
        </w:rPr>
        <w:lastRenderedPageBreak/>
        <w:t>PODATKI O KADROVSKIH ZMOGLJIVOSTIH</w:t>
      </w:r>
      <w:bookmarkEnd w:id="123"/>
      <w:bookmarkEnd w:id="124"/>
    </w:p>
    <w:p w14:paraId="3B82B835" w14:textId="77777777" w:rsidR="00412DC3" w:rsidRDefault="00412DC3" w:rsidP="00412DC3">
      <w:pPr>
        <w:pStyle w:val="Odstavekseznama"/>
        <w:ind w:left="360"/>
        <w:rPr>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114"/>
        <w:gridCol w:w="3118"/>
        <w:gridCol w:w="3119"/>
      </w:tblGrid>
      <w:tr w:rsidR="002C3D93" w:rsidRPr="007A639A" w14:paraId="6AA749B9" w14:textId="77777777" w:rsidTr="009770B1">
        <w:tc>
          <w:tcPr>
            <w:tcW w:w="3114" w:type="dxa"/>
            <w:shd w:val="clear" w:color="auto" w:fill="3494BA" w:themeFill="accent1"/>
          </w:tcPr>
          <w:p w14:paraId="2F4D1AAA" w14:textId="77777777" w:rsidR="002C3D93" w:rsidRPr="007A639A" w:rsidRDefault="002C3D93" w:rsidP="009770B1">
            <w:pPr>
              <w:rPr>
                <w:b/>
                <w:color w:val="FFFFFF" w:themeColor="background1"/>
                <w:lang w:val="sl-SI"/>
              </w:rPr>
            </w:pPr>
            <w:r w:rsidRPr="007A639A">
              <w:rPr>
                <w:b/>
                <w:color w:val="FFFFFF" w:themeColor="background1"/>
                <w:lang w:val="sl-SI"/>
              </w:rPr>
              <w:t>VLOGA V PONUDBI</w:t>
            </w:r>
          </w:p>
        </w:tc>
        <w:tc>
          <w:tcPr>
            <w:tcW w:w="6237" w:type="dxa"/>
            <w:gridSpan w:val="2"/>
          </w:tcPr>
          <w:p w14:paraId="3C04C958" w14:textId="77777777" w:rsidR="002C3D93" w:rsidRPr="007A639A" w:rsidRDefault="002C3D93" w:rsidP="009770B1">
            <w:pPr>
              <w:jc w:val="center"/>
              <w:rPr>
                <w:b/>
                <w:lang w:val="sl-SI"/>
              </w:rPr>
            </w:pPr>
          </w:p>
          <w:p w14:paraId="4CDE0814" w14:textId="77777777" w:rsidR="002C3D93" w:rsidRDefault="009871FD" w:rsidP="009770B1">
            <w:pPr>
              <w:jc w:val="center"/>
              <w:rPr>
                <w:b/>
                <w:lang w:val="sl-SI"/>
              </w:rPr>
            </w:pPr>
            <w:r w:rsidRPr="009871FD">
              <w:rPr>
                <w:b/>
                <w:lang w:val="sl-SI"/>
              </w:rPr>
              <w:t xml:space="preserve">VODJO PROJEKTIRANJA </w:t>
            </w:r>
          </w:p>
          <w:p w14:paraId="6F5D5589" w14:textId="7156CBC5" w:rsidR="009871FD" w:rsidRPr="007A639A" w:rsidRDefault="009871FD" w:rsidP="009770B1">
            <w:pPr>
              <w:jc w:val="center"/>
              <w:rPr>
                <w:b/>
                <w:lang w:val="sl-SI"/>
              </w:rPr>
            </w:pPr>
          </w:p>
        </w:tc>
      </w:tr>
      <w:tr w:rsidR="002C3D93" w:rsidRPr="007A639A" w14:paraId="3C770085" w14:textId="77777777" w:rsidTr="009770B1">
        <w:tc>
          <w:tcPr>
            <w:tcW w:w="3114" w:type="dxa"/>
            <w:shd w:val="clear" w:color="auto" w:fill="3494BA" w:themeFill="accent1"/>
          </w:tcPr>
          <w:p w14:paraId="2EC44036" w14:textId="77777777" w:rsidR="002C3D93" w:rsidRPr="007A639A" w:rsidRDefault="002C3D93" w:rsidP="009770B1">
            <w:pPr>
              <w:rPr>
                <w:b/>
                <w:color w:val="FFFFFF" w:themeColor="background1"/>
                <w:lang w:val="sl-SI"/>
              </w:rPr>
            </w:pPr>
            <w:r w:rsidRPr="007A639A">
              <w:rPr>
                <w:b/>
                <w:color w:val="FFFFFF" w:themeColor="background1"/>
                <w:lang w:val="sl-SI"/>
              </w:rPr>
              <w:t>IME IN PRIIMEK</w:t>
            </w:r>
          </w:p>
        </w:tc>
        <w:tc>
          <w:tcPr>
            <w:tcW w:w="6237" w:type="dxa"/>
            <w:gridSpan w:val="2"/>
          </w:tcPr>
          <w:p w14:paraId="39E010B7" w14:textId="77777777" w:rsidR="002C3D93" w:rsidRPr="007A639A" w:rsidRDefault="002C3D93" w:rsidP="009770B1">
            <w:pPr>
              <w:rPr>
                <w:b/>
                <w:lang w:val="sl-SI"/>
              </w:rPr>
            </w:pPr>
          </w:p>
          <w:p w14:paraId="63EDFFB0" w14:textId="77777777" w:rsidR="002C3D93" w:rsidRPr="007A639A" w:rsidRDefault="002C3D93" w:rsidP="009770B1">
            <w:pPr>
              <w:rPr>
                <w:b/>
                <w:lang w:val="sl-SI"/>
              </w:rPr>
            </w:pPr>
          </w:p>
        </w:tc>
      </w:tr>
      <w:tr w:rsidR="002C3D93" w:rsidRPr="007A639A" w14:paraId="43DD515B" w14:textId="77777777" w:rsidTr="009770B1">
        <w:tc>
          <w:tcPr>
            <w:tcW w:w="3114" w:type="dxa"/>
            <w:shd w:val="clear" w:color="auto" w:fill="3494BA" w:themeFill="accent1"/>
          </w:tcPr>
          <w:p w14:paraId="3C5BB247" w14:textId="77777777" w:rsidR="002C3D93" w:rsidRPr="007A639A" w:rsidRDefault="002C3D93" w:rsidP="009770B1">
            <w:pPr>
              <w:rPr>
                <w:b/>
                <w:color w:val="FFFFFF" w:themeColor="background1"/>
                <w:lang w:val="sl-SI"/>
              </w:rPr>
            </w:pPr>
            <w:r w:rsidRPr="007A639A">
              <w:rPr>
                <w:b/>
                <w:color w:val="FFFFFF" w:themeColor="background1"/>
                <w:lang w:val="sl-SI"/>
              </w:rPr>
              <w:t xml:space="preserve">DELOVNE IZKUŠNJE </w:t>
            </w:r>
          </w:p>
          <w:p w14:paraId="24D31DF8" w14:textId="77777777" w:rsidR="002C3D93" w:rsidRPr="007A639A" w:rsidRDefault="002C3D93" w:rsidP="009770B1">
            <w:pPr>
              <w:rPr>
                <w:color w:val="FFFFFF" w:themeColor="background1"/>
                <w:lang w:val="sl-SI"/>
              </w:rPr>
            </w:pPr>
            <w:r w:rsidRPr="007A639A">
              <w:rPr>
                <w:color w:val="FFFFFF" w:themeColor="background1"/>
                <w:lang w:val="sl-SI"/>
              </w:rPr>
              <w:t>(v letih)</w:t>
            </w:r>
          </w:p>
        </w:tc>
        <w:tc>
          <w:tcPr>
            <w:tcW w:w="6237" w:type="dxa"/>
            <w:gridSpan w:val="2"/>
          </w:tcPr>
          <w:p w14:paraId="52317435" w14:textId="77777777" w:rsidR="002C3D93" w:rsidRPr="007A639A" w:rsidRDefault="002C3D93" w:rsidP="009770B1">
            <w:pPr>
              <w:rPr>
                <w:b/>
                <w:lang w:val="sl-SI"/>
              </w:rPr>
            </w:pPr>
          </w:p>
          <w:p w14:paraId="4E43E92C" w14:textId="77777777" w:rsidR="002C3D93" w:rsidRPr="007A639A" w:rsidRDefault="002C3D93" w:rsidP="009770B1">
            <w:pPr>
              <w:rPr>
                <w:b/>
                <w:lang w:val="sl-SI"/>
              </w:rPr>
            </w:pPr>
          </w:p>
          <w:p w14:paraId="1E55279C" w14:textId="77777777" w:rsidR="002C3D93" w:rsidRPr="007A639A" w:rsidRDefault="002C3D93" w:rsidP="009770B1">
            <w:pPr>
              <w:rPr>
                <w:b/>
                <w:lang w:val="sl-SI"/>
              </w:rPr>
            </w:pPr>
          </w:p>
        </w:tc>
      </w:tr>
      <w:tr w:rsidR="002C3D93" w:rsidRPr="007A639A" w14:paraId="5EC99576" w14:textId="77777777" w:rsidTr="009770B1">
        <w:tc>
          <w:tcPr>
            <w:tcW w:w="3114" w:type="dxa"/>
            <w:shd w:val="clear" w:color="auto" w:fill="3494BA" w:themeFill="accent1"/>
          </w:tcPr>
          <w:p w14:paraId="1C86E70E" w14:textId="77777777" w:rsidR="002C3D93" w:rsidRPr="007A639A" w:rsidRDefault="002C3D93" w:rsidP="009770B1">
            <w:pPr>
              <w:rPr>
                <w:b/>
                <w:color w:val="FFFFFF" w:themeColor="background1"/>
                <w:lang w:val="sl-SI"/>
              </w:rPr>
            </w:pPr>
            <w:r w:rsidRPr="007A639A">
              <w:rPr>
                <w:b/>
                <w:color w:val="FFFFFF" w:themeColor="background1"/>
                <w:lang w:val="sl-SI"/>
              </w:rPr>
              <w:t>IZPOLNJEVANJE POGOJEV ZA VPIS V PRISTOJNO ZBORNICO</w:t>
            </w:r>
          </w:p>
        </w:tc>
        <w:tc>
          <w:tcPr>
            <w:tcW w:w="3118" w:type="dxa"/>
            <w:vAlign w:val="center"/>
          </w:tcPr>
          <w:p w14:paraId="7E5AB323" w14:textId="77777777" w:rsidR="002C3D93" w:rsidRPr="007A639A" w:rsidRDefault="002C3D93" w:rsidP="009770B1">
            <w:pPr>
              <w:jc w:val="center"/>
              <w:rPr>
                <w:b/>
                <w:lang w:val="sl-SI"/>
              </w:rPr>
            </w:pPr>
            <w:r w:rsidRPr="007A639A">
              <w:rPr>
                <w:b/>
                <w:lang w:val="sl-SI"/>
              </w:rPr>
              <w:t>DA</w:t>
            </w:r>
          </w:p>
        </w:tc>
        <w:tc>
          <w:tcPr>
            <w:tcW w:w="3119" w:type="dxa"/>
            <w:vAlign w:val="center"/>
          </w:tcPr>
          <w:p w14:paraId="7897489D" w14:textId="77777777" w:rsidR="002C3D93" w:rsidRPr="007A639A" w:rsidRDefault="002C3D93" w:rsidP="009770B1">
            <w:pPr>
              <w:jc w:val="center"/>
              <w:rPr>
                <w:b/>
                <w:lang w:val="sl-SI"/>
              </w:rPr>
            </w:pPr>
            <w:r w:rsidRPr="007A639A">
              <w:rPr>
                <w:b/>
                <w:lang w:val="sl-SI"/>
              </w:rPr>
              <w:t>NE</w:t>
            </w:r>
          </w:p>
        </w:tc>
      </w:tr>
      <w:tr w:rsidR="002C3D93" w:rsidRPr="007F65BA" w14:paraId="0C06F415" w14:textId="77777777" w:rsidTr="009770B1">
        <w:tc>
          <w:tcPr>
            <w:tcW w:w="3114" w:type="dxa"/>
            <w:shd w:val="clear" w:color="auto" w:fill="3494BA" w:themeFill="accent1"/>
          </w:tcPr>
          <w:p w14:paraId="7677B564" w14:textId="77777777" w:rsidR="002C3D93" w:rsidRPr="007A639A" w:rsidRDefault="002C3D93" w:rsidP="009770B1">
            <w:pPr>
              <w:rPr>
                <w:b/>
                <w:color w:val="FFFFFF" w:themeColor="background1"/>
                <w:lang w:val="sl-SI"/>
              </w:rPr>
            </w:pPr>
            <w:r w:rsidRPr="007A639A">
              <w:rPr>
                <w:b/>
                <w:color w:val="FFFFFF" w:themeColor="background1"/>
                <w:lang w:val="sl-SI"/>
              </w:rPr>
              <w:t>ŠTEVILKA VPISA V IMENIK PRISTOJNE ZBORNICE</w:t>
            </w:r>
          </w:p>
        </w:tc>
        <w:tc>
          <w:tcPr>
            <w:tcW w:w="6237" w:type="dxa"/>
            <w:gridSpan w:val="2"/>
            <w:vAlign w:val="center"/>
          </w:tcPr>
          <w:p w14:paraId="6976C240" w14:textId="77777777" w:rsidR="002C3D93" w:rsidRPr="007A639A" w:rsidRDefault="002C3D93" w:rsidP="009770B1">
            <w:pPr>
              <w:jc w:val="center"/>
              <w:rPr>
                <w:b/>
                <w:lang w:val="sl-SI"/>
              </w:rPr>
            </w:pPr>
          </w:p>
        </w:tc>
      </w:tr>
      <w:tr w:rsidR="002C3D93" w:rsidRPr="007A639A" w14:paraId="55E8F877" w14:textId="77777777" w:rsidTr="009871FD">
        <w:trPr>
          <w:trHeight w:val="1572"/>
        </w:trPr>
        <w:tc>
          <w:tcPr>
            <w:tcW w:w="3114" w:type="dxa"/>
            <w:shd w:val="clear" w:color="auto" w:fill="3494BA" w:themeFill="accent1"/>
          </w:tcPr>
          <w:p w14:paraId="01CE9383" w14:textId="77777777" w:rsidR="002C3D93" w:rsidRPr="007A639A" w:rsidRDefault="002C3D93" w:rsidP="009770B1">
            <w:pPr>
              <w:rPr>
                <w:b/>
                <w:color w:val="FFFFFF" w:themeColor="background1"/>
                <w:lang w:val="sl-SI"/>
              </w:rPr>
            </w:pPr>
            <w:r w:rsidRPr="007A639A">
              <w:rPr>
                <w:b/>
                <w:color w:val="FFFFFF" w:themeColor="background1"/>
                <w:lang w:val="sl-SI"/>
              </w:rPr>
              <w:t>REFERENCE</w:t>
            </w:r>
          </w:p>
        </w:tc>
        <w:tc>
          <w:tcPr>
            <w:tcW w:w="6237" w:type="dxa"/>
            <w:gridSpan w:val="2"/>
            <w:vAlign w:val="center"/>
          </w:tcPr>
          <w:p w14:paraId="65932351" w14:textId="77777777" w:rsidR="002C3D93" w:rsidRPr="007A639A" w:rsidRDefault="002C3D93" w:rsidP="009871FD">
            <w:pPr>
              <w:rPr>
                <w:b/>
                <w:lang w:val="sl-SI"/>
              </w:rPr>
            </w:pPr>
          </w:p>
          <w:p w14:paraId="58BEC2E0" w14:textId="77777777" w:rsidR="002C3D93" w:rsidRPr="007A639A" w:rsidRDefault="002C3D93" w:rsidP="009770B1">
            <w:pPr>
              <w:jc w:val="center"/>
              <w:rPr>
                <w:b/>
                <w:lang w:val="sl-SI"/>
              </w:rPr>
            </w:pPr>
          </w:p>
          <w:p w14:paraId="2946ED28" w14:textId="77777777" w:rsidR="002C3D93" w:rsidRPr="007A639A" w:rsidRDefault="002C3D93" w:rsidP="009770B1">
            <w:pPr>
              <w:jc w:val="center"/>
              <w:rPr>
                <w:b/>
                <w:lang w:val="sl-SI"/>
              </w:rPr>
            </w:pPr>
          </w:p>
          <w:p w14:paraId="2104F2F2" w14:textId="77777777" w:rsidR="002C3D93" w:rsidRPr="007A639A" w:rsidRDefault="002C3D93" w:rsidP="009770B1">
            <w:pPr>
              <w:rPr>
                <w:b/>
                <w:lang w:val="sl-SI"/>
              </w:rPr>
            </w:pPr>
          </w:p>
        </w:tc>
      </w:tr>
    </w:tbl>
    <w:p w14:paraId="3BC0724B" w14:textId="77777777" w:rsidR="002C3D93" w:rsidRDefault="002C3D93" w:rsidP="00412DC3">
      <w:pPr>
        <w:pStyle w:val="Odstavekseznama"/>
        <w:ind w:left="360"/>
        <w:rPr>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114"/>
        <w:gridCol w:w="3118"/>
        <w:gridCol w:w="3119"/>
      </w:tblGrid>
      <w:tr w:rsidR="00412DC3" w:rsidRPr="007A639A" w14:paraId="6BAB8C52" w14:textId="77777777" w:rsidTr="00997B1B">
        <w:tc>
          <w:tcPr>
            <w:tcW w:w="3114" w:type="dxa"/>
            <w:shd w:val="clear" w:color="auto" w:fill="3494BA" w:themeFill="accent1"/>
          </w:tcPr>
          <w:p w14:paraId="20E1AF62" w14:textId="2B03C7CD" w:rsidR="00412DC3" w:rsidRPr="007A639A" w:rsidRDefault="00D85C2A" w:rsidP="00692B95">
            <w:pPr>
              <w:rPr>
                <w:b/>
                <w:color w:val="FFFFFF" w:themeColor="background1"/>
                <w:lang w:val="sl-SI"/>
              </w:rPr>
            </w:pPr>
            <w:r w:rsidRPr="007A639A">
              <w:rPr>
                <w:b/>
                <w:color w:val="FFFFFF" w:themeColor="background1"/>
                <w:lang w:val="sl-SI"/>
              </w:rPr>
              <w:t>VLOGA V PONUDBI</w:t>
            </w:r>
          </w:p>
        </w:tc>
        <w:tc>
          <w:tcPr>
            <w:tcW w:w="6237" w:type="dxa"/>
            <w:gridSpan w:val="2"/>
          </w:tcPr>
          <w:p w14:paraId="08B8CE63" w14:textId="77777777" w:rsidR="006E5281" w:rsidRPr="007A639A" w:rsidRDefault="006E5281" w:rsidP="005351EB">
            <w:pPr>
              <w:jc w:val="center"/>
              <w:rPr>
                <w:b/>
                <w:lang w:val="sl-SI"/>
              </w:rPr>
            </w:pPr>
          </w:p>
          <w:p w14:paraId="4F3C4DC5" w14:textId="456706E3" w:rsidR="00D85C2A" w:rsidRPr="007A639A" w:rsidRDefault="006E5281" w:rsidP="005351EB">
            <w:pPr>
              <w:jc w:val="center"/>
              <w:rPr>
                <w:b/>
                <w:lang w:val="sl-SI"/>
              </w:rPr>
            </w:pPr>
            <w:r w:rsidRPr="007A639A">
              <w:rPr>
                <w:b/>
                <w:lang w:val="sl-SI"/>
              </w:rPr>
              <w:t xml:space="preserve">VODJA </w:t>
            </w:r>
            <w:r w:rsidR="00A15D7F" w:rsidRPr="007A639A">
              <w:rPr>
                <w:b/>
                <w:lang w:val="sl-SI"/>
              </w:rPr>
              <w:t>GRADNJE</w:t>
            </w:r>
          </w:p>
          <w:p w14:paraId="086A28CA" w14:textId="7120EAF0" w:rsidR="002205B7" w:rsidRPr="007A639A" w:rsidRDefault="002205B7" w:rsidP="005351EB">
            <w:pPr>
              <w:jc w:val="center"/>
              <w:rPr>
                <w:b/>
                <w:lang w:val="sl-SI"/>
              </w:rPr>
            </w:pPr>
          </w:p>
        </w:tc>
      </w:tr>
      <w:tr w:rsidR="00412DC3" w:rsidRPr="007A639A" w14:paraId="161827A8" w14:textId="77777777" w:rsidTr="00997B1B">
        <w:tc>
          <w:tcPr>
            <w:tcW w:w="3114" w:type="dxa"/>
            <w:shd w:val="clear" w:color="auto" w:fill="3494BA" w:themeFill="accent1"/>
          </w:tcPr>
          <w:p w14:paraId="2F3315CF" w14:textId="77777777" w:rsidR="00412DC3" w:rsidRPr="007A639A" w:rsidRDefault="00412DC3" w:rsidP="00692B95">
            <w:pPr>
              <w:rPr>
                <w:b/>
                <w:color w:val="FFFFFF" w:themeColor="background1"/>
                <w:lang w:val="sl-SI"/>
              </w:rPr>
            </w:pPr>
            <w:r w:rsidRPr="007A639A">
              <w:rPr>
                <w:b/>
                <w:color w:val="FFFFFF" w:themeColor="background1"/>
                <w:lang w:val="sl-SI"/>
              </w:rPr>
              <w:t>IME IN PRIIMEK</w:t>
            </w:r>
          </w:p>
        </w:tc>
        <w:tc>
          <w:tcPr>
            <w:tcW w:w="6237" w:type="dxa"/>
            <w:gridSpan w:val="2"/>
          </w:tcPr>
          <w:p w14:paraId="55D86EF4" w14:textId="77777777" w:rsidR="00412DC3" w:rsidRPr="007A639A" w:rsidRDefault="00412DC3" w:rsidP="00692B95">
            <w:pPr>
              <w:rPr>
                <w:b/>
                <w:lang w:val="sl-SI"/>
              </w:rPr>
            </w:pPr>
          </w:p>
          <w:p w14:paraId="6B256ECA" w14:textId="77777777" w:rsidR="00412DC3" w:rsidRPr="007A639A" w:rsidRDefault="00412DC3" w:rsidP="00692B95">
            <w:pPr>
              <w:rPr>
                <w:b/>
                <w:lang w:val="sl-SI"/>
              </w:rPr>
            </w:pPr>
          </w:p>
        </w:tc>
      </w:tr>
      <w:tr w:rsidR="00412DC3" w:rsidRPr="007A639A" w14:paraId="70BA2DF1" w14:textId="77777777" w:rsidTr="00997B1B">
        <w:tc>
          <w:tcPr>
            <w:tcW w:w="3114" w:type="dxa"/>
            <w:shd w:val="clear" w:color="auto" w:fill="3494BA" w:themeFill="accent1"/>
          </w:tcPr>
          <w:p w14:paraId="7FE09920" w14:textId="77777777" w:rsidR="00412DC3" w:rsidRPr="007A639A" w:rsidRDefault="00412DC3" w:rsidP="00692B95">
            <w:pPr>
              <w:rPr>
                <w:b/>
                <w:color w:val="FFFFFF" w:themeColor="background1"/>
                <w:lang w:val="sl-SI"/>
              </w:rPr>
            </w:pPr>
            <w:r w:rsidRPr="007A639A">
              <w:rPr>
                <w:b/>
                <w:color w:val="FFFFFF" w:themeColor="background1"/>
                <w:lang w:val="sl-SI"/>
              </w:rPr>
              <w:t xml:space="preserve">DELOVNE IZKUŠNJE </w:t>
            </w:r>
          </w:p>
          <w:p w14:paraId="665F53B6" w14:textId="77777777" w:rsidR="00412DC3" w:rsidRPr="007A639A" w:rsidRDefault="00412DC3" w:rsidP="00692B95">
            <w:pPr>
              <w:rPr>
                <w:color w:val="FFFFFF" w:themeColor="background1"/>
                <w:lang w:val="sl-SI"/>
              </w:rPr>
            </w:pPr>
            <w:r w:rsidRPr="007A639A">
              <w:rPr>
                <w:color w:val="FFFFFF" w:themeColor="background1"/>
                <w:lang w:val="sl-SI"/>
              </w:rPr>
              <w:t>(v letih)</w:t>
            </w:r>
          </w:p>
        </w:tc>
        <w:tc>
          <w:tcPr>
            <w:tcW w:w="6237" w:type="dxa"/>
            <w:gridSpan w:val="2"/>
          </w:tcPr>
          <w:p w14:paraId="721B6D51" w14:textId="77777777" w:rsidR="00412DC3" w:rsidRPr="007A639A" w:rsidRDefault="00412DC3" w:rsidP="00692B95">
            <w:pPr>
              <w:rPr>
                <w:b/>
                <w:lang w:val="sl-SI"/>
              </w:rPr>
            </w:pPr>
          </w:p>
          <w:p w14:paraId="213DB477" w14:textId="77777777" w:rsidR="00412DC3" w:rsidRPr="007A639A" w:rsidRDefault="00412DC3" w:rsidP="00692B95">
            <w:pPr>
              <w:rPr>
                <w:b/>
                <w:lang w:val="sl-SI"/>
              </w:rPr>
            </w:pPr>
          </w:p>
          <w:p w14:paraId="5740EC68" w14:textId="77777777" w:rsidR="00412DC3" w:rsidRPr="007A639A" w:rsidRDefault="00412DC3" w:rsidP="00692B95">
            <w:pPr>
              <w:rPr>
                <w:b/>
                <w:lang w:val="sl-SI"/>
              </w:rPr>
            </w:pPr>
          </w:p>
        </w:tc>
      </w:tr>
      <w:tr w:rsidR="0094686A" w:rsidRPr="007A639A" w14:paraId="3E7F8582" w14:textId="77777777" w:rsidTr="00997B1B">
        <w:tc>
          <w:tcPr>
            <w:tcW w:w="3114" w:type="dxa"/>
            <w:shd w:val="clear" w:color="auto" w:fill="3494BA" w:themeFill="accent1"/>
          </w:tcPr>
          <w:p w14:paraId="3181606D" w14:textId="068DC52E" w:rsidR="0094686A" w:rsidRPr="007A639A" w:rsidRDefault="00997B1B" w:rsidP="00692B95">
            <w:pPr>
              <w:rPr>
                <w:b/>
                <w:color w:val="FFFFFF" w:themeColor="background1"/>
                <w:lang w:val="sl-SI"/>
              </w:rPr>
            </w:pPr>
            <w:r w:rsidRPr="007A639A">
              <w:rPr>
                <w:b/>
                <w:color w:val="FFFFFF" w:themeColor="background1"/>
                <w:lang w:val="sl-SI"/>
              </w:rPr>
              <w:t>IZPOLNJEVANJE POGOJEV ZA VPIS V PRISTOJNO ZBORNICO</w:t>
            </w:r>
          </w:p>
        </w:tc>
        <w:tc>
          <w:tcPr>
            <w:tcW w:w="3118" w:type="dxa"/>
            <w:vAlign w:val="center"/>
          </w:tcPr>
          <w:p w14:paraId="4B5D0266" w14:textId="77777777" w:rsidR="0094686A" w:rsidRPr="007A639A" w:rsidRDefault="0094686A" w:rsidP="00692B95">
            <w:pPr>
              <w:jc w:val="center"/>
              <w:rPr>
                <w:b/>
                <w:lang w:val="sl-SI"/>
              </w:rPr>
            </w:pPr>
            <w:r w:rsidRPr="007A639A">
              <w:rPr>
                <w:b/>
                <w:lang w:val="sl-SI"/>
              </w:rPr>
              <w:t>DA</w:t>
            </w:r>
          </w:p>
        </w:tc>
        <w:tc>
          <w:tcPr>
            <w:tcW w:w="3119" w:type="dxa"/>
            <w:vAlign w:val="center"/>
          </w:tcPr>
          <w:p w14:paraId="76FF62D5" w14:textId="50B6EDC0" w:rsidR="0094686A" w:rsidRPr="007A639A" w:rsidRDefault="0094686A" w:rsidP="00692B95">
            <w:pPr>
              <w:jc w:val="center"/>
              <w:rPr>
                <w:b/>
                <w:lang w:val="sl-SI"/>
              </w:rPr>
            </w:pPr>
            <w:r w:rsidRPr="007A639A">
              <w:rPr>
                <w:b/>
                <w:lang w:val="sl-SI"/>
              </w:rPr>
              <w:t>NE</w:t>
            </w:r>
          </w:p>
        </w:tc>
      </w:tr>
      <w:tr w:rsidR="00997B1B" w:rsidRPr="007F65BA" w14:paraId="2CC36885" w14:textId="77777777" w:rsidTr="00997B1B">
        <w:tc>
          <w:tcPr>
            <w:tcW w:w="3114" w:type="dxa"/>
            <w:shd w:val="clear" w:color="auto" w:fill="3494BA" w:themeFill="accent1"/>
          </w:tcPr>
          <w:p w14:paraId="3DDBF89D" w14:textId="55BC549D" w:rsidR="00997B1B" w:rsidRPr="007A639A" w:rsidRDefault="00997B1B" w:rsidP="00692B95">
            <w:pPr>
              <w:rPr>
                <w:b/>
                <w:color w:val="FFFFFF" w:themeColor="background1"/>
                <w:lang w:val="sl-SI"/>
              </w:rPr>
            </w:pPr>
            <w:r w:rsidRPr="007A639A">
              <w:rPr>
                <w:b/>
                <w:color w:val="FFFFFF" w:themeColor="background1"/>
                <w:lang w:val="sl-SI"/>
              </w:rPr>
              <w:t>ŠTEVILKA VPISA V IMENIK PRISTOJNE ZBOR</w:t>
            </w:r>
            <w:r w:rsidR="00286266" w:rsidRPr="007A639A">
              <w:rPr>
                <w:b/>
                <w:color w:val="FFFFFF" w:themeColor="background1"/>
                <w:lang w:val="sl-SI"/>
              </w:rPr>
              <w:t>N</w:t>
            </w:r>
            <w:r w:rsidRPr="007A639A">
              <w:rPr>
                <w:b/>
                <w:color w:val="FFFFFF" w:themeColor="background1"/>
                <w:lang w:val="sl-SI"/>
              </w:rPr>
              <w:t>ICE</w:t>
            </w:r>
          </w:p>
        </w:tc>
        <w:tc>
          <w:tcPr>
            <w:tcW w:w="6237" w:type="dxa"/>
            <w:gridSpan w:val="2"/>
            <w:vAlign w:val="center"/>
          </w:tcPr>
          <w:p w14:paraId="5E16D3AC" w14:textId="77777777" w:rsidR="00997B1B" w:rsidRPr="007A639A" w:rsidRDefault="00997B1B" w:rsidP="00692B95">
            <w:pPr>
              <w:jc w:val="center"/>
              <w:rPr>
                <w:b/>
                <w:lang w:val="sl-SI"/>
              </w:rPr>
            </w:pPr>
          </w:p>
        </w:tc>
      </w:tr>
      <w:tr w:rsidR="00997B1B" w:rsidRPr="007A639A" w14:paraId="3BD6F962" w14:textId="77777777" w:rsidTr="009871FD">
        <w:trPr>
          <w:trHeight w:val="1599"/>
        </w:trPr>
        <w:tc>
          <w:tcPr>
            <w:tcW w:w="3114" w:type="dxa"/>
            <w:shd w:val="clear" w:color="auto" w:fill="3494BA" w:themeFill="accent1"/>
          </w:tcPr>
          <w:p w14:paraId="1D9D24D1" w14:textId="07E7CF06" w:rsidR="00997B1B" w:rsidRPr="007A639A" w:rsidRDefault="00997B1B" w:rsidP="00692B95">
            <w:pPr>
              <w:rPr>
                <w:b/>
                <w:color w:val="FFFFFF" w:themeColor="background1"/>
                <w:lang w:val="sl-SI"/>
              </w:rPr>
            </w:pPr>
            <w:r w:rsidRPr="007A639A">
              <w:rPr>
                <w:b/>
                <w:color w:val="FFFFFF" w:themeColor="background1"/>
                <w:lang w:val="sl-SI"/>
              </w:rPr>
              <w:t>REFERENCE</w:t>
            </w:r>
          </w:p>
        </w:tc>
        <w:tc>
          <w:tcPr>
            <w:tcW w:w="6237" w:type="dxa"/>
            <w:gridSpan w:val="2"/>
            <w:vAlign w:val="center"/>
          </w:tcPr>
          <w:p w14:paraId="02A85D47" w14:textId="77777777" w:rsidR="00997B1B" w:rsidRPr="007A639A" w:rsidRDefault="00997B1B" w:rsidP="00692B95">
            <w:pPr>
              <w:jc w:val="center"/>
              <w:rPr>
                <w:b/>
                <w:lang w:val="sl-SI"/>
              </w:rPr>
            </w:pPr>
          </w:p>
          <w:p w14:paraId="3172306E" w14:textId="77777777" w:rsidR="00997B1B" w:rsidRPr="007A639A" w:rsidRDefault="00997B1B" w:rsidP="00692B95">
            <w:pPr>
              <w:jc w:val="center"/>
              <w:rPr>
                <w:b/>
                <w:lang w:val="sl-SI"/>
              </w:rPr>
            </w:pPr>
          </w:p>
          <w:p w14:paraId="3C0B235E" w14:textId="77777777" w:rsidR="00997B1B" w:rsidRPr="007A639A" w:rsidRDefault="00997B1B" w:rsidP="00692B95">
            <w:pPr>
              <w:jc w:val="center"/>
              <w:rPr>
                <w:b/>
                <w:lang w:val="sl-SI"/>
              </w:rPr>
            </w:pPr>
          </w:p>
          <w:p w14:paraId="2080ED02" w14:textId="77777777" w:rsidR="00670AB2" w:rsidRPr="007A639A" w:rsidRDefault="00670AB2" w:rsidP="009871FD">
            <w:pPr>
              <w:rPr>
                <w:b/>
                <w:lang w:val="sl-SI"/>
              </w:rPr>
            </w:pPr>
          </w:p>
          <w:p w14:paraId="7CDF0DB3" w14:textId="77777777" w:rsidR="00997B1B" w:rsidRPr="007A639A" w:rsidRDefault="00997B1B" w:rsidP="00692B95">
            <w:pPr>
              <w:jc w:val="center"/>
              <w:rPr>
                <w:b/>
                <w:lang w:val="sl-SI"/>
              </w:rPr>
            </w:pPr>
          </w:p>
          <w:p w14:paraId="26202FD0" w14:textId="7682B274" w:rsidR="00997B1B" w:rsidRPr="007A639A" w:rsidRDefault="00997B1B" w:rsidP="00FE56C3">
            <w:pPr>
              <w:rPr>
                <w:b/>
                <w:lang w:val="sl-SI"/>
              </w:rPr>
            </w:pPr>
          </w:p>
        </w:tc>
      </w:tr>
    </w:tbl>
    <w:p w14:paraId="3D319715" w14:textId="77777777" w:rsidR="00412DC3" w:rsidRPr="007A639A" w:rsidRDefault="00412DC3" w:rsidP="00412DC3">
      <w:pPr>
        <w:pStyle w:val="Odstavekseznama"/>
        <w:ind w:left="360"/>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412DC3" w:rsidRPr="007A639A" w14:paraId="1AF0E975" w14:textId="77777777" w:rsidTr="00692B95">
        <w:trPr>
          <w:trHeight w:val="70"/>
        </w:trPr>
        <w:tc>
          <w:tcPr>
            <w:tcW w:w="1696" w:type="dxa"/>
            <w:shd w:val="clear" w:color="auto" w:fill="3494BA" w:themeFill="accent1"/>
            <w:vAlign w:val="center"/>
          </w:tcPr>
          <w:p w14:paraId="327DC5B7" w14:textId="77777777" w:rsidR="00412DC3" w:rsidRPr="007A639A" w:rsidRDefault="00412DC3" w:rsidP="00692B95">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1E16C317" w14:textId="77777777" w:rsidR="00412DC3" w:rsidRPr="007A639A" w:rsidRDefault="00412DC3" w:rsidP="00692B95">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6A471960" w14:textId="77777777" w:rsidR="00412DC3" w:rsidRPr="007A639A" w:rsidRDefault="00412DC3" w:rsidP="00692B95">
            <w:pPr>
              <w:jc w:val="center"/>
              <w:rPr>
                <w:b/>
                <w:color w:val="FFFFFF" w:themeColor="background1"/>
                <w:lang w:val="sl-SI"/>
              </w:rPr>
            </w:pPr>
            <w:r w:rsidRPr="007A639A">
              <w:rPr>
                <w:b/>
                <w:color w:val="FFFFFF" w:themeColor="background1"/>
                <w:lang w:val="sl-SI"/>
              </w:rPr>
              <w:t xml:space="preserve">IME IN PRIIMEK POOBLAŠČENE OSEBE </w:t>
            </w:r>
          </w:p>
        </w:tc>
        <w:tc>
          <w:tcPr>
            <w:tcW w:w="3401" w:type="dxa"/>
            <w:shd w:val="clear" w:color="auto" w:fill="3494BA" w:themeFill="accent1"/>
            <w:vAlign w:val="center"/>
          </w:tcPr>
          <w:p w14:paraId="44A577C7" w14:textId="77777777" w:rsidR="00412DC3" w:rsidRPr="007A639A" w:rsidRDefault="00412DC3" w:rsidP="00692B95">
            <w:pPr>
              <w:jc w:val="center"/>
              <w:rPr>
                <w:b/>
                <w:color w:val="FFFFFF" w:themeColor="background1"/>
                <w:lang w:val="sl-SI"/>
              </w:rPr>
            </w:pPr>
            <w:r w:rsidRPr="007A639A">
              <w:rPr>
                <w:b/>
                <w:color w:val="FFFFFF" w:themeColor="background1"/>
                <w:lang w:val="sl-SI"/>
              </w:rPr>
              <w:t>PODPIS IN ŽIG</w:t>
            </w:r>
          </w:p>
        </w:tc>
      </w:tr>
      <w:tr w:rsidR="00412DC3" w:rsidRPr="007A639A" w14:paraId="00EF71B0" w14:textId="77777777" w:rsidTr="00692B95">
        <w:tc>
          <w:tcPr>
            <w:tcW w:w="1696" w:type="dxa"/>
          </w:tcPr>
          <w:p w14:paraId="2738F104" w14:textId="77777777" w:rsidR="00412DC3" w:rsidRPr="007A639A" w:rsidRDefault="00412DC3" w:rsidP="00692B95">
            <w:pPr>
              <w:jc w:val="center"/>
              <w:rPr>
                <w:lang w:val="sl-SI"/>
              </w:rPr>
            </w:pPr>
          </w:p>
          <w:p w14:paraId="4E82F32E" w14:textId="77777777" w:rsidR="00412DC3" w:rsidRPr="007A639A" w:rsidRDefault="00412DC3" w:rsidP="00692B95">
            <w:pPr>
              <w:jc w:val="center"/>
              <w:rPr>
                <w:lang w:val="sl-SI"/>
              </w:rPr>
            </w:pPr>
          </w:p>
          <w:p w14:paraId="10B8058E" w14:textId="77777777" w:rsidR="00412DC3" w:rsidRPr="007A639A" w:rsidRDefault="00412DC3" w:rsidP="00692B95">
            <w:pPr>
              <w:rPr>
                <w:lang w:val="sl-SI"/>
              </w:rPr>
            </w:pPr>
          </w:p>
        </w:tc>
        <w:tc>
          <w:tcPr>
            <w:tcW w:w="1701" w:type="dxa"/>
          </w:tcPr>
          <w:p w14:paraId="7EB9C3E4" w14:textId="77777777" w:rsidR="00412DC3" w:rsidRPr="007A639A" w:rsidRDefault="00412DC3" w:rsidP="00692B95">
            <w:pPr>
              <w:jc w:val="center"/>
              <w:rPr>
                <w:lang w:val="sl-SI"/>
              </w:rPr>
            </w:pPr>
          </w:p>
        </w:tc>
        <w:tc>
          <w:tcPr>
            <w:tcW w:w="2552" w:type="dxa"/>
          </w:tcPr>
          <w:p w14:paraId="379D0195" w14:textId="77777777" w:rsidR="00412DC3" w:rsidRPr="007A639A" w:rsidRDefault="00412DC3" w:rsidP="00692B95">
            <w:pPr>
              <w:jc w:val="center"/>
              <w:rPr>
                <w:lang w:val="sl-SI"/>
              </w:rPr>
            </w:pPr>
          </w:p>
        </w:tc>
        <w:tc>
          <w:tcPr>
            <w:tcW w:w="3401" w:type="dxa"/>
          </w:tcPr>
          <w:p w14:paraId="1D527F6E" w14:textId="77777777" w:rsidR="00412DC3" w:rsidRPr="007A639A" w:rsidRDefault="00412DC3" w:rsidP="00692B95">
            <w:pPr>
              <w:jc w:val="center"/>
              <w:rPr>
                <w:lang w:val="sl-SI"/>
              </w:rPr>
            </w:pPr>
          </w:p>
        </w:tc>
      </w:tr>
    </w:tbl>
    <w:p w14:paraId="7CE90E6D" w14:textId="4A6AB2FD" w:rsidR="00412DC3" w:rsidRPr="007A639A" w:rsidRDefault="00670AB2" w:rsidP="00670AB2">
      <w:pPr>
        <w:jc w:val="center"/>
        <w:rPr>
          <w:bCs/>
          <w:i/>
          <w:color w:val="3494BA" w:themeColor="accent1"/>
          <w:sz w:val="16"/>
          <w:szCs w:val="16"/>
          <w:lang w:val="sl-SI"/>
        </w:rPr>
      </w:pPr>
      <w:r w:rsidRPr="007A639A">
        <w:rPr>
          <w:bCs/>
          <w:i/>
          <w:color w:val="3494BA" w:themeColor="accent1"/>
          <w:sz w:val="16"/>
          <w:szCs w:val="16"/>
          <w:lang w:val="sl-SI"/>
        </w:rPr>
        <w:t>Ponudnik mora predložiti ustrezna dokazila za zgoraj podane navedbe.</w:t>
      </w:r>
    </w:p>
    <w:p w14:paraId="13DB7339" w14:textId="6C9569C9" w:rsidR="00412DC3" w:rsidRPr="007A639A" w:rsidRDefault="00412DC3" w:rsidP="00412DC3">
      <w:pPr>
        <w:jc w:val="center"/>
        <w:rPr>
          <w:bCs/>
          <w:i/>
          <w:color w:val="3494BA" w:themeColor="accent1"/>
          <w:sz w:val="16"/>
          <w:szCs w:val="16"/>
          <w:lang w:val="sl-SI"/>
        </w:rPr>
      </w:pPr>
      <w:r w:rsidRPr="007A639A">
        <w:rPr>
          <w:bCs/>
          <w:i/>
          <w:color w:val="3494BA" w:themeColor="accent1"/>
          <w:sz w:val="16"/>
          <w:szCs w:val="16"/>
          <w:lang w:val="sl-SI"/>
        </w:rPr>
        <w:t xml:space="preserve">V primeru, da </w:t>
      </w:r>
      <w:r w:rsidR="00670AB2" w:rsidRPr="007A639A">
        <w:rPr>
          <w:bCs/>
          <w:i/>
          <w:color w:val="3494BA" w:themeColor="accent1"/>
          <w:sz w:val="16"/>
          <w:szCs w:val="16"/>
          <w:lang w:val="sl-SI"/>
        </w:rPr>
        <w:t xml:space="preserve">ponudnik </w:t>
      </w:r>
      <w:r w:rsidRPr="007A639A">
        <w:rPr>
          <w:bCs/>
          <w:i/>
          <w:color w:val="3494BA" w:themeColor="accent1"/>
          <w:sz w:val="16"/>
          <w:szCs w:val="16"/>
          <w:lang w:val="sl-SI"/>
        </w:rPr>
        <w:t>potrebuje več obrazcev, jih lahko razmnoži.</w:t>
      </w:r>
    </w:p>
    <w:p w14:paraId="6688A82F" w14:textId="77777777" w:rsidR="009F4206" w:rsidRPr="007A639A" w:rsidRDefault="009F4206" w:rsidP="00412DC3">
      <w:pPr>
        <w:jc w:val="center"/>
        <w:rPr>
          <w:bCs/>
          <w:i/>
          <w:color w:val="3494BA" w:themeColor="accent1"/>
          <w:sz w:val="16"/>
          <w:szCs w:val="16"/>
          <w:lang w:val="sl-SI"/>
        </w:rPr>
      </w:pPr>
    </w:p>
    <w:p w14:paraId="7BA3316F" w14:textId="77777777" w:rsidR="0094686A" w:rsidRPr="007A639A" w:rsidRDefault="0094686A" w:rsidP="00BD1473">
      <w:pPr>
        <w:pStyle w:val="Naslov2"/>
        <w:numPr>
          <w:ilvl w:val="1"/>
          <w:numId w:val="1"/>
        </w:numPr>
        <w:rPr>
          <w:rFonts w:asciiTheme="minorHAnsi" w:hAnsiTheme="minorHAnsi"/>
          <w:lang w:val="sl-SI"/>
        </w:rPr>
      </w:pPr>
      <w:bookmarkStart w:id="175" w:name="_Toc231547927"/>
      <w:r w:rsidRPr="007A639A">
        <w:rPr>
          <w:rFonts w:asciiTheme="minorHAnsi" w:hAnsiTheme="minorHAnsi"/>
          <w:lang w:val="sl-SI"/>
        </w:rPr>
        <w:lastRenderedPageBreak/>
        <w:t>PODATKI O REFERENČNEM DELU</w:t>
      </w:r>
      <w:bookmarkEnd w:id="175"/>
    </w:p>
    <w:p w14:paraId="3EAC69AF" w14:textId="77777777" w:rsidR="0094686A" w:rsidRPr="007A639A" w:rsidRDefault="0094686A" w:rsidP="0094686A">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870"/>
        <w:gridCol w:w="1870"/>
        <w:gridCol w:w="1870"/>
        <w:gridCol w:w="1870"/>
        <w:gridCol w:w="1870"/>
      </w:tblGrid>
      <w:tr w:rsidR="0094686A" w:rsidRPr="007F65BA" w14:paraId="18D66546" w14:textId="77777777" w:rsidTr="00692B95">
        <w:tc>
          <w:tcPr>
            <w:tcW w:w="9350" w:type="dxa"/>
            <w:gridSpan w:val="5"/>
            <w:shd w:val="clear" w:color="auto" w:fill="3494BA" w:themeFill="accent1"/>
            <w:vAlign w:val="center"/>
          </w:tcPr>
          <w:p w14:paraId="775F29E0" w14:textId="77777777" w:rsidR="0094686A" w:rsidRPr="007A639A" w:rsidRDefault="0094686A" w:rsidP="00692B95">
            <w:pPr>
              <w:jc w:val="center"/>
              <w:rPr>
                <w:b/>
                <w:color w:val="FFFFFF" w:themeColor="background1"/>
                <w:lang w:val="sl-SI"/>
              </w:rPr>
            </w:pPr>
            <w:r w:rsidRPr="007A639A">
              <w:rPr>
                <w:b/>
                <w:color w:val="FFFFFF" w:themeColor="background1"/>
                <w:lang w:val="sl-SI"/>
              </w:rPr>
              <w:t>PODATKI O NOMINIRANIH REFERENČNIH DELIH</w:t>
            </w:r>
          </w:p>
        </w:tc>
      </w:tr>
      <w:tr w:rsidR="0094686A" w:rsidRPr="007A639A" w14:paraId="5AE0196C" w14:textId="77777777" w:rsidTr="00997B1B">
        <w:tc>
          <w:tcPr>
            <w:tcW w:w="1870" w:type="dxa"/>
            <w:tcBorders>
              <w:bottom w:val="single" w:sz="4" w:space="0" w:color="3494BA" w:themeColor="accent1"/>
            </w:tcBorders>
            <w:shd w:val="clear" w:color="auto" w:fill="3494BA" w:themeFill="accent1"/>
            <w:vAlign w:val="center"/>
          </w:tcPr>
          <w:p w14:paraId="73F7DB4F" w14:textId="77777777" w:rsidR="0094686A" w:rsidRPr="007A639A" w:rsidRDefault="0094686A" w:rsidP="00692B95">
            <w:pPr>
              <w:jc w:val="center"/>
              <w:rPr>
                <w:b/>
                <w:color w:val="FFFFFF" w:themeColor="background1"/>
                <w:sz w:val="16"/>
                <w:szCs w:val="16"/>
                <w:lang w:val="sl-SI"/>
              </w:rPr>
            </w:pPr>
            <w:r w:rsidRPr="007A639A">
              <w:rPr>
                <w:b/>
                <w:color w:val="FFFFFF" w:themeColor="background1"/>
                <w:sz w:val="16"/>
                <w:szCs w:val="16"/>
                <w:lang w:val="sl-SI"/>
              </w:rPr>
              <w:t>NAZIV</w:t>
            </w:r>
          </w:p>
        </w:tc>
        <w:tc>
          <w:tcPr>
            <w:tcW w:w="1870" w:type="dxa"/>
            <w:tcBorders>
              <w:bottom w:val="single" w:sz="4" w:space="0" w:color="3494BA" w:themeColor="accent1"/>
            </w:tcBorders>
            <w:shd w:val="clear" w:color="auto" w:fill="3494BA" w:themeFill="accent1"/>
            <w:vAlign w:val="center"/>
          </w:tcPr>
          <w:p w14:paraId="06A55E56" w14:textId="77777777" w:rsidR="0094686A" w:rsidRPr="007A639A" w:rsidRDefault="0094686A" w:rsidP="00692B95">
            <w:pPr>
              <w:jc w:val="center"/>
              <w:rPr>
                <w:b/>
                <w:color w:val="FFFFFF" w:themeColor="background1"/>
                <w:sz w:val="16"/>
                <w:szCs w:val="16"/>
                <w:lang w:val="sl-SI"/>
              </w:rPr>
            </w:pPr>
            <w:r w:rsidRPr="007A639A">
              <w:rPr>
                <w:b/>
                <w:color w:val="FFFFFF" w:themeColor="background1"/>
                <w:sz w:val="16"/>
                <w:szCs w:val="16"/>
                <w:lang w:val="sl-SI"/>
              </w:rPr>
              <w:t>NAROČNIK</w:t>
            </w:r>
          </w:p>
        </w:tc>
        <w:tc>
          <w:tcPr>
            <w:tcW w:w="1870" w:type="dxa"/>
            <w:tcBorders>
              <w:bottom w:val="single" w:sz="4" w:space="0" w:color="3494BA" w:themeColor="accent1"/>
            </w:tcBorders>
            <w:shd w:val="clear" w:color="auto" w:fill="3494BA" w:themeFill="accent1"/>
            <w:vAlign w:val="center"/>
          </w:tcPr>
          <w:p w14:paraId="1120CDCE" w14:textId="77777777" w:rsidR="0094686A" w:rsidRPr="007A639A" w:rsidRDefault="0094686A" w:rsidP="00692B95">
            <w:pPr>
              <w:jc w:val="center"/>
              <w:rPr>
                <w:b/>
                <w:color w:val="FFFFFF" w:themeColor="background1"/>
                <w:sz w:val="16"/>
                <w:szCs w:val="16"/>
                <w:lang w:val="sl-SI"/>
              </w:rPr>
            </w:pPr>
            <w:r w:rsidRPr="007A639A">
              <w:rPr>
                <w:b/>
                <w:color w:val="FFFFFF" w:themeColor="background1"/>
                <w:sz w:val="16"/>
                <w:szCs w:val="16"/>
                <w:lang w:val="sl-SI"/>
              </w:rPr>
              <w:t>PREDMET</w:t>
            </w:r>
          </w:p>
        </w:tc>
        <w:tc>
          <w:tcPr>
            <w:tcW w:w="1870" w:type="dxa"/>
            <w:tcBorders>
              <w:bottom w:val="single" w:sz="4" w:space="0" w:color="3494BA" w:themeColor="accent1"/>
            </w:tcBorders>
            <w:shd w:val="clear" w:color="auto" w:fill="3494BA" w:themeFill="accent1"/>
            <w:vAlign w:val="center"/>
          </w:tcPr>
          <w:p w14:paraId="32841308" w14:textId="77777777" w:rsidR="0094686A" w:rsidRPr="007A639A" w:rsidRDefault="0094686A" w:rsidP="00692B95">
            <w:pPr>
              <w:jc w:val="center"/>
              <w:rPr>
                <w:b/>
                <w:color w:val="FFFFFF" w:themeColor="background1"/>
                <w:sz w:val="16"/>
                <w:szCs w:val="16"/>
                <w:lang w:val="sl-SI"/>
              </w:rPr>
            </w:pPr>
            <w:r w:rsidRPr="007A639A">
              <w:rPr>
                <w:b/>
                <w:color w:val="FFFFFF" w:themeColor="background1"/>
                <w:sz w:val="16"/>
                <w:szCs w:val="16"/>
                <w:lang w:val="sl-SI"/>
              </w:rPr>
              <w:t>ČAS IZVAJANJA</w:t>
            </w:r>
          </w:p>
        </w:tc>
        <w:tc>
          <w:tcPr>
            <w:tcW w:w="1870" w:type="dxa"/>
            <w:tcBorders>
              <w:bottom w:val="single" w:sz="4" w:space="0" w:color="3494BA" w:themeColor="accent1"/>
            </w:tcBorders>
            <w:shd w:val="clear" w:color="auto" w:fill="3494BA" w:themeFill="accent1"/>
            <w:vAlign w:val="center"/>
          </w:tcPr>
          <w:p w14:paraId="0FDAE06B" w14:textId="6E036995" w:rsidR="0094686A" w:rsidRPr="007A639A" w:rsidRDefault="00997B1B" w:rsidP="00692B95">
            <w:pPr>
              <w:jc w:val="center"/>
              <w:rPr>
                <w:b/>
                <w:color w:val="FFFFFF" w:themeColor="background1"/>
                <w:sz w:val="16"/>
                <w:szCs w:val="16"/>
                <w:lang w:val="sl-SI"/>
              </w:rPr>
            </w:pPr>
            <w:r w:rsidRPr="007A639A">
              <w:rPr>
                <w:b/>
                <w:color w:val="FFFFFF" w:themeColor="background1"/>
                <w:sz w:val="16"/>
                <w:szCs w:val="16"/>
                <w:lang w:val="sl-SI"/>
              </w:rPr>
              <w:t>NOSILEC REFERENCE</w:t>
            </w:r>
          </w:p>
        </w:tc>
      </w:tr>
      <w:tr w:rsidR="00997B1B" w:rsidRPr="007A639A" w14:paraId="7377DD97" w14:textId="77777777" w:rsidTr="00997B1B">
        <w:trPr>
          <w:trHeight w:val="859"/>
        </w:trPr>
        <w:tc>
          <w:tcPr>
            <w:tcW w:w="1870" w:type="dxa"/>
            <w:vMerge w:val="restart"/>
            <w:tcBorders>
              <w:bottom w:val="single" w:sz="4" w:space="0" w:color="3494BA" w:themeColor="accent1"/>
            </w:tcBorders>
            <w:vAlign w:val="center"/>
          </w:tcPr>
          <w:p w14:paraId="623C390C" w14:textId="77777777" w:rsidR="00997B1B" w:rsidRPr="007A639A" w:rsidRDefault="00997B1B" w:rsidP="00692B95">
            <w:pPr>
              <w:jc w:val="center"/>
              <w:rPr>
                <w:lang w:val="sl-SI"/>
              </w:rPr>
            </w:pPr>
          </w:p>
        </w:tc>
        <w:tc>
          <w:tcPr>
            <w:tcW w:w="1870" w:type="dxa"/>
            <w:vMerge w:val="restart"/>
            <w:tcBorders>
              <w:bottom w:val="single" w:sz="4" w:space="0" w:color="3494BA" w:themeColor="accent1"/>
            </w:tcBorders>
            <w:vAlign w:val="center"/>
          </w:tcPr>
          <w:p w14:paraId="3B656204" w14:textId="77777777" w:rsidR="00997B1B" w:rsidRPr="007A639A" w:rsidRDefault="00997B1B" w:rsidP="00692B95">
            <w:pPr>
              <w:jc w:val="center"/>
              <w:rPr>
                <w:lang w:val="sl-SI"/>
              </w:rPr>
            </w:pPr>
          </w:p>
        </w:tc>
        <w:tc>
          <w:tcPr>
            <w:tcW w:w="1870" w:type="dxa"/>
            <w:vMerge w:val="restart"/>
            <w:tcBorders>
              <w:bottom w:val="single" w:sz="4" w:space="0" w:color="3494BA" w:themeColor="accent1"/>
            </w:tcBorders>
            <w:vAlign w:val="center"/>
          </w:tcPr>
          <w:p w14:paraId="3B6E196E" w14:textId="77777777" w:rsidR="00997B1B" w:rsidRPr="007A639A" w:rsidRDefault="00997B1B" w:rsidP="00692B95">
            <w:pPr>
              <w:jc w:val="center"/>
              <w:rPr>
                <w:lang w:val="sl-SI"/>
              </w:rPr>
            </w:pPr>
          </w:p>
        </w:tc>
        <w:tc>
          <w:tcPr>
            <w:tcW w:w="1870" w:type="dxa"/>
            <w:vMerge w:val="restart"/>
            <w:tcBorders>
              <w:bottom w:val="single" w:sz="4" w:space="0" w:color="3494BA" w:themeColor="accent1"/>
            </w:tcBorders>
            <w:vAlign w:val="center"/>
          </w:tcPr>
          <w:p w14:paraId="09D272F9" w14:textId="77777777" w:rsidR="00997B1B" w:rsidRPr="007A639A" w:rsidRDefault="00997B1B" w:rsidP="00692B95">
            <w:pPr>
              <w:jc w:val="center"/>
              <w:rPr>
                <w:lang w:val="sl-SI"/>
              </w:rPr>
            </w:pPr>
          </w:p>
        </w:tc>
        <w:tc>
          <w:tcPr>
            <w:tcW w:w="1870" w:type="dxa"/>
            <w:tcBorders>
              <w:bottom w:val="single" w:sz="4" w:space="0" w:color="3494BA" w:themeColor="accent1"/>
            </w:tcBorders>
            <w:vAlign w:val="center"/>
          </w:tcPr>
          <w:p w14:paraId="69915E0C" w14:textId="77777777" w:rsidR="00997B1B" w:rsidRPr="007A639A" w:rsidRDefault="00997B1B" w:rsidP="00997B1B">
            <w:pPr>
              <w:jc w:val="center"/>
              <w:rPr>
                <w:lang w:val="sl-SI"/>
              </w:rPr>
            </w:pPr>
          </w:p>
          <w:p w14:paraId="752E9FB4" w14:textId="11BE3907" w:rsidR="00997B1B" w:rsidRPr="007A639A" w:rsidRDefault="00997B1B" w:rsidP="00997B1B">
            <w:pPr>
              <w:jc w:val="center"/>
              <w:rPr>
                <w:lang w:val="sl-SI"/>
              </w:rPr>
            </w:pPr>
            <w:r w:rsidRPr="007A639A">
              <w:rPr>
                <w:lang w:val="sl-SI"/>
              </w:rPr>
              <w:t>PONUDNIK</w:t>
            </w:r>
          </w:p>
          <w:p w14:paraId="18B1AE49" w14:textId="77777777" w:rsidR="00997B1B" w:rsidRPr="007A639A" w:rsidRDefault="00997B1B" w:rsidP="00997B1B">
            <w:pPr>
              <w:jc w:val="center"/>
              <w:rPr>
                <w:sz w:val="14"/>
                <w:szCs w:val="12"/>
                <w:lang w:val="sl-SI"/>
              </w:rPr>
            </w:pPr>
          </w:p>
        </w:tc>
      </w:tr>
      <w:tr w:rsidR="00997B1B" w:rsidRPr="007A639A" w14:paraId="436203B6" w14:textId="77777777" w:rsidTr="00997B1B">
        <w:trPr>
          <w:trHeight w:val="859"/>
        </w:trPr>
        <w:tc>
          <w:tcPr>
            <w:tcW w:w="1870" w:type="dxa"/>
            <w:vMerge/>
            <w:tcBorders>
              <w:top w:val="single" w:sz="4" w:space="0" w:color="3494BA" w:themeColor="accent1"/>
            </w:tcBorders>
            <w:vAlign w:val="center"/>
          </w:tcPr>
          <w:p w14:paraId="11C4D9D6" w14:textId="77777777" w:rsidR="00997B1B" w:rsidRPr="007A639A" w:rsidRDefault="00997B1B" w:rsidP="00692B95">
            <w:pPr>
              <w:jc w:val="center"/>
              <w:rPr>
                <w:lang w:val="sl-SI"/>
              </w:rPr>
            </w:pPr>
          </w:p>
        </w:tc>
        <w:tc>
          <w:tcPr>
            <w:tcW w:w="1870" w:type="dxa"/>
            <w:vMerge/>
            <w:tcBorders>
              <w:top w:val="single" w:sz="4" w:space="0" w:color="3494BA" w:themeColor="accent1"/>
            </w:tcBorders>
            <w:vAlign w:val="center"/>
          </w:tcPr>
          <w:p w14:paraId="47E59E57" w14:textId="77777777" w:rsidR="00997B1B" w:rsidRPr="007A639A" w:rsidRDefault="00997B1B" w:rsidP="00692B95">
            <w:pPr>
              <w:jc w:val="center"/>
              <w:rPr>
                <w:lang w:val="sl-SI"/>
              </w:rPr>
            </w:pPr>
          </w:p>
        </w:tc>
        <w:tc>
          <w:tcPr>
            <w:tcW w:w="1870" w:type="dxa"/>
            <w:vMerge/>
            <w:tcBorders>
              <w:top w:val="single" w:sz="4" w:space="0" w:color="3494BA" w:themeColor="accent1"/>
            </w:tcBorders>
            <w:vAlign w:val="center"/>
          </w:tcPr>
          <w:p w14:paraId="4EF840E7" w14:textId="77777777" w:rsidR="00997B1B" w:rsidRPr="007A639A" w:rsidRDefault="00997B1B" w:rsidP="00692B95">
            <w:pPr>
              <w:jc w:val="center"/>
              <w:rPr>
                <w:lang w:val="sl-SI"/>
              </w:rPr>
            </w:pPr>
          </w:p>
        </w:tc>
        <w:tc>
          <w:tcPr>
            <w:tcW w:w="1870" w:type="dxa"/>
            <w:vMerge/>
            <w:tcBorders>
              <w:top w:val="single" w:sz="4" w:space="0" w:color="3494BA" w:themeColor="accent1"/>
            </w:tcBorders>
            <w:vAlign w:val="center"/>
          </w:tcPr>
          <w:p w14:paraId="24DEBAD5" w14:textId="77777777" w:rsidR="00997B1B" w:rsidRPr="007A639A" w:rsidRDefault="00997B1B" w:rsidP="00692B95">
            <w:pPr>
              <w:jc w:val="center"/>
              <w:rPr>
                <w:lang w:val="sl-SI"/>
              </w:rPr>
            </w:pPr>
          </w:p>
        </w:tc>
        <w:tc>
          <w:tcPr>
            <w:tcW w:w="1870" w:type="dxa"/>
            <w:tcBorders>
              <w:top w:val="single" w:sz="4" w:space="0" w:color="3494BA" w:themeColor="accent1"/>
            </w:tcBorders>
            <w:vAlign w:val="center"/>
          </w:tcPr>
          <w:p w14:paraId="0FB239D9" w14:textId="26F4AB53" w:rsidR="00997B1B" w:rsidRPr="007A639A" w:rsidRDefault="00A75F1B" w:rsidP="00997B1B">
            <w:pPr>
              <w:jc w:val="center"/>
              <w:rPr>
                <w:lang w:val="sl-SI"/>
              </w:rPr>
            </w:pPr>
            <w:r w:rsidRPr="007A639A">
              <w:rPr>
                <w:lang w:val="sl-SI"/>
              </w:rPr>
              <w:t>KADER</w:t>
            </w:r>
          </w:p>
        </w:tc>
      </w:tr>
      <w:tr w:rsidR="00997B1B" w:rsidRPr="007A639A" w14:paraId="36D6091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F7D3D4"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B863B85"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7A60614"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743FFE9"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06BD74E6" w14:textId="77777777" w:rsidR="00997B1B" w:rsidRPr="007A639A" w:rsidRDefault="00997B1B" w:rsidP="00997B1B">
            <w:pPr>
              <w:jc w:val="center"/>
              <w:rPr>
                <w:lang w:val="sl-SI"/>
              </w:rPr>
            </w:pPr>
          </w:p>
          <w:p w14:paraId="2D3A5AB9" w14:textId="77777777" w:rsidR="00997B1B" w:rsidRPr="007A639A" w:rsidRDefault="00997B1B" w:rsidP="00997B1B">
            <w:pPr>
              <w:jc w:val="center"/>
              <w:rPr>
                <w:lang w:val="sl-SI"/>
              </w:rPr>
            </w:pPr>
            <w:r w:rsidRPr="007A639A">
              <w:rPr>
                <w:lang w:val="sl-SI"/>
              </w:rPr>
              <w:t>PONUDNIK</w:t>
            </w:r>
          </w:p>
          <w:p w14:paraId="32B72368" w14:textId="77777777" w:rsidR="00997B1B" w:rsidRPr="007A639A" w:rsidRDefault="00997B1B" w:rsidP="00997B1B">
            <w:pPr>
              <w:jc w:val="center"/>
              <w:rPr>
                <w:sz w:val="14"/>
                <w:szCs w:val="12"/>
                <w:lang w:val="sl-SI"/>
              </w:rPr>
            </w:pPr>
          </w:p>
        </w:tc>
      </w:tr>
      <w:tr w:rsidR="00997B1B" w:rsidRPr="007A639A" w14:paraId="5CCC20C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C27E663"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BE49CB"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21C4D0"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688581F"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17A98125" w14:textId="2CAB3B52" w:rsidR="00997B1B" w:rsidRPr="007A639A" w:rsidRDefault="00A75F1B" w:rsidP="00997B1B">
            <w:pPr>
              <w:jc w:val="center"/>
              <w:rPr>
                <w:lang w:val="sl-SI"/>
              </w:rPr>
            </w:pPr>
            <w:r w:rsidRPr="007A639A">
              <w:rPr>
                <w:lang w:val="sl-SI"/>
              </w:rPr>
              <w:t>KADER</w:t>
            </w:r>
          </w:p>
        </w:tc>
      </w:tr>
      <w:tr w:rsidR="00997B1B" w:rsidRPr="007A639A" w14:paraId="5B3FF41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E12AFA4"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DE8DA47"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90ABC5E"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BE9558A"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31835E7C" w14:textId="77777777" w:rsidR="00997B1B" w:rsidRPr="007A639A" w:rsidRDefault="00997B1B" w:rsidP="00997B1B">
            <w:pPr>
              <w:jc w:val="center"/>
              <w:rPr>
                <w:lang w:val="sl-SI"/>
              </w:rPr>
            </w:pPr>
          </w:p>
          <w:p w14:paraId="17CC7C3D" w14:textId="77777777" w:rsidR="00997B1B" w:rsidRPr="007A639A" w:rsidRDefault="00997B1B" w:rsidP="00997B1B">
            <w:pPr>
              <w:jc w:val="center"/>
              <w:rPr>
                <w:lang w:val="sl-SI"/>
              </w:rPr>
            </w:pPr>
            <w:r w:rsidRPr="007A639A">
              <w:rPr>
                <w:lang w:val="sl-SI"/>
              </w:rPr>
              <w:t>PONUDNIK</w:t>
            </w:r>
          </w:p>
          <w:p w14:paraId="1AC6E4B0" w14:textId="77777777" w:rsidR="00997B1B" w:rsidRPr="007A639A" w:rsidRDefault="00997B1B" w:rsidP="00997B1B">
            <w:pPr>
              <w:jc w:val="center"/>
              <w:rPr>
                <w:sz w:val="14"/>
                <w:szCs w:val="12"/>
                <w:lang w:val="sl-SI"/>
              </w:rPr>
            </w:pPr>
          </w:p>
        </w:tc>
      </w:tr>
      <w:tr w:rsidR="00997B1B" w:rsidRPr="007A639A" w14:paraId="73DB9BB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F836953"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F6C68A0"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F682F0"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80A0F99"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5053553" w14:textId="2F3CE164" w:rsidR="00997B1B" w:rsidRPr="007A639A" w:rsidRDefault="00A75F1B" w:rsidP="00997B1B">
            <w:pPr>
              <w:jc w:val="center"/>
              <w:rPr>
                <w:lang w:val="sl-SI"/>
              </w:rPr>
            </w:pPr>
            <w:r w:rsidRPr="007A639A">
              <w:rPr>
                <w:lang w:val="sl-SI"/>
              </w:rPr>
              <w:t>KADER</w:t>
            </w:r>
          </w:p>
        </w:tc>
      </w:tr>
      <w:tr w:rsidR="00997B1B" w:rsidRPr="007A639A" w14:paraId="4245255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AF1071B"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BAA7200"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E41FA5"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E9EFF3D"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64B2C291" w14:textId="77777777" w:rsidR="00997B1B" w:rsidRPr="007A639A" w:rsidRDefault="00997B1B" w:rsidP="00997B1B">
            <w:pPr>
              <w:jc w:val="center"/>
              <w:rPr>
                <w:lang w:val="sl-SI"/>
              </w:rPr>
            </w:pPr>
          </w:p>
          <w:p w14:paraId="38DF14CF" w14:textId="77777777" w:rsidR="00997B1B" w:rsidRPr="007A639A" w:rsidRDefault="00997B1B" w:rsidP="00997B1B">
            <w:pPr>
              <w:jc w:val="center"/>
              <w:rPr>
                <w:lang w:val="sl-SI"/>
              </w:rPr>
            </w:pPr>
            <w:r w:rsidRPr="007A639A">
              <w:rPr>
                <w:lang w:val="sl-SI"/>
              </w:rPr>
              <w:t>PONUDNIK</w:t>
            </w:r>
          </w:p>
          <w:p w14:paraId="612E24C3" w14:textId="77777777" w:rsidR="00997B1B" w:rsidRPr="007A639A" w:rsidRDefault="00997B1B" w:rsidP="00997B1B">
            <w:pPr>
              <w:jc w:val="center"/>
              <w:rPr>
                <w:sz w:val="14"/>
                <w:szCs w:val="12"/>
                <w:lang w:val="sl-SI"/>
              </w:rPr>
            </w:pPr>
          </w:p>
        </w:tc>
      </w:tr>
      <w:tr w:rsidR="00997B1B" w:rsidRPr="007A639A" w14:paraId="5E87466C"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1B5F535"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8CEF75"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5CB496C"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2CCA00F"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F25219C" w14:textId="7B6266DF" w:rsidR="00997B1B" w:rsidRPr="007A639A" w:rsidRDefault="00A75F1B" w:rsidP="00997B1B">
            <w:pPr>
              <w:jc w:val="center"/>
              <w:rPr>
                <w:lang w:val="sl-SI"/>
              </w:rPr>
            </w:pPr>
            <w:r w:rsidRPr="007A639A">
              <w:rPr>
                <w:lang w:val="sl-SI"/>
              </w:rPr>
              <w:t>KADER</w:t>
            </w:r>
          </w:p>
        </w:tc>
      </w:tr>
      <w:tr w:rsidR="00997B1B" w:rsidRPr="007A639A" w14:paraId="11ACD79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6A57488"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47429F9"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77B0182" w14:textId="77777777" w:rsidR="00997B1B" w:rsidRPr="007A639A"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54F5C014"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72D68FA9" w14:textId="77777777" w:rsidR="00997B1B" w:rsidRPr="007A639A" w:rsidRDefault="00997B1B" w:rsidP="00997B1B">
            <w:pPr>
              <w:jc w:val="center"/>
              <w:rPr>
                <w:lang w:val="sl-SI"/>
              </w:rPr>
            </w:pPr>
          </w:p>
          <w:p w14:paraId="2C5242C7" w14:textId="77777777" w:rsidR="00997B1B" w:rsidRPr="007A639A" w:rsidRDefault="00997B1B" w:rsidP="00997B1B">
            <w:pPr>
              <w:jc w:val="center"/>
              <w:rPr>
                <w:lang w:val="sl-SI"/>
              </w:rPr>
            </w:pPr>
            <w:r w:rsidRPr="007A639A">
              <w:rPr>
                <w:lang w:val="sl-SI"/>
              </w:rPr>
              <w:t>PONUDNIK</w:t>
            </w:r>
          </w:p>
          <w:p w14:paraId="6AD893D9" w14:textId="77777777" w:rsidR="00997B1B" w:rsidRPr="007A639A" w:rsidRDefault="00997B1B" w:rsidP="00997B1B">
            <w:pPr>
              <w:jc w:val="center"/>
              <w:rPr>
                <w:sz w:val="14"/>
                <w:szCs w:val="12"/>
                <w:lang w:val="sl-SI"/>
              </w:rPr>
            </w:pPr>
          </w:p>
        </w:tc>
      </w:tr>
      <w:tr w:rsidR="00997B1B" w:rsidRPr="007A639A" w14:paraId="01D600DA"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ED72A66"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F825889"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68B2C34" w14:textId="77777777" w:rsidR="00997B1B" w:rsidRPr="007A639A"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2B95B6" w14:textId="77777777" w:rsidR="00997B1B" w:rsidRPr="007A639A"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71B6A9E" w14:textId="7CD476A0" w:rsidR="00997B1B" w:rsidRPr="007A639A" w:rsidRDefault="00A75F1B" w:rsidP="00997B1B">
            <w:pPr>
              <w:jc w:val="center"/>
              <w:rPr>
                <w:lang w:val="sl-SI"/>
              </w:rPr>
            </w:pPr>
            <w:r w:rsidRPr="007A639A">
              <w:rPr>
                <w:lang w:val="sl-SI"/>
              </w:rPr>
              <w:t>KADER</w:t>
            </w:r>
          </w:p>
        </w:tc>
      </w:tr>
    </w:tbl>
    <w:p w14:paraId="6B7ACF05" w14:textId="77777777" w:rsidR="0094686A" w:rsidRPr="007A639A" w:rsidRDefault="0094686A" w:rsidP="0094686A">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4686A" w:rsidRPr="007A639A" w14:paraId="39998F66" w14:textId="77777777" w:rsidTr="00692B95">
        <w:trPr>
          <w:trHeight w:val="70"/>
        </w:trPr>
        <w:tc>
          <w:tcPr>
            <w:tcW w:w="1696" w:type="dxa"/>
            <w:shd w:val="clear" w:color="auto" w:fill="3494BA" w:themeFill="accent1"/>
            <w:vAlign w:val="center"/>
          </w:tcPr>
          <w:p w14:paraId="6164EAA0" w14:textId="77777777" w:rsidR="0094686A" w:rsidRPr="007A639A" w:rsidRDefault="0094686A" w:rsidP="00692B95">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7789E70B" w14:textId="77777777" w:rsidR="0094686A" w:rsidRPr="007A639A" w:rsidRDefault="0094686A" w:rsidP="00692B95">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007198EC" w14:textId="77777777" w:rsidR="0094686A" w:rsidRPr="007A639A" w:rsidRDefault="0094686A" w:rsidP="00692B95">
            <w:pPr>
              <w:jc w:val="center"/>
              <w:rPr>
                <w:b/>
                <w:color w:val="FFFFFF" w:themeColor="background1"/>
                <w:lang w:val="sl-SI"/>
              </w:rPr>
            </w:pPr>
            <w:r w:rsidRPr="007A639A">
              <w:rPr>
                <w:b/>
                <w:color w:val="FFFFFF" w:themeColor="background1"/>
                <w:lang w:val="sl-SI"/>
              </w:rPr>
              <w:t xml:space="preserve">IME IN PRIIMEK POOBLAŠČENE OSEBE </w:t>
            </w:r>
          </w:p>
        </w:tc>
        <w:tc>
          <w:tcPr>
            <w:tcW w:w="3401" w:type="dxa"/>
            <w:shd w:val="clear" w:color="auto" w:fill="3494BA" w:themeFill="accent1"/>
            <w:vAlign w:val="center"/>
          </w:tcPr>
          <w:p w14:paraId="21043608" w14:textId="77777777" w:rsidR="0094686A" w:rsidRPr="007A639A" w:rsidRDefault="0094686A" w:rsidP="00692B95">
            <w:pPr>
              <w:jc w:val="center"/>
              <w:rPr>
                <w:b/>
                <w:color w:val="FFFFFF" w:themeColor="background1"/>
                <w:lang w:val="sl-SI"/>
              </w:rPr>
            </w:pPr>
            <w:r w:rsidRPr="007A639A">
              <w:rPr>
                <w:b/>
                <w:color w:val="FFFFFF" w:themeColor="background1"/>
                <w:lang w:val="sl-SI"/>
              </w:rPr>
              <w:t>PODPIS IN ŽIG</w:t>
            </w:r>
          </w:p>
        </w:tc>
      </w:tr>
      <w:tr w:rsidR="0094686A" w:rsidRPr="007A639A" w14:paraId="10243A31" w14:textId="77777777" w:rsidTr="00692B95">
        <w:tc>
          <w:tcPr>
            <w:tcW w:w="1696" w:type="dxa"/>
          </w:tcPr>
          <w:p w14:paraId="531F0DC3" w14:textId="77777777" w:rsidR="0094686A" w:rsidRPr="007A639A" w:rsidRDefault="0094686A" w:rsidP="00692B95">
            <w:pPr>
              <w:jc w:val="center"/>
              <w:rPr>
                <w:lang w:val="sl-SI"/>
              </w:rPr>
            </w:pPr>
          </w:p>
          <w:p w14:paraId="695FE1EE" w14:textId="77777777" w:rsidR="0094686A" w:rsidRPr="007A639A" w:rsidRDefault="0094686A" w:rsidP="00692B95">
            <w:pPr>
              <w:jc w:val="center"/>
              <w:rPr>
                <w:lang w:val="sl-SI"/>
              </w:rPr>
            </w:pPr>
          </w:p>
          <w:p w14:paraId="1E6B5D7A" w14:textId="77777777" w:rsidR="0094686A" w:rsidRPr="007A639A" w:rsidRDefault="0094686A" w:rsidP="00692B95">
            <w:pPr>
              <w:jc w:val="center"/>
              <w:rPr>
                <w:lang w:val="sl-SI"/>
              </w:rPr>
            </w:pPr>
          </w:p>
          <w:p w14:paraId="17EDC805" w14:textId="77777777" w:rsidR="0094686A" w:rsidRPr="007A639A" w:rsidRDefault="0094686A" w:rsidP="00692B95">
            <w:pPr>
              <w:jc w:val="center"/>
              <w:rPr>
                <w:lang w:val="sl-SI"/>
              </w:rPr>
            </w:pPr>
          </w:p>
        </w:tc>
        <w:tc>
          <w:tcPr>
            <w:tcW w:w="1701" w:type="dxa"/>
          </w:tcPr>
          <w:p w14:paraId="181F3239" w14:textId="77777777" w:rsidR="0094686A" w:rsidRPr="007A639A" w:rsidRDefault="0094686A" w:rsidP="00692B95">
            <w:pPr>
              <w:jc w:val="center"/>
              <w:rPr>
                <w:lang w:val="sl-SI"/>
              </w:rPr>
            </w:pPr>
          </w:p>
        </w:tc>
        <w:tc>
          <w:tcPr>
            <w:tcW w:w="2552" w:type="dxa"/>
          </w:tcPr>
          <w:p w14:paraId="7FD67657" w14:textId="77777777" w:rsidR="0094686A" w:rsidRPr="007A639A" w:rsidRDefault="0094686A" w:rsidP="00692B95">
            <w:pPr>
              <w:jc w:val="center"/>
              <w:rPr>
                <w:lang w:val="sl-SI"/>
              </w:rPr>
            </w:pPr>
          </w:p>
        </w:tc>
        <w:tc>
          <w:tcPr>
            <w:tcW w:w="3401" w:type="dxa"/>
          </w:tcPr>
          <w:p w14:paraId="6186EC4D" w14:textId="77777777" w:rsidR="0094686A" w:rsidRPr="007A639A" w:rsidRDefault="0094686A" w:rsidP="00692B95">
            <w:pPr>
              <w:jc w:val="center"/>
              <w:rPr>
                <w:lang w:val="sl-SI"/>
              </w:rPr>
            </w:pPr>
          </w:p>
        </w:tc>
      </w:tr>
    </w:tbl>
    <w:p w14:paraId="58D912B6" w14:textId="77777777" w:rsidR="0094686A" w:rsidRPr="007A639A" w:rsidRDefault="0094686A" w:rsidP="0094686A">
      <w:pPr>
        <w:jc w:val="center"/>
        <w:rPr>
          <w:b/>
          <w:bCs/>
          <w:sz w:val="8"/>
          <w:szCs w:val="8"/>
          <w:lang w:val="sl-SI"/>
        </w:rPr>
      </w:pPr>
    </w:p>
    <w:p w14:paraId="385EB8CE" w14:textId="77777777" w:rsidR="0094686A" w:rsidRPr="007A639A" w:rsidRDefault="0094686A" w:rsidP="0094686A">
      <w:pPr>
        <w:jc w:val="center"/>
        <w:rPr>
          <w:bCs/>
          <w:i/>
          <w:color w:val="3494BA" w:themeColor="accent1"/>
          <w:sz w:val="16"/>
          <w:szCs w:val="16"/>
          <w:lang w:val="sl-SI"/>
        </w:rPr>
      </w:pPr>
      <w:r w:rsidRPr="007A639A">
        <w:rPr>
          <w:bCs/>
          <w:i/>
          <w:color w:val="3494BA" w:themeColor="accent1"/>
          <w:sz w:val="16"/>
          <w:szCs w:val="16"/>
          <w:lang w:val="sl-SI"/>
        </w:rPr>
        <w:t>V primeru, da ponudnik potrebuje več obrazcev, jih lahko razmnoži.</w:t>
      </w:r>
    </w:p>
    <w:p w14:paraId="1EF6FEA2" w14:textId="6C168E51" w:rsidR="00E235AE" w:rsidRPr="007A639A" w:rsidRDefault="0094686A" w:rsidP="0094686A">
      <w:pPr>
        <w:jc w:val="center"/>
        <w:rPr>
          <w:bCs/>
          <w:i/>
          <w:color w:val="3494BA" w:themeColor="accent1"/>
          <w:sz w:val="16"/>
          <w:szCs w:val="16"/>
          <w:lang w:val="sl-SI"/>
        </w:rPr>
      </w:pPr>
      <w:r w:rsidRPr="007A639A">
        <w:rPr>
          <w:bCs/>
          <w:i/>
          <w:color w:val="3494BA" w:themeColor="accent1"/>
          <w:sz w:val="16"/>
          <w:szCs w:val="16"/>
          <w:lang w:val="sl-SI"/>
        </w:rPr>
        <w:t>Ponudnik mora k predmetnemu obrazcu za nominirana referenčna dela priložiti ustrezno potrjena referenčna potrdila.</w:t>
      </w:r>
    </w:p>
    <w:p w14:paraId="157F17F4" w14:textId="24E48896" w:rsidR="00E80E34" w:rsidRPr="007A639A" w:rsidRDefault="00614CFF" w:rsidP="00BD1473">
      <w:pPr>
        <w:pStyle w:val="Naslov2"/>
        <w:numPr>
          <w:ilvl w:val="1"/>
          <w:numId w:val="1"/>
        </w:numPr>
        <w:rPr>
          <w:rFonts w:asciiTheme="minorHAnsi" w:hAnsiTheme="minorHAnsi"/>
          <w:lang w:val="sl-SI"/>
        </w:rPr>
      </w:pPr>
      <w:bookmarkStart w:id="176" w:name="_Toc231547928"/>
      <w:r w:rsidRPr="007A639A">
        <w:rPr>
          <w:rFonts w:asciiTheme="minorHAnsi" w:hAnsiTheme="minorHAnsi"/>
          <w:lang w:val="sl-SI"/>
        </w:rPr>
        <w:lastRenderedPageBreak/>
        <w:t>REFERENČNO POTRDILO</w:t>
      </w:r>
      <w:bookmarkEnd w:id="176"/>
      <w:r w:rsidRPr="007A639A">
        <w:rPr>
          <w:rFonts w:asciiTheme="minorHAnsi" w:hAnsiTheme="minorHAnsi"/>
          <w:lang w:val="sl-SI"/>
        </w:rPr>
        <w:t xml:space="preserve"> </w:t>
      </w:r>
    </w:p>
    <w:p w14:paraId="47C6BAEA" w14:textId="77777777" w:rsidR="00614CFF" w:rsidRPr="007A639A" w:rsidRDefault="00614CFF" w:rsidP="00614CFF">
      <w:pPr>
        <w:rPr>
          <w:lang w:val="sl-SI"/>
        </w:rPr>
      </w:pPr>
    </w:p>
    <w:tbl>
      <w:tblPr>
        <w:tblStyle w:val="Tabelamrea"/>
        <w:tblW w:w="0" w:type="auto"/>
        <w:tblLook w:val="04A0" w:firstRow="1" w:lastRow="0" w:firstColumn="1" w:lastColumn="0" w:noHBand="0" w:noVBand="1"/>
      </w:tblPr>
      <w:tblGrid>
        <w:gridCol w:w="1858"/>
        <w:gridCol w:w="809"/>
        <w:gridCol w:w="875"/>
        <w:gridCol w:w="200"/>
        <w:gridCol w:w="701"/>
        <w:gridCol w:w="451"/>
        <w:gridCol w:w="758"/>
        <w:gridCol w:w="337"/>
        <w:gridCol w:w="1133"/>
        <w:gridCol w:w="382"/>
        <w:gridCol w:w="1846"/>
      </w:tblGrid>
      <w:tr w:rsidR="00614CFF" w:rsidRPr="007A639A" w14:paraId="71AE16DD" w14:textId="77777777" w:rsidTr="008E183B">
        <w:tc>
          <w:tcPr>
            <w:tcW w:w="9350" w:type="dxa"/>
            <w:gridSpan w:val="11"/>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DFD8398" w14:textId="77777777" w:rsidR="00614CFF" w:rsidRPr="007A639A" w:rsidRDefault="0098649F" w:rsidP="00614CFF">
            <w:pPr>
              <w:jc w:val="center"/>
              <w:rPr>
                <w:b/>
                <w:bCs/>
                <w:color w:val="FFFFFF" w:themeColor="background1"/>
                <w:lang w:val="sl-SI"/>
              </w:rPr>
            </w:pPr>
            <w:bookmarkStart w:id="177" w:name="_Toc255205887"/>
            <w:bookmarkStart w:id="178" w:name="_Toc256167195"/>
            <w:bookmarkStart w:id="179" w:name="_Toc256167425"/>
            <w:bookmarkStart w:id="180" w:name="_Toc257882334"/>
            <w:bookmarkStart w:id="181" w:name="_Toc259533283"/>
            <w:bookmarkStart w:id="182" w:name="_Toc260661551"/>
            <w:bookmarkStart w:id="183" w:name="_Toc260661634"/>
            <w:bookmarkStart w:id="184" w:name="_Toc260661717"/>
            <w:bookmarkStart w:id="185" w:name="_Toc260661800"/>
            <w:bookmarkStart w:id="186" w:name="_Toc278796651"/>
            <w:bookmarkStart w:id="187" w:name="_Toc281221908"/>
            <w:bookmarkStart w:id="188" w:name="_Toc286928229"/>
            <w:bookmarkStart w:id="189" w:name="_Toc286928407"/>
            <w:bookmarkStart w:id="190" w:name="_Toc286928496"/>
            <w:bookmarkStart w:id="191" w:name="_Toc286990073"/>
            <w:bookmarkStart w:id="192" w:name="_Toc286990163"/>
            <w:bookmarkStart w:id="193" w:name="_Toc286990254"/>
            <w:bookmarkStart w:id="194" w:name="_Toc286990344"/>
            <w:bookmarkStart w:id="195" w:name="_Toc286990434"/>
            <w:bookmarkStart w:id="196" w:name="_Toc286990614"/>
            <w:bookmarkStart w:id="197" w:name="_Toc289012563"/>
            <w:bookmarkStart w:id="198" w:name="_Toc289012653"/>
            <w:bookmarkStart w:id="199" w:name="_Toc289012743"/>
            <w:bookmarkStart w:id="200" w:name="_Toc289012833"/>
            <w:bookmarkStart w:id="201" w:name="_Toc314578598"/>
            <w:bookmarkStart w:id="202" w:name="_Toc314579056"/>
            <w:bookmarkStart w:id="203" w:name="_Toc314579345"/>
            <w:bookmarkStart w:id="204" w:name="_Toc314638263"/>
            <w:bookmarkStart w:id="205" w:name="_Toc314638669"/>
            <w:bookmarkStart w:id="206" w:name="_Toc314638753"/>
            <w:bookmarkStart w:id="207" w:name="_Toc314650606"/>
            <w:bookmarkStart w:id="208" w:name="_Toc317171591"/>
            <w:bookmarkStart w:id="209" w:name="_Toc317175118"/>
            <w:bookmarkStart w:id="210" w:name="_Toc327347321"/>
            <w:bookmarkStart w:id="211" w:name="_Toc335394801"/>
            <w:bookmarkStart w:id="212" w:name="_Toc345402552"/>
            <w:bookmarkStart w:id="213" w:name="_Toc345402636"/>
            <w:bookmarkStart w:id="214" w:name="_Toc349121157"/>
            <w:bookmarkStart w:id="215" w:name="_Toc350334362"/>
            <w:bookmarkStart w:id="216" w:name="_Toc350334443"/>
            <w:bookmarkStart w:id="217" w:name="_Toc351631708"/>
            <w:bookmarkStart w:id="218" w:name="_Toc351631788"/>
            <w:bookmarkStart w:id="219" w:name="_Toc351631868"/>
            <w:bookmarkStart w:id="220" w:name="_Toc351636441"/>
            <w:bookmarkStart w:id="221" w:name="_Toc351636522"/>
            <w:bookmarkStart w:id="222" w:name="_Toc362597579"/>
            <w:bookmarkStart w:id="223" w:name="_Toc362597949"/>
            <w:bookmarkStart w:id="224" w:name="_Toc362598022"/>
            <w:bookmarkStart w:id="225" w:name="_Toc362598095"/>
            <w:bookmarkStart w:id="226" w:name="_Toc362598168"/>
            <w:bookmarkStart w:id="227" w:name="_Toc362598241"/>
            <w:bookmarkStart w:id="228" w:name="_Toc362598824"/>
            <w:bookmarkStart w:id="229" w:name="_Toc362597580"/>
            <w:bookmarkStart w:id="230" w:name="_Toc362597950"/>
            <w:bookmarkStart w:id="231" w:name="_Toc362598023"/>
            <w:bookmarkStart w:id="232" w:name="_Toc362598096"/>
            <w:bookmarkStart w:id="233" w:name="_Toc362598169"/>
            <w:bookmarkStart w:id="234" w:name="_Toc362598242"/>
            <w:bookmarkStart w:id="235" w:name="_Toc362598578"/>
            <w:bookmarkStart w:id="236" w:name="_Toc362598825"/>
            <w:r w:rsidRPr="007A639A">
              <w:rPr>
                <w:b/>
                <w:bCs/>
                <w:color w:val="FFFFFF" w:themeColor="background1"/>
                <w:lang w:val="sl-SI"/>
              </w:rPr>
              <w:t>SPODAJ PODPISANI POTRJEVALEC REFERENCE (NAROČNIK)</w:t>
            </w:r>
          </w:p>
        </w:tc>
      </w:tr>
      <w:tr w:rsidR="00614CFF" w:rsidRPr="007A639A" w14:paraId="729DD0F1" w14:textId="77777777" w:rsidTr="003D17F4">
        <w:trPr>
          <w:trHeight w:val="174"/>
        </w:trPr>
        <w:tc>
          <w:tcPr>
            <w:tcW w:w="1858"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EB0026A" w14:textId="77777777" w:rsidR="00614CFF" w:rsidRPr="007A639A" w:rsidRDefault="00614CFF" w:rsidP="0098649F">
            <w:pPr>
              <w:jc w:val="center"/>
              <w:rPr>
                <w:b/>
                <w:bCs/>
                <w:color w:val="FFFFFF" w:themeColor="background1"/>
                <w:sz w:val="16"/>
                <w:szCs w:val="16"/>
                <w:lang w:val="sl-SI"/>
              </w:rPr>
            </w:pPr>
            <w:r w:rsidRPr="007A639A">
              <w:rPr>
                <w:b/>
                <w:bCs/>
                <w:color w:val="FFFFFF" w:themeColor="background1"/>
                <w:sz w:val="16"/>
                <w:szCs w:val="16"/>
                <w:lang w:val="sl-SI"/>
              </w:rPr>
              <w:t>NAZIV</w:t>
            </w:r>
          </w:p>
        </w:tc>
        <w:tc>
          <w:tcPr>
            <w:tcW w:w="1884"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0159662B" w14:textId="77777777" w:rsidR="00614CFF" w:rsidRPr="007A639A" w:rsidRDefault="00614CFF" w:rsidP="0098649F">
            <w:pPr>
              <w:jc w:val="center"/>
              <w:rPr>
                <w:b/>
                <w:bCs/>
                <w:color w:val="FFFFFF" w:themeColor="background1"/>
                <w:sz w:val="16"/>
                <w:szCs w:val="16"/>
                <w:lang w:val="sl-SI"/>
              </w:rPr>
            </w:pPr>
            <w:r w:rsidRPr="007A639A">
              <w:rPr>
                <w:b/>
                <w:bCs/>
                <w:color w:val="FFFFFF" w:themeColor="background1"/>
                <w:sz w:val="16"/>
                <w:szCs w:val="16"/>
                <w:lang w:val="sl-SI"/>
              </w:rPr>
              <w:t>NASLOV</w:t>
            </w:r>
          </w:p>
        </w:tc>
        <w:tc>
          <w:tcPr>
            <w:tcW w:w="1910"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5DB121F0" w14:textId="77777777" w:rsidR="00614CFF" w:rsidRPr="007A639A" w:rsidRDefault="00614CFF" w:rsidP="0098649F">
            <w:pPr>
              <w:jc w:val="center"/>
              <w:rPr>
                <w:b/>
                <w:bCs/>
                <w:color w:val="FFFFFF" w:themeColor="background1"/>
                <w:sz w:val="16"/>
                <w:szCs w:val="16"/>
                <w:lang w:val="sl-SI"/>
              </w:rPr>
            </w:pPr>
            <w:r w:rsidRPr="007A639A">
              <w:rPr>
                <w:b/>
                <w:bCs/>
                <w:color w:val="FFFFFF" w:themeColor="background1"/>
                <w:sz w:val="16"/>
                <w:szCs w:val="16"/>
                <w:lang w:val="sl-SI"/>
              </w:rPr>
              <w:t>KONTAKTNA OSEBA</w:t>
            </w:r>
          </w:p>
        </w:tc>
        <w:tc>
          <w:tcPr>
            <w:tcW w:w="1852"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6FD55E" w14:textId="77777777" w:rsidR="00614CFF" w:rsidRPr="007A639A" w:rsidRDefault="00614CFF" w:rsidP="0098649F">
            <w:pPr>
              <w:jc w:val="center"/>
              <w:rPr>
                <w:b/>
                <w:bCs/>
                <w:color w:val="FFFFFF" w:themeColor="background1"/>
                <w:sz w:val="16"/>
                <w:szCs w:val="16"/>
                <w:lang w:val="sl-SI"/>
              </w:rPr>
            </w:pPr>
            <w:r w:rsidRPr="007A639A">
              <w:rPr>
                <w:b/>
                <w:bCs/>
                <w:color w:val="FFFFFF" w:themeColor="background1"/>
                <w:sz w:val="16"/>
                <w:szCs w:val="16"/>
                <w:lang w:val="sl-SI"/>
              </w:rPr>
              <w:t>TELEFON</w:t>
            </w:r>
          </w:p>
        </w:tc>
        <w:tc>
          <w:tcPr>
            <w:tcW w:w="1846"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0597302" w14:textId="77777777" w:rsidR="00614CFF" w:rsidRPr="007A639A" w:rsidRDefault="00614CFF" w:rsidP="0098649F">
            <w:pPr>
              <w:jc w:val="center"/>
              <w:rPr>
                <w:b/>
                <w:bCs/>
                <w:color w:val="FFFFFF" w:themeColor="background1"/>
                <w:sz w:val="16"/>
                <w:szCs w:val="16"/>
                <w:lang w:val="sl-SI"/>
              </w:rPr>
            </w:pPr>
            <w:r w:rsidRPr="007A639A">
              <w:rPr>
                <w:b/>
                <w:bCs/>
                <w:color w:val="FFFFFF" w:themeColor="background1"/>
                <w:sz w:val="16"/>
                <w:szCs w:val="16"/>
                <w:lang w:val="sl-SI"/>
              </w:rPr>
              <w:t>E-MAIL</w:t>
            </w:r>
          </w:p>
        </w:tc>
      </w:tr>
      <w:tr w:rsidR="00614CFF" w:rsidRPr="007A639A" w14:paraId="2AAE7517" w14:textId="77777777" w:rsidTr="003D17F4">
        <w:trPr>
          <w:trHeight w:val="112"/>
        </w:trPr>
        <w:tc>
          <w:tcPr>
            <w:tcW w:w="1858"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2B6596C0" w14:textId="77777777" w:rsidR="00614CFF" w:rsidRPr="007A639A" w:rsidRDefault="00614CFF" w:rsidP="008E183B">
            <w:pPr>
              <w:rPr>
                <w:b/>
                <w:bCs/>
                <w:color w:val="FFFFFF" w:themeColor="background1"/>
                <w:lang w:val="sl-SI"/>
              </w:rPr>
            </w:pPr>
          </w:p>
          <w:p w14:paraId="73551E7C" w14:textId="77777777" w:rsidR="00614CFF" w:rsidRPr="007A639A" w:rsidRDefault="00614CFF" w:rsidP="008E183B">
            <w:pPr>
              <w:rPr>
                <w:b/>
                <w:bCs/>
                <w:color w:val="FFFFFF" w:themeColor="background1"/>
                <w:lang w:val="sl-SI"/>
              </w:rPr>
            </w:pPr>
          </w:p>
          <w:p w14:paraId="237F79FA" w14:textId="77777777" w:rsidR="00614CFF" w:rsidRPr="007A639A" w:rsidRDefault="00614CFF" w:rsidP="008E183B">
            <w:pPr>
              <w:rPr>
                <w:b/>
                <w:bCs/>
                <w:color w:val="FFFFFF" w:themeColor="background1"/>
                <w:lang w:val="sl-SI"/>
              </w:rPr>
            </w:pPr>
          </w:p>
          <w:p w14:paraId="6C773A45" w14:textId="77777777" w:rsidR="0098649F" w:rsidRPr="007A639A" w:rsidRDefault="0098649F" w:rsidP="008E183B">
            <w:pPr>
              <w:rPr>
                <w:b/>
                <w:bCs/>
                <w:color w:val="FFFFFF" w:themeColor="background1"/>
                <w:lang w:val="sl-SI"/>
              </w:rPr>
            </w:pPr>
          </w:p>
        </w:tc>
        <w:tc>
          <w:tcPr>
            <w:tcW w:w="1884"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350349BA" w14:textId="77777777" w:rsidR="00614CFF" w:rsidRPr="007A639A" w:rsidRDefault="00614CFF" w:rsidP="008E183B">
            <w:pPr>
              <w:rPr>
                <w:b/>
                <w:bCs/>
                <w:color w:val="FFFFFF" w:themeColor="background1"/>
                <w:lang w:val="sl-SI"/>
              </w:rPr>
            </w:pPr>
          </w:p>
        </w:tc>
        <w:tc>
          <w:tcPr>
            <w:tcW w:w="1910"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A302455" w14:textId="77777777" w:rsidR="00614CFF" w:rsidRPr="007A639A" w:rsidRDefault="00614CFF" w:rsidP="008E183B">
            <w:pPr>
              <w:rPr>
                <w:b/>
                <w:bCs/>
                <w:color w:val="FFFFFF" w:themeColor="background1"/>
                <w:lang w:val="sl-SI"/>
              </w:rPr>
            </w:pPr>
          </w:p>
        </w:tc>
        <w:tc>
          <w:tcPr>
            <w:tcW w:w="1852"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03EEC0D3" w14:textId="77777777" w:rsidR="00614CFF" w:rsidRPr="007A639A" w:rsidRDefault="00614CFF" w:rsidP="008E183B">
            <w:pPr>
              <w:rPr>
                <w:b/>
                <w:bCs/>
                <w:color w:val="FFFFFF" w:themeColor="background1"/>
                <w:lang w:val="sl-SI"/>
              </w:rPr>
            </w:pPr>
          </w:p>
        </w:tc>
        <w:tc>
          <w:tcPr>
            <w:tcW w:w="1846"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68205C" w14:textId="77777777" w:rsidR="00614CFF" w:rsidRPr="007A639A" w:rsidRDefault="00614CFF" w:rsidP="008E183B">
            <w:pPr>
              <w:rPr>
                <w:b/>
                <w:bCs/>
                <w:color w:val="FFFFFF" w:themeColor="background1"/>
                <w:lang w:val="sl-SI"/>
              </w:rPr>
            </w:pPr>
          </w:p>
        </w:tc>
      </w:tr>
      <w:tr w:rsidR="00614CFF" w:rsidRPr="007A639A" w14:paraId="1F58B8C9" w14:textId="77777777" w:rsidTr="0098649F">
        <w:tc>
          <w:tcPr>
            <w:tcW w:w="9350" w:type="dxa"/>
            <w:gridSpan w:val="11"/>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1CEBD04" w14:textId="77777777" w:rsidR="0098649F" w:rsidRPr="007A639A" w:rsidRDefault="0098649F" w:rsidP="0098649F">
            <w:pPr>
              <w:jc w:val="center"/>
              <w:rPr>
                <w:b/>
                <w:bCs/>
                <w:color w:val="FFFFFF" w:themeColor="background1"/>
                <w:lang w:val="sl-SI"/>
              </w:rPr>
            </w:pPr>
          </w:p>
          <w:p w14:paraId="7335E4C4" w14:textId="77777777" w:rsidR="00614CFF" w:rsidRPr="007A639A" w:rsidRDefault="00614CFF" w:rsidP="0098649F">
            <w:pPr>
              <w:jc w:val="center"/>
              <w:rPr>
                <w:b/>
                <w:bCs/>
                <w:color w:val="FFFFFF" w:themeColor="background1"/>
                <w:lang w:val="sl-SI"/>
              </w:rPr>
            </w:pPr>
            <w:r w:rsidRPr="007A639A">
              <w:rPr>
                <w:b/>
                <w:bCs/>
                <w:color w:val="FFFFFF" w:themeColor="background1"/>
                <w:lang w:val="sl-SI"/>
              </w:rPr>
              <w:t>POTRJUJEM, DA JE</w:t>
            </w:r>
          </w:p>
          <w:p w14:paraId="75963ABF" w14:textId="77777777" w:rsidR="0098649F" w:rsidRPr="007A639A" w:rsidRDefault="0098649F" w:rsidP="0098649F">
            <w:pPr>
              <w:jc w:val="center"/>
              <w:rPr>
                <w:b/>
                <w:bCs/>
                <w:color w:val="FFFFFF" w:themeColor="background1"/>
                <w:lang w:val="sl-SI"/>
              </w:rPr>
            </w:pPr>
          </w:p>
        </w:tc>
      </w:tr>
      <w:tr w:rsidR="00997B1B" w:rsidRPr="007A639A" w14:paraId="6679F090"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9B5B330" w14:textId="77777777" w:rsidR="00997B1B" w:rsidRPr="007A639A" w:rsidRDefault="00997B1B" w:rsidP="00412DC3">
            <w:pPr>
              <w:rPr>
                <w:b/>
                <w:bCs/>
                <w:color w:val="FFFFFF" w:themeColor="background1"/>
                <w:lang w:val="sl-SI"/>
              </w:rPr>
            </w:pPr>
            <w:r w:rsidRPr="007A639A">
              <w:rPr>
                <w:b/>
                <w:bCs/>
                <w:color w:val="FFFFFF" w:themeColor="background1"/>
                <w:lang w:val="sl-SI"/>
              </w:rPr>
              <w:t>NOSILEC REFERENCE</w:t>
            </w:r>
          </w:p>
          <w:p w14:paraId="3AA80CCF" w14:textId="77777777" w:rsidR="00997B1B" w:rsidRPr="007A639A" w:rsidRDefault="00997B1B" w:rsidP="00412DC3">
            <w:pPr>
              <w:rPr>
                <w:b/>
                <w:bCs/>
                <w:color w:val="FFFFFF" w:themeColor="background1"/>
                <w:lang w:val="sl-SI"/>
              </w:rPr>
            </w:pPr>
          </w:p>
        </w:tc>
        <w:tc>
          <w:tcPr>
            <w:tcW w:w="3322"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B9752F4" w14:textId="7E960E4F" w:rsidR="00997B1B" w:rsidRPr="007A639A" w:rsidRDefault="002205B7" w:rsidP="00997B1B">
            <w:pPr>
              <w:jc w:val="center"/>
              <w:rPr>
                <w:b/>
                <w:bCs/>
                <w:lang w:val="sl-SI"/>
              </w:rPr>
            </w:pPr>
            <w:r w:rsidRPr="007A639A">
              <w:rPr>
                <w:b/>
                <w:bCs/>
                <w:lang w:val="sl-SI"/>
              </w:rPr>
              <w:t>PONUDNIK:</w:t>
            </w:r>
          </w:p>
          <w:p w14:paraId="619168DE" w14:textId="77777777" w:rsidR="00997B1B" w:rsidRPr="007A639A" w:rsidRDefault="00997B1B" w:rsidP="00997B1B">
            <w:pPr>
              <w:jc w:val="center"/>
              <w:rPr>
                <w:b/>
                <w:bCs/>
                <w:lang w:val="sl-SI"/>
              </w:rPr>
            </w:pPr>
          </w:p>
          <w:p w14:paraId="29B2E728" w14:textId="77777777" w:rsidR="00997B1B" w:rsidRPr="007A639A" w:rsidRDefault="00997B1B" w:rsidP="00997B1B">
            <w:pPr>
              <w:jc w:val="center"/>
              <w:rPr>
                <w:b/>
                <w:bCs/>
                <w:lang w:val="sl-SI"/>
              </w:rPr>
            </w:pPr>
          </w:p>
        </w:tc>
        <w:tc>
          <w:tcPr>
            <w:tcW w:w="3361"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36861BA" w14:textId="3EE8C49B" w:rsidR="00997B1B" w:rsidRPr="007A639A" w:rsidRDefault="002205B7" w:rsidP="00997B1B">
            <w:pPr>
              <w:jc w:val="center"/>
              <w:rPr>
                <w:b/>
                <w:bCs/>
                <w:lang w:val="sl-SI"/>
              </w:rPr>
            </w:pPr>
            <w:r w:rsidRPr="007A639A">
              <w:rPr>
                <w:b/>
                <w:bCs/>
                <w:lang w:val="sl-SI"/>
              </w:rPr>
              <w:t>KADER</w:t>
            </w:r>
            <w:r w:rsidR="00A75F1B" w:rsidRPr="007A639A">
              <w:rPr>
                <w:b/>
                <w:bCs/>
                <w:lang w:val="sl-SI"/>
              </w:rPr>
              <w:t>:</w:t>
            </w:r>
          </w:p>
        </w:tc>
      </w:tr>
      <w:tr w:rsidR="00412DC3" w:rsidRPr="007F65BA" w14:paraId="30ABFA83" w14:textId="77777777" w:rsidTr="008E183B">
        <w:tc>
          <w:tcPr>
            <w:tcW w:w="9350" w:type="dxa"/>
            <w:gridSpan w:val="11"/>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0EB5E7" w14:textId="77777777" w:rsidR="00412DC3" w:rsidRPr="007A639A" w:rsidRDefault="00412DC3" w:rsidP="00412DC3">
            <w:pPr>
              <w:jc w:val="center"/>
              <w:rPr>
                <w:b/>
                <w:bCs/>
                <w:color w:val="FFFFFF" w:themeColor="background1"/>
                <w:lang w:val="sl-SI"/>
              </w:rPr>
            </w:pPr>
          </w:p>
          <w:p w14:paraId="226546D8" w14:textId="77777777" w:rsidR="00412DC3" w:rsidRPr="007A639A" w:rsidRDefault="00412DC3" w:rsidP="00412DC3">
            <w:pPr>
              <w:jc w:val="center"/>
              <w:rPr>
                <w:b/>
                <w:bCs/>
                <w:color w:val="FFFFFF" w:themeColor="background1"/>
                <w:lang w:val="sl-SI"/>
              </w:rPr>
            </w:pPr>
            <w:r w:rsidRPr="007A639A">
              <w:rPr>
                <w:b/>
                <w:bCs/>
                <w:color w:val="FFFFFF" w:themeColor="background1"/>
                <w:lang w:val="sl-SI"/>
              </w:rPr>
              <w:t>USPEŠNO (v dogovorjeni kvaliteti, količini in predvidenem roku, v skladu z dogovorjenimi postopki in standardi) OPRAVIL DELA NA PROJEKTU</w:t>
            </w:r>
          </w:p>
          <w:p w14:paraId="225BA3EA" w14:textId="77777777" w:rsidR="00412DC3" w:rsidRPr="007A639A" w:rsidRDefault="00412DC3" w:rsidP="00412DC3">
            <w:pPr>
              <w:rPr>
                <w:b/>
                <w:bCs/>
                <w:color w:val="FFFFFF" w:themeColor="background1"/>
                <w:lang w:val="sl-SI"/>
              </w:rPr>
            </w:pPr>
          </w:p>
        </w:tc>
      </w:tr>
      <w:tr w:rsidR="00412DC3" w:rsidRPr="007A639A" w14:paraId="4E97FF3D"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50B63766" w14:textId="77777777" w:rsidR="00412DC3" w:rsidRPr="007A639A" w:rsidRDefault="00412DC3" w:rsidP="005D567E">
            <w:pPr>
              <w:rPr>
                <w:b/>
                <w:bCs/>
                <w:color w:val="FFFFFF" w:themeColor="background1"/>
                <w:lang w:val="sl-SI"/>
              </w:rPr>
            </w:pPr>
            <w:r w:rsidRPr="007A639A">
              <w:rPr>
                <w:b/>
                <w:bCs/>
                <w:color w:val="FFFFFF" w:themeColor="background1"/>
                <w:lang w:val="sl-SI"/>
              </w:rPr>
              <w:t>NAZIV PROJEKTA</w:t>
            </w:r>
          </w:p>
        </w:tc>
        <w:tc>
          <w:tcPr>
            <w:tcW w:w="6683" w:type="dxa"/>
            <w:gridSpan w:val="9"/>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782CA7" w14:textId="77777777" w:rsidR="00412DC3" w:rsidRPr="007A639A" w:rsidRDefault="00412DC3" w:rsidP="00412DC3">
            <w:pPr>
              <w:rPr>
                <w:b/>
                <w:bCs/>
                <w:color w:val="FFFFFF" w:themeColor="background1"/>
                <w:lang w:val="sl-SI"/>
              </w:rPr>
            </w:pPr>
          </w:p>
          <w:p w14:paraId="06409337" w14:textId="77777777" w:rsidR="00412DC3" w:rsidRPr="007A639A" w:rsidRDefault="00412DC3" w:rsidP="00412DC3">
            <w:pPr>
              <w:rPr>
                <w:b/>
                <w:bCs/>
                <w:color w:val="FFFFFF" w:themeColor="background1"/>
                <w:lang w:val="sl-SI"/>
              </w:rPr>
            </w:pPr>
          </w:p>
          <w:p w14:paraId="358ABB47" w14:textId="77777777" w:rsidR="00412DC3" w:rsidRPr="007A639A" w:rsidRDefault="00412DC3" w:rsidP="00412DC3">
            <w:pPr>
              <w:rPr>
                <w:b/>
                <w:bCs/>
                <w:color w:val="FFFFFF" w:themeColor="background1"/>
                <w:lang w:val="sl-SI"/>
              </w:rPr>
            </w:pPr>
          </w:p>
          <w:p w14:paraId="765C50E3" w14:textId="77777777" w:rsidR="00A15D7F" w:rsidRPr="007A639A" w:rsidRDefault="00A15D7F" w:rsidP="00412DC3">
            <w:pPr>
              <w:rPr>
                <w:b/>
                <w:bCs/>
                <w:color w:val="FFFFFF" w:themeColor="background1"/>
                <w:lang w:val="sl-SI"/>
              </w:rPr>
            </w:pPr>
          </w:p>
        </w:tc>
      </w:tr>
      <w:tr w:rsidR="00821E74" w:rsidRPr="007A639A" w14:paraId="63C35941"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2E768952" w14:textId="508A81AE" w:rsidR="00821E74" w:rsidRPr="007A639A" w:rsidRDefault="00821E74" w:rsidP="001A1CCB">
            <w:pPr>
              <w:rPr>
                <w:b/>
                <w:bCs/>
                <w:color w:val="FFFFFF" w:themeColor="background1"/>
                <w:lang w:val="sl-SI"/>
              </w:rPr>
            </w:pPr>
            <w:r w:rsidRPr="007A639A">
              <w:rPr>
                <w:b/>
                <w:bCs/>
                <w:color w:val="FFFFFF" w:themeColor="background1"/>
                <w:lang w:val="sl-SI"/>
              </w:rPr>
              <w:t>INVESTICIJSKA VREDNOST BREZ DDV</w:t>
            </w:r>
          </w:p>
        </w:tc>
        <w:tc>
          <w:tcPr>
            <w:tcW w:w="6683" w:type="dxa"/>
            <w:gridSpan w:val="9"/>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82CD708" w14:textId="77777777" w:rsidR="00821E74" w:rsidRPr="007A639A" w:rsidRDefault="00821E74" w:rsidP="00412DC3">
            <w:pPr>
              <w:rPr>
                <w:b/>
                <w:bCs/>
                <w:color w:val="FFFFFF" w:themeColor="background1"/>
                <w:lang w:val="sl-SI"/>
              </w:rPr>
            </w:pPr>
          </w:p>
          <w:p w14:paraId="692E8054" w14:textId="77777777" w:rsidR="001A1CCB" w:rsidRPr="007A639A" w:rsidRDefault="001A1CCB" w:rsidP="00412DC3">
            <w:pPr>
              <w:rPr>
                <w:b/>
                <w:bCs/>
                <w:color w:val="FFFFFF" w:themeColor="background1"/>
                <w:lang w:val="sl-SI"/>
              </w:rPr>
            </w:pPr>
          </w:p>
          <w:p w14:paraId="6865A979" w14:textId="77777777" w:rsidR="00A15D7F" w:rsidRPr="007A639A" w:rsidRDefault="00A15D7F" w:rsidP="00412DC3">
            <w:pPr>
              <w:rPr>
                <w:b/>
                <w:bCs/>
                <w:color w:val="FFFFFF" w:themeColor="background1"/>
                <w:lang w:val="sl-SI"/>
              </w:rPr>
            </w:pPr>
          </w:p>
          <w:p w14:paraId="147EE928" w14:textId="6B424A6F" w:rsidR="001A1CCB" w:rsidRPr="007A639A" w:rsidRDefault="001A1CCB" w:rsidP="00412DC3">
            <w:pPr>
              <w:rPr>
                <w:b/>
                <w:bCs/>
                <w:color w:val="FFFFFF" w:themeColor="background1"/>
                <w:lang w:val="sl-SI"/>
              </w:rPr>
            </w:pPr>
          </w:p>
        </w:tc>
      </w:tr>
      <w:tr w:rsidR="001A1CCB" w:rsidRPr="007A639A" w14:paraId="51DE660C"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1FD737E" w14:textId="725507ED" w:rsidR="001A1CCB" w:rsidRPr="007A639A" w:rsidRDefault="001A1CCB" w:rsidP="005D567E">
            <w:pPr>
              <w:rPr>
                <w:b/>
                <w:bCs/>
                <w:color w:val="FFFFFF" w:themeColor="background1"/>
                <w:lang w:val="sl-SI"/>
              </w:rPr>
            </w:pPr>
            <w:r w:rsidRPr="007A639A">
              <w:rPr>
                <w:b/>
                <w:bCs/>
                <w:color w:val="FFFFFF" w:themeColor="background1"/>
                <w:lang w:val="sl-SI"/>
              </w:rPr>
              <w:t>CC-SI KLASIFIKACIJA</w:t>
            </w:r>
          </w:p>
        </w:tc>
        <w:tc>
          <w:tcPr>
            <w:tcW w:w="6683" w:type="dxa"/>
            <w:gridSpan w:val="9"/>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1DC3E8D" w14:textId="77777777" w:rsidR="001A1CCB" w:rsidRPr="007A639A" w:rsidRDefault="001A1CCB" w:rsidP="00412DC3">
            <w:pPr>
              <w:rPr>
                <w:b/>
                <w:bCs/>
                <w:color w:val="FFFFFF" w:themeColor="background1"/>
                <w:lang w:val="sl-SI"/>
              </w:rPr>
            </w:pPr>
          </w:p>
          <w:p w14:paraId="44842750" w14:textId="77777777" w:rsidR="001A1CCB" w:rsidRPr="007A639A" w:rsidRDefault="001A1CCB" w:rsidP="00412DC3">
            <w:pPr>
              <w:rPr>
                <w:b/>
                <w:bCs/>
                <w:color w:val="FFFFFF" w:themeColor="background1"/>
                <w:lang w:val="sl-SI"/>
              </w:rPr>
            </w:pPr>
          </w:p>
          <w:p w14:paraId="2D8429EB" w14:textId="77777777" w:rsidR="00A15D7F" w:rsidRPr="007A639A" w:rsidRDefault="00A15D7F" w:rsidP="00412DC3">
            <w:pPr>
              <w:rPr>
                <w:b/>
                <w:bCs/>
                <w:color w:val="FFFFFF" w:themeColor="background1"/>
                <w:lang w:val="sl-SI"/>
              </w:rPr>
            </w:pPr>
          </w:p>
          <w:p w14:paraId="634464DD" w14:textId="1CE50CEB" w:rsidR="001A1CCB" w:rsidRPr="007A639A" w:rsidRDefault="001A1CCB" w:rsidP="00412DC3">
            <w:pPr>
              <w:rPr>
                <w:b/>
                <w:bCs/>
                <w:color w:val="FFFFFF" w:themeColor="background1"/>
                <w:lang w:val="sl-SI"/>
              </w:rPr>
            </w:pPr>
          </w:p>
        </w:tc>
      </w:tr>
      <w:tr w:rsidR="00A75F1B" w:rsidRPr="007A639A" w14:paraId="48EC7610"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BD21A94" w14:textId="77777777" w:rsidR="00A75F1B" w:rsidRPr="007A639A" w:rsidRDefault="00A75F1B" w:rsidP="00A75F1B">
            <w:pPr>
              <w:rPr>
                <w:b/>
                <w:bCs/>
                <w:color w:val="FFFFFF" w:themeColor="background1"/>
                <w:lang w:val="sl-SI"/>
              </w:rPr>
            </w:pPr>
            <w:r w:rsidRPr="007A639A">
              <w:rPr>
                <w:b/>
                <w:bCs/>
                <w:color w:val="FFFFFF" w:themeColor="background1"/>
                <w:lang w:val="sl-SI"/>
              </w:rPr>
              <w:t>ČAS IZVEDBE DEL</w:t>
            </w:r>
          </w:p>
        </w:tc>
        <w:tc>
          <w:tcPr>
            <w:tcW w:w="6683" w:type="dxa"/>
            <w:gridSpan w:val="9"/>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165262D4" w14:textId="77777777" w:rsidR="00A75F1B" w:rsidRPr="007A639A" w:rsidRDefault="00A75F1B" w:rsidP="00A75F1B">
            <w:pPr>
              <w:rPr>
                <w:b/>
                <w:bCs/>
                <w:color w:val="FFFFFF" w:themeColor="background1"/>
                <w:lang w:val="sl-SI"/>
              </w:rPr>
            </w:pPr>
          </w:p>
          <w:p w14:paraId="71A6284B" w14:textId="77777777" w:rsidR="00A75F1B" w:rsidRPr="007A639A" w:rsidRDefault="00A75F1B" w:rsidP="00A75F1B">
            <w:pPr>
              <w:rPr>
                <w:b/>
                <w:bCs/>
                <w:color w:val="FFFFFF" w:themeColor="background1"/>
                <w:lang w:val="sl-SI"/>
              </w:rPr>
            </w:pPr>
          </w:p>
          <w:p w14:paraId="01402824" w14:textId="77777777" w:rsidR="00A75F1B" w:rsidRPr="007A639A" w:rsidRDefault="00A75F1B" w:rsidP="00A75F1B">
            <w:pPr>
              <w:rPr>
                <w:b/>
                <w:bCs/>
                <w:color w:val="FFFFFF" w:themeColor="background1"/>
                <w:lang w:val="sl-SI"/>
              </w:rPr>
            </w:pPr>
          </w:p>
          <w:p w14:paraId="0E64B7D1" w14:textId="77777777" w:rsidR="00A15D7F" w:rsidRPr="007A639A" w:rsidRDefault="00A15D7F" w:rsidP="00A75F1B">
            <w:pPr>
              <w:rPr>
                <w:b/>
                <w:bCs/>
                <w:color w:val="FFFFFF" w:themeColor="background1"/>
                <w:lang w:val="sl-SI"/>
              </w:rPr>
            </w:pPr>
          </w:p>
        </w:tc>
      </w:tr>
      <w:tr w:rsidR="00183DB1" w:rsidRPr="007A639A" w14:paraId="4BE2A954" w14:textId="77777777" w:rsidTr="003D17F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72588930" w14:textId="3F8A50F6" w:rsidR="00183DB1" w:rsidRPr="007A639A" w:rsidRDefault="00183DB1" w:rsidP="00A75F1B">
            <w:pPr>
              <w:rPr>
                <w:b/>
                <w:bCs/>
                <w:color w:val="FFFFFF" w:themeColor="background1"/>
                <w:lang w:val="sl-SI"/>
              </w:rPr>
            </w:pPr>
            <w:r w:rsidRPr="007A639A">
              <w:rPr>
                <w:b/>
                <w:bCs/>
                <w:color w:val="FFFFFF" w:themeColor="background1"/>
                <w:lang w:val="sl-SI"/>
              </w:rPr>
              <w:t>UPORABNO DOVOLJENJE</w:t>
            </w:r>
          </w:p>
        </w:tc>
        <w:tc>
          <w:tcPr>
            <w:tcW w:w="875"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373BC6F0" w14:textId="53975D98" w:rsidR="00183DB1" w:rsidRPr="007A639A" w:rsidRDefault="00183DB1" w:rsidP="00183DB1">
            <w:pPr>
              <w:jc w:val="center"/>
              <w:rPr>
                <w:b/>
                <w:bCs/>
                <w:lang w:val="sl-SI"/>
              </w:rPr>
            </w:pPr>
            <w:r w:rsidRPr="007A639A">
              <w:rPr>
                <w:b/>
                <w:bCs/>
                <w:lang w:val="sl-SI"/>
              </w:rPr>
              <w:t>DA</w:t>
            </w:r>
          </w:p>
        </w:tc>
        <w:tc>
          <w:tcPr>
            <w:tcW w:w="9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09952089" w14:textId="40BEF3F1" w:rsidR="00183DB1" w:rsidRPr="007A639A" w:rsidRDefault="00183DB1" w:rsidP="00183DB1">
            <w:pPr>
              <w:jc w:val="center"/>
              <w:rPr>
                <w:b/>
                <w:bCs/>
                <w:lang w:val="sl-SI"/>
              </w:rPr>
            </w:pPr>
            <w:r w:rsidRPr="007A639A">
              <w:rPr>
                <w:b/>
                <w:bCs/>
                <w:lang w:val="sl-SI"/>
              </w:rPr>
              <w:t>NE</w:t>
            </w:r>
          </w:p>
        </w:tc>
        <w:tc>
          <w:tcPr>
            <w:tcW w:w="4907"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3068AB5F" w14:textId="77777777" w:rsidR="00183DB1" w:rsidRPr="007A639A" w:rsidRDefault="00E61933" w:rsidP="00A75F1B">
            <w:pPr>
              <w:rPr>
                <w:b/>
                <w:bCs/>
                <w:lang w:val="sl-SI"/>
              </w:rPr>
            </w:pPr>
            <w:r w:rsidRPr="007A639A">
              <w:rPr>
                <w:b/>
                <w:bCs/>
                <w:lang w:val="sl-SI"/>
              </w:rPr>
              <w:t>Datum pridobitve:</w:t>
            </w:r>
          </w:p>
          <w:p w14:paraId="414F7CB3" w14:textId="77777777" w:rsidR="00E61933" w:rsidRPr="007A639A" w:rsidRDefault="00E61933" w:rsidP="00A75F1B">
            <w:pPr>
              <w:rPr>
                <w:b/>
                <w:bCs/>
                <w:lang w:val="sl-SI"/>
              </w:rPr>
            </w:pPr>
          </w:p>
          <w:p w14:paraId="5C8D6491" w14:textId="77777777" w:rsidR="00E61933" w:rsidRPr="007A639A" w:rsidRDefault="00E61933" w:rsidP="00A75F1B">
            <w:pPr>
              <w:rPr>
                <w:b/>
                <w:bCs/>
                <w:lang w:val="sl-SI"/>
              </w:rPr>
            </w:pPr>
            <w:r w:rsidRPr="007A639A">
              <w:rPr>
                <w:b/>
                <w:bCs/>
                <w:lang w:val="sl-SI"/>
              </w:rPr>
              <w:t>Številka:</w:t>
            </w:r>
          </w:p>
          <w:p w14:paraId="4993F31E" w14:textId="5DCAA27D" w:rsidR="00E61933" w:rsidRPr="007A639A" w:rsidRDefault="00E61933" w:rsidP="00A75F1B">
            <w:pPr>
              <w:rPr>
                <w:b/>
                <w:bCs/>
                <w:lang w:val="sl-SI"/>
              </w:rPr>
            </w:pPr>
          </w:p>
        </w:tc>
      </w:tr>
      <w:tr w:rsidR="00FB0044" w:rsidRPr="007A639A" w14:paraId="572722CE" w14:textId="77777777" w:rsidTr="00FB0044">
        <w:tc>
          <w:tcPr>
            <w:tcW w:w="2667"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FDFB7B4" w14:textId="7DF6C89D" w:rsidR="00FB0044" w:rsidRPr="007A639A" w:rsidRDefault="00FB0044" w:rsidP="00A75F1B">
            <w:pPr>
              <w:rPr>
                <w:b/>
                <w:bCs/>
                <w:color w:val="FFFFFF" w:themeColor="background1"/>
                <w:lang w:val="sl-SI"/>
              </w:rPr>
            </w:pPr>
            <w:r>
              <w:rPr>
                <w:b/>
                <w:bCs/>
                <w:color w:val="FFFFFF" w:themeColor="background1"/>
                <w:lang w:val="sl-SI"/>
              </w:rPr>
              <w:t>OBSEG IZDELAVE PROJEKTNE DOKUMENTACIJE</w:t>
            </w:r>
          </w:p>
        </w:tc>
        <w:tc>
          <w:tcPr>
            <w:tcW w:w="2227" w:type="dxa"/>
            <w:gridSpan w:val="4"/>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04973F79" w14:textId="7EFCE01A" w:rsidR="00FB0044" w:rsidRPr="007A639A" w:rsidRDefault="00FB0044" w:rsidP="00FB0044">
            <w:pPr>
              <w:jc w:val="center"/>
              <w:rPr>
                <w:b/>
                <w:bCs/>
                <w:lang w:val="sl-SI"/>
              </w:rPr>
            </w:pPr>
            <w:r>
              <w:rPr>
                <w:b/>
                <w:bCs/>
                <w:lang w:val="sl-SI"/>
              </w:rPr>
              <w:t>PZI</w:t>
            </w:r>
          </w:p>
        </w:tc>
        <w:tc>
          <w:tcPr>
            <w:tcW w:w="2228" w:type="dxa"/>
            <w:gridSpan w:val="3"/>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396AB895" w14:textId="54F8A192" w:rsidR="00FB0044" w:rsidRPr="007A639A" w:rsidRDefault="00FB0044" w:rsidP="00FB0044">
            <w:pPr>
              <w:jc w:val="center"/>
              <w:rPr>
                <w:b/>
                <w:bCs/>
                <w:lang w:val="sl-SI"/>
              </w:rPr>
            </w:pPr>
            <w:r>
              <w:rPr>
                <w:b/>
                <w:bCs/>
                <w:lang w:val="sl-SI"/>
              </w:rPr>
              <w:t>PID</w:t>
            </w:r>
          </w:p>
        </w:tc>
        <w:tc>
          <w:tcPr>
            <w:tcW w:w="2228"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4E380BBD" w14:textId="0CDE3C18" w:rsidR="00FB0044" w:rsidRPr="007A639A" w:rsidRDefault="00FB0044" w:rsidP="00FB0044">
            <w:pPr>
              <w:jc w:val="center"/>
              <w:rPr>
                <w:b/>
                <w:bCs/>
                <w:lang w:val="sl-SI"/>
              </w:rPr>
            </w:pPr>
            <w:r>
              <w:rPr>
                <w:b/>
                <w:bCs/>
                <w:lang w:val="sl-SI"/>
              </w:rPr>
              <w:t>DZO</w:t>
            </w:r>
          </w:p>
        </w:tc>
      </w:t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tbl>
    <w:p w14:paraId="6392ACFD" w14:textId="77777777" w:rsidR="00614CFF" w:rsidRPr="007A639A" w:rsidRDefault="00614CFF" w:rsidP="00614CFF">
      <w:pPr>
        <w:rPr>
          <w:b/>
          <w:bCs/>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8649F" w:rsidRPr="007A639A" w14:paraId="4A3A2807" w14:textId="77777777" w:rsidTr="008E183B">
        <w:trPr>
          <w:trHeight w:val="70"/>
        </w:trPr>
        <w:tc>
          <w:tcPr>
            <w:tcW w:w="1696" w:type="dxa"/>
            <w:shd w:val="clear" w:color="auto" w:fill="3494BA" w:themeFill="accent1"/>
            <w:vAlign w:val="center"/>
          </w:tcPr>
          <w:p w14:paraId="0D03478C" w14:textId="77777777" w:rsidR="0098649F" w:rsidRPr="007A639A" w:rsidRDefault="0098649F" w:rsidP="008E183B">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51DC6CF9" w14:textId="77777777" w:rsidR="0098649F" w:rsidRPr="007A639A" w:rsidRDefault="0098649F" w:rsidP="008E183B">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104D5F42" w14:textId="77777777" w:rsidR="0098649F" w:rsidRPr="007A639A" w:rsidRDefault="0098649F" w:rsidP="008E183B">
            <w:pPr>
              <w:jc w:val="center"/>
              <w:rPr>
                <w:b/>
                <w:color w:val="FFFFFF" w:themeColor="background1"/>
                <w:lang w:val="sl-SI"/>
              </w:rPr>
            </w:pPr>
            <w:r w:rsidRPr="007A639A">
              <w:rPr>
                <w:b/>
                <w:color w:val="FFFFFF" w:themeColor="background1"/>
                <w:lang w:val="sl-SI"/>
              </w:rPr>
              <w:t>IME IN PRIIMEK POOBLAŠČENE OSEBE</w:t>
            </w:r>
          </w:p>
          <w:p w14:paraId="034C0F71" w14:textId="77777777" w:rsidR="0098649F" w:rsidRPr="007A639A" w:rsidRDefault="0098649F" w:rsidP="008E183B">
            <w:pPr>
              <w:jc w:val="center"/>
              <w:rPr>
                <w:b/>
                <w:color w:val="FFFFFF" w:themeColor="background1"/>
                <w:lang w:val="sl-SI"/>
              </w:rPr>
            </w:pPr>
            <w:r w:rsidRPr="007A639A">
              <w:rPr>
                <w:b/>
                <w:color w:val="FFFFFF" w:themeColor="background1"/>
                <w:lang w:val="sl-SI"/>
              </w:rPr>
              <w:t xml:space="preserve">NAROČNIKA </w:t>
            </w:r>
          </w:p>
        </w:tc>
        <w:tc>
          <w:tcPr>
            <w:tcW w:w="3401" w:type="dxa"/>
            <w:shd w:val="clear" w:color="auto" w:fill="3494BA" w:themeFill="accent1"/>
            <w:vAlign w:val="center"/>
          </w:tcPr>
          <w:p w14:paraId="17F918D3" w14:textId="77777777" w:rsidR="0098649F" w:rsidRPr="007A639A" w:rsidRDefault="0098649F" w:rsidP="008E183B">
            <w:pPr>
              <w:jc w:val="center"/>
              <w:rPr>
                <w:b/>
                <w:color w:val="FFFFFF" w:themeColor="background1"/>
                <w:lang w:val="sl-SI"/>
              </w:rPr>
            </w:pPr>
            <w:r w:rsidRPr="007A639A">
              <w:rPr>
                <w:b/>
                <w:color w:val="FFFFFF" w:themeColor="background1"/>
                <w:lang w:val="sl-SI"/>
              </w:rPr>
              <w:t>PODPIS IN ŽIG</w:t>
            </w:r>
          </w:p>
        </w:tc>
      </w:tr>
      <w:tr w:rsidR="0098649F" w:rsidRPr="007A639A" w14:paraId="162683E8" w14:textId="77777777" w:rsidTr="008E183B">
        <w:tc>
          <w:tcPr>
            <w:tcW w:w="1696" w:type="dxa"/>
          </w:tcPr>
          <w:p w14:paraId="341E6910" w14:textId="77777777" w:rsidR="0098649F" w:rsidRPr="007A639A" w:rsidRDefault="0098649F" w:rsidP="008E183B">
            <w:pPr>
              <w:jc w:val="center"/>
              <w:rPr>
                <w:lang w:val="sl-SI"/>
              </w:rPr>
            </w:pPr>
          </w:p>
          <w:p w14:paraId="0DB16075" w14:textId="77777777" w:rsidR="0098649F" w:rsidRPr="007A639A" w:rsidRDefault="0098649F" w:rsidP="008E183B">
            <w:pPr>
              <w:jc w:val="center"/>
              <w:rPr>
                <w:lang w:val="sl-SI"/>
              </w:rPr>
            </w:pPr>
          </w:p>
          <w:p w14:paraId="68CE3394" w14:textId="77777777" w:rsidR="0098649F" w:rsidRPr="007A639A" w:rsidRDefault="0098649F" w:rsidP="008E183B">
            <w:pPr>
              <w:jc w:val="center"/>
              <w:rPr>
                <w:lang w:val="sl-SI"/>
              </w:rPr>
            </w:pPr>
          </w:p>
          <w:p w14:paraId="499DB51E" w14:textId="77777777" w:rsidR="0098649F" w:rsidRPr="007A639A" w:rsidRDefault="0098649F" w:rsidP="008E183B">
            <w:pPr>
              <w:jc w:val="center"/>
              <w:rPr>
                <w:lang w:val="sl-SI"/>
              </w:rPr>
            </w:pPr>
          </w:p>
        </w:tc>
        <w:tc>
          <w:tcPr>
            <w:tcW w:w="1701" w:type="dxa"/>
          </w:tcPr>
          <w:p w14:paraId="423A1F82" w14:textId="77777777" w:rsidR="0098649F" w:rsidRPr="007A639A" w:rsidRDefault="0098649F" w:rsidP="008E183B">
            <w:pPr>
              <w:jc w:val="center"/>
              <w:rPr>
                <w:lang w:val="sl-SI"/>
              </w:rPr>
            </w:pPr>
          </w:p>
        </w:tc>
        <w:tc>
          <w:tcPr>
            <w:tcW w:w="2552" w:type="dxa"/>
          </w:tcPr>
          <w:p w14:paraId="4AD78F60" w14:textId="77777777" w:rsidR="0098649F" w:rsidRPr="007A639A" w:rsidRDefault="0098649F" w:rsidP="008E183B">
            <w:pPr>
              <w:jc w:val="center"/>
              <w:rPr>
                <w:lang w:val="sl-SI"/>
              </w:rPr>
            </w:pPr>
          </w:p>
        </w:tc>
        <w:tc>
          <w:tcPr>
            <w:tcW w:w="3401" w:type="dxa"/>
          </w:tcPr>
          <w:p w14:paraId="4AA424D9" w14:textId="77777777" w:rsidR="0098649F" w:rsidRPr="007A639A" w:rsidRDefault="0098649F" w:rsidP="008E183B">
            <w:pPr>
              <w:jc w:val="center"/>
              <w:rPr>
                <w:lang w:val="sl-SI"/>
              </w:rPr>
            </w:pPr>
          </w:p>
        </w:tc>
      </w:tr>
    </w:tbl>
    <w:p w14:paraId="5E9F2469" w14:textId="77777777" w:rsidR="00614CFF" w:rsidRPr="007A639A" w:rsidRDefault="00614CFF" w:rsidP="00614CFF">
      <w:pPr>
        <w:rPr>
          <w:b/>
          <w:bCs/>
          <w:sz w:val="4"/>
          <w:szCs w:val="4"/>
          <w:lang w:val="sl-SI"/>
        </w:rPr>
      </w:pPr>
    </w:p>
    <w:p w14:paraId="1A44B4C7" w14:textId="77777777" w:rsidR="00614CFF" w:rsidRDefault="0098649F" w:rsidP="001D6314">
      <w:pPr>
        <w:jc w:val="center"/>
        <w:rPr>
          <w:bCs/>
          <w:i/>
          <w:color w:val="3494BA" w:themeColor="accent1"/>
          <w:sz w:val="16"/>
          <w:szCs w:val="16"/>
          <w:lang w:val="sl-SI"/>
        </w:rPr>
      </w:pPr>
      <w:r w:rsidRPr="007A639A">
        <w:rPr>
          <w:bCs/>
          <w:i/>
          <w:color w:val="3494BA" w:themeColor="accent1"/>
          <w:sz w:val="16"/>
          <w:szCs w:val="16"/>
          <w:lang w:val="sl-SI"/>
        </w:rPr>
        <w:t>V primeru</w:t>
      </w:r>
      <w:r w:rsidR="00AA42FD" w:rsidRPr="007A639A">
        <w:rPr>
          <w:bCs/>
          <w:i/>
          <w:color w:val="3494BA" w:themeColor="accent1"/>
          <w:sz w:val="16"/>
          <w:szCs w:val="16"/>
          <w:lang w:val="sl-SI"/>
        </w:rPr>
        <w:t>,</w:t>
      </w:r>
      <w:r w:rsidRPr="007A639A">
        <w:rPr>
          <w:bCs/>
          <w:i/>
          <w:color w:val="3494BA" w:themeColor="accent1"/>
          <w:sz w:val="16"/>
          <w:szCs w:val="16"/>
          <w:lang w:val="sl-SI"/>
        </w:rPr>
        <w:t xml:space="preserve"> da </w:t>
      </w:r>
      <w:r w:rsidR="003A1F57" w:rsidRPr="007A639A">
        <w:rPr>
          <w:bCs/>
          <w:i/>
          <w:color w:val="3494BA" w:themeColor="accent1"/>
          <w:sz w:val="16"/>
          <w:szCs w:val="16"/>
          <w:lang w:val="sl-SI"/>
        </w:rPr>
        <w:t>ponudnik</w:t>
      </w:r>
      <w:r w:rsidRPr="007A639A">
        <w:rPr>
          <w:bCs/>
          <w:i/>
          <w:color w:val="3494BA" w:themeColor="accent1"/>
          <w:sz w:val="16"/>
          <w:szCs w:val="16"/>
          <w:lang w:val="sl-SI"/>
        </w:rPr>
        <w:t xml:space="preserve"> potrebuje ve</w:t>
      </w:r>
      <w:r w:rsidR="001D6314" w:rsidRPr="007A639A">
        <w:rPr>
          <w:bCs/>
          <w:i/>
          <w:color w:val="3494BA" w:themeColor="accent1"/>
          <w:sz w:val="16"/>
          <w:szCs w:val="16"/>
          <w:lang w:val="sl-SI"/>
        </w:rPr>
        <w:t>č obrazcev, jih lahko razmnoži.</w:t>
      </w:r>
    </w:p>
    <w:p w14:paraId="0CDE4482" w14:textId="77777777" w:rsidR="009F4206" w:rsidRPr="007A639A" w:rsidRDefault="009F4206" w:rsidP="001D6314">
      <w:pPr>
        <w:jc w:val="center"/>
        <w:rPr>
          <w:bCs/>
          <w:i/>
          <w:color w:val="3494BA" w:themeColor="accent1"/>
          <w:sz w:val="16"/>
          <w:szCs w:val="16"/>
          <w:lang w:val="sl-SI"/>
        </w:rPr>
      </w:pPr>
    </w:p>
    <w:p w14:paraId="70264B8C" w14:textId="1049C067" w:rsidR="00BE10CF" w:rsidRDefault="00BE10CF" w:rsidP="00BD1473">
      <w:pPr>
        <w:pStyle w:val="Naslov2"/>
        <w:numPr>
          <w:ilvl w:val="1"/>
          <w:numId w:val="1"/>
        </w:numPr>
        <w:rPr>
          <w:rFonts w:asciiTheme="minorHAnsi" w:hAnsiTheme="minorHAnsi"/>
          <w:lang w:val="sl-SI"/>
        </w:rPr>
      </w:pPr>
      <w:bookmarkStart w:id="237" w:name="_Toc23154792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229"/>
      <w:bookmarkEnd w:id="230"/>
      <w:bookmarkEnd w:id="231"/>
      <w:bookmarkEnd w:id="232"/>
      <w:bookmarkEnd w:id="233"/>
      <w:bookmarkEnd w:id="234"/>
      <w:bookmarkEnd w:id="235"/>
      <w:bookmarkEnd w:id="236"/>
      <w:r>
        <w:rPr>
          <w:rFonts w:asciiTheme="minorHAnsi" w:hAnsiTheme="minorHAnsi"/>
          <w:lang w:val="sl-SI"/>
        </w:rPr>
        <w:lastRenderedPageBreak/>
        <w:t>VZOREC ZAVAROVANJA ZA RESNOST PONUDBE</w:t>
      </w:r>
      <w:bookmarkEnd w:id="237"/>
    </w:p>
    <w:p w14:paraId="21632851" w14:textId="31B45CEB" w:rsidR="006853F4" w:rsidRPr="007A639A" w:rsidRDefault="006853F4" w:rsidP="006853F4">
      <w:pPr>
        <w:jc w:val="both"/>
        <w:rPr>
          <w:sz w:val="16"/>
          <w:lang w:val="sl-SI"/>
        </w:rPr>
      </w:pPr>
      <w:r w:rsidRPr="007A639A">
        <w:rPr>
          <w:sz w:val="16"/>
          <w:lang w:val="sl-SI"/>
        </w:rPr>
        <w:t>Glava s podatki o garantu (zavarovalnici/banki) ali SWIFT ključ</w:t>
      </w:r>
    </w:p>
    <w:p w14:paraId="740E79A6" w14:textId="77777777" w:rsidR="006853F4" w:rsidRPr="007A639A" w:rsidRDefault="006853F4" w:rsidP="006853F4">
      <w:pPr>
        <w:jc w:val="both"/>
        <w:rPr>
          <w:sz w:val="16"/>
          <w:lang w:val="sl-SI"/>
        </w:rPr>
      </w:pPr>
      <w:r w:rsidRPr="007A639A">
        <w:rPr>
          <w:sz w:val="16"/>
          <w:lang w:val="sl-SI"/>
        </w:rPr>
        <w:t xml:space="preserve">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upravičenca tj. naročnika javnega naročila)</w:t>
      </w:r>
    </w:p>
    <w:p w14:paraId="6A5DC76B" w14:textId="77777777" w:rsidR="006853F4" w:rsidRPr="007A639A" w:rsidRDefault="006853F4" w:rsidP="006853F4">
      <w:pPr>
        <w:jc w:val="both"/>
        <w:rPr>
          <w:sz w:val="16"/>
          <w:lang w:val="sl-SI"/>
        </w:rPr>
      </w:pPr>
      <w:r w:rsidRPr="007A639A">
        <w:rPr>
          <w:sz w:val="16"/>
          <w:lang w:val="sl-SI"/>
        </w:rPr>
        <w:t xml:space="preserve">Datum: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datum izdaje)</w:t>
      </w:r>
    </w:p>
    <w:p w14:paraId="2AB8464A" w14:textId="77777777" w:rsidR="006853F4" w:rsidRPr="007A639A" w:rsidRDefault="006853F4" w:rsidP="006853F4">
      <w:pPr>
        <w:jc w:val="both"/>
        <w:rPr>
          <w:sz w:val="16"/>
          <w:lang w:val="sl-SI"/>
        </w:rPr>
      </w:pPr>
      <w:r w:rsidRPr="007A639A">
        <w:rPr>
          <w:b/>
          <w:bCs/>
          <w:sz w:val="16"/>
          <w:lang w:val="sl-SI"/>
        </w:rPr>
        <w:t>VRSTA ZAVAROVANJA: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vrsta zavarovanja: kavcijsko zavarovanje/bančna garancija)</w:t>
      </w:r>
    </w:p>
    <w:p w14:paraId="7A6D465E" w14:textId="77777777" w:rsidR="006853F4" w:rsidRPr="007A639A" w:rsidRDefault="006853F4" w:rsidP="006853F4">
      <w:pPr>
        <w:jc w:val="both"/>
        <w:rPr>
          <w:sz w:val="16"/>
          <w:lang w:val="sl-SI"/>
        </w:rPr>
      </w:pPr>
      <w:r w:rsidRPr="007A639A">
        <w:rPr>
          <w:b/>
          <w:bCs/>
          <w:sz w:val="16"/>
          <w:lang w:val="sl-SI"/>
        </w:rPr>
        <w:t>ŠTEVILKA: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številka zavarovanja)</w:t>
      </w:r>
    </w:p>
    <w:p w14:paraId="4D317AE9" w14:textId="77777777" w:rsidR="006853F4" w:rsidRPr="007A639A" w:rsidRDefault="006853F4" w:rsidP="006853F4">
      <w:pPr>
        <w:jc w:val="both"/>
        <w:rPr>
          <w:sz w:val="16"/>
          <w:lang w:val="sl-SI"/>
        </w:rPr>
      </w:pPr>
      <w:r w:rsidRPr="007A639A">
        <w:rPr>
          <w:b/>
          <w:bCs/>
          <w:sz w:val="16"/>
          <w:lang w:val="sl-SI"/>
        </w:rPr>
        <w:t>GARANT:</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zavarovalnice/banke v kraju izdaje)</w:t>
      </w:r>
    </w:p>
    <w:p w14:paraId="7E4512BC" w14:textId="77777777" w:rsidR="006853F4" w:rsidRPr="007A639A" w:rsidRDefault="006853F4" w:rsidP="006853F4">
      <w:pPr>
        <w:jc w:val="both"/>
        <w:rPr>
          <w:sz w:val="16"/>
          <w:lang w:val="sl-SI"/>
        </w:rPr>
      </w:pPr>
      <w:r w:rsidRPr="007A639A">
        <w:rPr>
          <w:b/>
          <w:bCs/>
          <w:sz w:val="16"/>
          <w:lang w:val="sl-SI"/>
        </w:rPr>
        <w:t>NAROČNIK:</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naročnika zavarovanja, tj. v postopku javnega naročanja izbranega ponudnika)</w:t>
      </w:r>
    </w:p>
    <w:p w14:paraId="3AECAB30" w14:textId="77777777" w:rsidR="006853F4" w:rsidRPr="007A639A" w:rsidRDefault="006853F4" w:rsidP="006853F4">
      <w:pPr>
        <w:jc w:val="both"/>
        <w:rPr>
          <w:sz w:val="16"/>
          <w:lang w:val="sl-SI"/>
        </w:rPr>
      </w:pPr>
      <w:r w:rsidRPr="007A639A">
        <w:rPr>
          <w:b/>
          <w:bCs/>
          <w:sz w:val="16"/>
          <w:lang w:val="sl-SI"/>
        </w:rPr>
        <w:t>UPRAVIČENEC:</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naročnika javnega naročila)</w:t>
      </w:r>
    </w:p>
    <w:p w14:paraId="247011B4" w14:textId="77777777" w:rsidR="006853F4" w:rsidRPr="007A639A" w:rsidRDefault="006853F4" w:rsidP="006853F4">
      <w:pPr>
        <w:jc w:val="both"/>
        <w:rPr>
          <w:sz w:val="16"/>
          <w:lang w:val="sl-SI"/>
        </w:rPr>
      </w:pPr>
      <w:r w:rsidRPr="007A639A">
        <w:rPr>
          <w:b/>
          <w:bCs/>
          <w:sz w:val="16"/>
          <w:lang w:val="sl-SI"/>
        </w:rPr>
        <w:t>OSNOVNI POSEL:</w:t>
      </w:r>
      <w:r w:rsidRPr="007A639A">
        <w:rPr>
          <w:sz w:val="16"/>
          <w:lang w:val="sl-SI"/>
        </w:rPr>
        <w:t xml:space="preserve"> obveznost naročnika zavarovanja iz pogodbe št.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z dne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številko in datum pogodbe o izvedbi javnega naročila, sklenjene na podlagi postopka z oznako XXXXXX) 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predmet javnega naročila)</w:t>
      </w:r>
    </w:p>
    <w:p w14:paraId="7A63E1E1" w14:textId="77777777" w:rsidR="006853F4" w:rsidRPr="007A639A" w:rsidRDefault="006853F4" w:rsidP="006853F4">
      <w:pPr>
        <w:jc w:val="both"/>
        <w:rPr>
          <w:sz w:val="16"/>
          <w:lang w:val="sl-SI"/>
        </w:rPr>
      </w:pPr>
      <w:r w:rsidRPr="007A639A">
        <w:rPr>
          <w:b/>
          <w:bCs/>
          <w:sz w:val="16"/>
          <w:lang w:val="sl-SI"/>
        </w:rPr>
        <w:t>ZNESEK IN VALUTA: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najvišji znesek s številko in besedo ter valuta)</w:t>
      </w:r>
    </w:p>
    <w:p w14:paraId="64DD7D7B" w14:textId="77777777" w:rsidR="006853F4" w:rsidRPr="007A639A" w:rsidRDefault="006853F4" w:rsidP="006853F4">
      <w:pPr>
        <w:jc w:val="both"/>
        <w:rPr>
          <w:sz w:val="16"/>
          <w:lang w:val="sl-SI"/>
        </w:rPr>
      </w:pPr>
      <w:r w:rsidRPr="007A639A">
        <w:rPr>
          <w:b/>
          <w:bCs/>
          <w:sz w:val="16"/>
          <w:lang w:val="sl-SI"/>
        </w:rPr>
        <w:t>LISTINE, KI JIH JE POLEG IZJAVE TREBA PRILOŽITI ZAHTEVI ZA PLAČILO IN SE IZRECNO ZAHTEVAJO V SPODNJEM BESEDILU:</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(nobena/navede se listina)</w:t>
      </w:r>
    </w:p>
    <w:p w14:paraId="2023C48F" w14:textId="77777777" w:rsidR="006853F4" w:rsidRPr="007A639A" w:rsidRDefault="006853F4" w:rsidP="006853F4">
      <w:pPr>
        <w:jc w:val="both"/>
        <w:rPr>
          <w:sz w:val="16"/>
          <w:lang w:val="sl-SI"/>
        </w:rPr>
      </w:pPr>
      <w:r w:rsidRPr="007A639A">
        <w:rPr>
          <w:b/>
          <w:bCs/>
          <w:sz w:val="16"/>
          <w:lang w:val="sl-SI"/>
        </w:rPr>
        <w:t>JEZIK V ZAHTEVANIH LISTINAH:</w:t>
      </w:r>
      <w:r w:rsidRPr="007A639A">
        <w:rPr>
          <w:sz w:val="16"/>
          <w:lang w:val="sl-SI"/>
        </w:rPr>
        <w:t xml:space="preserve"> slovenski</w:t>
      </w:r>
    </w:p>
    <w:p w14:paraId="17385281" w14:textId="77777777" w:rsidR="006853F4" w:rsidRPr="007A639A" w:rsidRDefault="006853F4" w:rsidP="006853F4">
      <w:pPr>
        <w:jc w:val="both"/>
        <w:rPr>
          <w:sz w:val="16"/>
          <w:lang w:val="sl-SI"/>
        </w:rPr>
      </w:pPr>
      <w:r w:rsidRPr="007A639A">
        <w:rPr>
          <w:b/>
          <w:bCs/>
          <w:sz w:val="16"/>
          <w:lang w:val="sl-SI"/>
        </w:rPr>
        <w:t>OBLIKA PREDLOŽITVE:</w:t>
      </w:r>
      <w:r w:rsidRPr="007A639A">
        <w:rPr>
          <w:sz w:val="16"/>
          <w:lang w:val="sl-SI"/>
        </w:rPr>
        <w:t xml:space="preserve"> v papirni obliki s priporočeno pošto ali katerokoli obliko hitre pošte ali v elektronski obliki po SWIFT sistemu na naslov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(navede se SWIFT naslova garanta)</w:t>
      </w:r>
    </w:p>
    <w:p w14:paraId="66C1ED50" w14:textId="77777777" w:rsidR="006853F4" w:rsidRPr="007A639A" w:rsidRDefault="006853F4" w:rsidP="006853F4">
      <w:pPr>
        <w:jc w:val="both"/>
        <w:rPr>
          <w:sz w:val="16"/>
          <w:lang w:val="sl-SI"/>
        </w:rPr>
      </w:pPr>
      <w:r w:rsidRPr="007A639A">
        <w:rPr>
          <w:b/>
          <w:bCs/>
          <w:sz w:val="16"/>
          <w:lang w:val="sl-SI"/>
        </w:rPr>
        <w:t xml:space="preserve">KRAJ PREDLOŽITVE: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(garant vpiše naslov podružnice, kjer se opravi predložitev papirnih listin, ali elektronski naslov za predložitev v elektronski obliki, kot na primer garantov SWIFT naslov) </w:t>
      </w:r>
    </w:p>
    <w:p w14:paraId="38B9F6B9" w14:textId="77777777" w:rsidR="006853F4" w:rsidRPr="007A639A" w:rsidRDefault="006853F4" w:rsidP="006853F4">
      <w:pPr>
        <w:jc w:val="both"/>
        <w:rPr>
          <w:sz w:val="16"/>
          <w:lang w:val="sl-SI"/>
        </w:rPr>
      </w:pPr>
      <w:r w:rsidRPr="007A639A">
        <w:rPr>
          <w:sz w:val="16"/>
          <w:lang w:val="sl-SI"/>
        </w:rPr>
        <w:t xml:space="preserve">Ne glede na navedeno, se predložitev papirnih listin lahko opravi v katerikoli podružnici garanta na območju Republike Slovenije.   </w:t>
      </w:r>
    </w:p>
    <w:p w14:paraId="513AD6D2" w14:textId="77777777" w:rsidR="006853F4" w:rsidRPr="007A639A" w:rsidRDefault="006853F4" w:rsidP="006853F4">
      <w:pPr>
        <w:jc w:val="both"/>
        <w:rPr>
          <w:sz w:val="16"/>
          <w:lang w:val="sl-SI"/>
        </w:rPr>
      </w:pPr>
      <w:r w:rsidRPr="007A639A">
        <w:rPr>
          <w:b/>
          <w:bCs/>
          <w:sz w:val="16"/>
          <w:lang w:val="sl-SI"/>
        </w:rPr>
        <w:t>DATUM VELJAVNOSTI:</w:t>
      </w:r>
      <w:r w:rsidRPr="007A639A">
        <w:rPr>
          <w:sz w:val="16"/>
          <w:lang w:val="sl-SI"/>
        </w:rPr>
        <w:t xml:space="preserve"> </w:t>
      </w:r>
      <w:r w:rsidRPr="007A639A">
        <w:rPr>
          <w:sz w:val="16"/>
          <w:lang w:val="sl-SI"/>
        </w:rPr>
        <w:fldChar w:fldCharType="begin">
          <w:ffData>
            <w:name w:val="Besedilo2"/>
            <w:enabled/>
            <w:calcOnExit w:val="0"/>
            <w:textInput>
              <w:default w:val="DD. MM. LLLL"/>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DD. MM. LLLL</w:t>
      </w:r>
      <w:r w:rsidRPr="007A639A">
        <w:rPr>
          <w:sz w:val="16"/>
          <w:lang w:val="sl-SI"/>
        </w:rPr>
        <w:fldChar w:fldCharType="end"/>
      </w:r>
      <w:r w:rsidRPr="007A639A">
        <w:rPr>
          <w:sz w:val="16"/>
          <w:lang w:val="sl-SI"/>
        </w:rPr>
        <w:t xml:space="preserve"> (vpiše se datum zapadlosti zavarovanja)</w:t>
      </w:r>
    </w:p>
    <w:p w14:paraId="5950184B" w14:textId="77777777" w:rsidR="006853F4" w:rsidRPr="007A639A" w:rsidRDefault="006853F4" w:rsidP="006853F4">
      <w:pPr>
        <w:jc w:val="both"/>
        <w:rPr>
          <w:sz w:val="16"/>
          <w:lang w:val="sl-SI"/>
        </w:rPr>
      </w:pPr>
      <w:r w:rsidRPr="007A639A">
        <w:rPr>
          <w:b/>
          <w:bCs/>
          <w:sz w:val="16"/>
          <w:lang w:val="sl-SI"/>
        </w:rPr>
        <w:t>STRANKA, KI JE DOLŽNA PLAČATI STROŠKE:</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naročnika zavarovanja, tj. v postopku javnega naročanja izbranega ponudnika)</w:t>
      </w:r>
    </w:p>
    <w:p w14:paraId="5A529EAA" w14:textId="10EF308A" w:rsidR="00B74881" w:rsidRPr="00B74881" w:rsidRDefault="00B74881" w:rsidP="00B74881">
      <w:pPr>
        <w:rPr>
          <w:sz w:val="16"/>
          <w:lang w:val="sl-SI"/>
        </w:rPr>
      </w:pPr>
      <w:r w:rsidRPr="00B74881">
        <w:rPr>
          <w:sz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2B1CA8" w14:textId="3F4D379E" w:rsidR="00B74881" w:rsidRPr="00B74881" w:rsidRDefault="00B74881" w:rsidP="00B74881">
      <w:pPr>
        <w:rPr>
          <w:sz w:val="16"/>
          <w:lang w:val="sl-SI"/>
        </w:rPr>
      </w:pPr>
      <w:r w:rsidRPr="00B74881">
        <w:rPr>
          <w:sz w:val="16"/>
          <w:lang w:val="sl-SI"/>
        </w:rPr>
        <w:t>Garancija/zavarovanje se lahko unovči iz naslednjih razlogov, ki morajo biti navedeni v izjavi upravičenca oziroma zahtevi za plačilo:</w:t>
      </w:r>
    </w:p>
    <w:p w14:paraId="46FC0669" w14:textId="3C1D90CB" w:rsidR="00B74881" w:rsidRPr="00B74881" w:rsidRDefault="00B74881" w:rsidP="00B74881">
      <w:pPr>
        <w:rPr>
          <w:sz w:val="16"/>
          <w:lang w:val="sl-SI"/>
        </w:rPr>
      </w:pPr>
      <w:r w:rsidRPr="00B74881">
        <w:rPr>
          <w:sz w:val="16"/>
          <w:lang w:val="sl-SI"/>
        </w:rPr>
        <w:t>1. če bi naročnik zavarovanja (ponudnik) umaknil ponudbo po poteku roka za oddajo ponudb ali nedopustno spremenil ponudbo v času njene veljavnosti ali</w:t>
      </w:r>
    </w:p>
    <w:p w14:paraId="76B426BA" w14:textId="1223C4E6" w:rsidR="00B74881" w:rsidRPr="00B74881" w:rsidRDefault="00B74881" w:rsidP="00B74881">
      <w:pPr>
        <w:rPr>
          <w:sz w:val="16"/>
          <w:lang w:val="sl-SI"/>
        </w:rPr>
      </w:pPr>
      <w:r w:rsidRPr="00B74881">
        <w:rPr>
          <w:sz w:val="16"/>
          <w:lang w:val="sl-SI"/>
        </w:rPr>
        <w:t>2. če naročnik zavarovanja (izbrani ponudnik) ne bo podpisal in posredoval upravičencu pogodbe v petih (5) delovnih dneh ali</w:t>
      </w:r>
    </w:p>
    <w:p w14:paraId="17ABB5F5" w14:textId="73AA44D0" w:rsidR="00B74881" w:rsidRPr="00B74881" w:rsidRDefault="00B74881" w:rsidP="00B74881">
      <w:pPr>
        <w:rPr>
          <w:sz w:val="16"/>
          <w:lang w:val="sl-SI"/>
        </w:rPr>
      </w:pPr>
      <w:r w:rsidRPr="00B74881">
        <w:rPr>
          <w:sz w:val="16"/>
          <w:lang w:val="sl-SI"/>
        </w:rPr>
        <w:t>3. če izbrani naročnik zavarovanja ne predloži zavarovanja za dobro izvedbo pogodbenih obveznosti ali</w:t>
      </w:r>
    </w:p>
    <w:p w14:paraId="39DBC15A" w14:textId="2247AC67" w:rsidR="00B74881" w:rsidRPr="00B74881" w:rsidRDefault="00B74881" w:rsidP="00B74881">
      <w:pPr>
        <w:rPr>
          <w:sz w:val="16"/>
          <w:lang w:val="sl-SI"/>
        </w:rPr>
      </w:pPr>
      <w:r w:rsidRPr="00B74881">
        <w:rPr>
          <w:sz w:val="16"/>
          <w:lang w:val="sl-SI"/>
        </w:rPr>
        <w:t>4. če izbrani naročnik zavarovanja ne izpolni drugih dodatnih pogojev (npr. če ne podaljša ponudbe ali finančnega zavarovanja za resnost ponudbe), ne glede na razlog, razen če je razlog na strani upravičenca ali</w:t>
      </w:r>
    </w:p>
    <w:p w14:paraId="550978B9" w14:textId="13924E96" w:rsidR="00B74881" w:rsidRPr="00B74881" w:rsidRDefault="00B74881" w:rsidP="00B74881">
      <w:pPr>
        <w:rPr>
          <w:sz w:val="16"/>
          <w:lang w:val="sl-SI"/>
        </w:rPr>
      </w:pPr>
      <w:r w:rsidRPr="00B74881">
        <w:rPr>
          <w:sz w:val="16"/>
          <w:lang w:val="sl-SI"/>
        </w:rPr>
        <w:t>5. če izbrani naročnik zavarovanja (izbrani ponudnik) ob podpisu pogodbe ne bo predložil fotokopije zavarovalne/ih polic/e o zavarovanju odgovornosti za odgovornost za škodo.</w:t>
      </w:r>
    </w:p>
    <w:p w14:paraId="7C4369A7" w14:textId="00BF7CA6" w:rsidR="00B74881" w:rsidRPr="00B74881" w:rsidRDefault="00B74881" w:rsidP="00B74881">
      <w:pPr>
        <w:rPr>
          <w:sz w:val="16"/>
          <w:lang w:val="sl-SI"/>
        </w:rPr>
      </w:pPr>
      <w:r w:rsidRPr="00B74881">
        <w:rPr>
          <w:sz w:val="16"/>
          <w:lang w:val="sl-SI"/>
        </w:rPr>
        <w:t>Katerokoli zahtevo za plačilo po tem zavarovanju moramo prejeti na datum veljavnosti zavarovanja ali pred njim v zgoraj navedenem kraju predložitve.</w:t>
      </w:r>
    </w:p>
    <w:p w14:paraId="617E6A94" w14:textId="7DD3C43A" w:rsidR="00B74881" w:rsidRPr="00B74881" w:rsidRDefault="00B74881" w:rsidP="00B74881">
      <w:pPr>
        <w:rPr>
          <w:sz w:val="16"/>
          <w:lang w:val="sl-SI"/>
        </w:rPr>
      </w:pPr>
      <w:r w:rsidRPr="00B74881">
        <w:rPr>
          <w:sz w:val="16"/>
          <w:lang w:val="sl-SI"/>
        </w:rPr>
        <w:t>Morebitne spore v zvezi s tem zavarovanjem rešuje stvarno pristojno sodišče v Mariboru po slovenskem pravu.</w:t>
      </w:r>
    </w:p>
    <w:p w14:paraId="04D94E02" w14:textId="76B5319C" w:rsidR="00B74881" w:rsidRPr="00B74881" w:rsidRDefault="00B74881" w:rsidP="00B74881">
      <w:pPr>
        <w:rPr>
          <w:sz w:val="16"/>
          <w:lang w:val="sl-SI"/>
        </w:rPr>
      </w:pPr>
      <w:r w:rsidRPr="00B74881">
        <w:rPr>
          <w:sz w:val="16"/>
          <w:lang w:val="sl-SI"/>
        </w:rPr>
        <w:t>Za to zavarovanje veljajo Enotna pravila za garancije na poziv (EPGP) revizija iz leta 2010, izdana pri MTZ pod št. 758.</w:t>
      </w:r>
    </w:p>
    <w:p w14:paraId="0C86A1E2" w14:textId="77777777" w:rsidR="00A410B9" w:rsidRDefault="00B74881" w:rsidP="00B74881">
      <w:pPr>
        <w:jc w:val="right"/>
        <w:rPr>
          <w:sz w:val="16"/>
          <w:lang w:val="sl-SI"/>
        </w:rPr>
      </w:pPr>
      <w:r w:rsidRPr="00B74881">
        <w:rPr>
          <w:sz w:val="16"/>
          <w:lang w:val="sl-SI"/>
        </w:rPr>
        <w:t xml:space="preserve">garant </w:t>
      </w:r>
    </w:p>
    <w:p w14:paraId="0BEC3CEB" w14:textId="18215284" w:rsidR="00BE10CF" w:rsidRPr="00BE10CF" w:rsidRDefault="00B74881" w:rsidP="00A410B9">
      <w:pPr>
        <w:jc w:val="right"/>
        <w:rPr>
          <w:lang w:val="sl-SI"/>
        </w:rPr>
      </w:pPr>
      <w:r w:rsidRPr="00B74881">
        <w:rPr>
          <w:sz w:val="16"/>
          <w:lang w:val="sl-SI"/>
        </w:rPr>
        <w:t>(žig in podpis)</w:t>
      </w:r>
    </w:p>
    <w:p w14:paraId="5085D02F" w14:textId="6C6169D7" w:rsidR="00E55700" w:rsidRPr="007A639A" w:rsidRDefault="00E55700" w:rsidP="00BD1473">
      <w:pPr>
        <w:pStyle w:val="Naslov2"/>
        <w:numPr>
          <w:ilvl w:val="1"/>
          <w:numId w:val="1"/>
        </w:numPr>
        <w:rPr>
          <w:rFonts w:asciiTheme="minorHAnsi" w:hAnsiTheme="minorHAnsi"/>
          <w:lang w:val="sl-SI"/>
        </w:rPr>
      </w:pPr>
      <w:bookmarkStart w:id="238" w:name="_Toc231547930"/>
      <w:r w:rsidRPr="007A639A">
        <w:rPr>
          <w:rFonts w:asciiTheme="minorHAnsi" w:hAnsiTheme="minorHAnsi"/>
          <w:lang w:val="sl-SI"/>
        </w:rPr>
        <w:lastRenderedPageBreak/>
        <w:t>VZOREC ZAVAROVANJA ZA DOBRO IZVEDBO POGODBENIH OBVEZNOSTI</w:t>
      </w:r>
      <w:r w:rsidR="0043337C" w:rsidRPr="007A639A">
        <w:rPr>
          <w:rFonts w:asciiTheme="minorHAnsi" w:hAnsiTheme="minorHAnsi"/>
          <w:lang w:val="sl-SI"/>
        </w:rPr>
        <w:t xml:space="preserve"> PO EPGP-758</w:t>
      </w:r>
      <w:bookmarkEnd w:id="238"/>
    </w:p>
    <w:p w14:paraId="0054D07C" w14:textId="223075A8" w:rsidR="00833F9E" w:rsidRPr="007A639A" w:rsidRDefault="00833F9E" w:rsidP="00833F9E">
      <w:pPr>
        <w:jc w:val="center"/>
        <w:rPr>
          <w:bCs/>
          <w:i/>
          <w:color w:val="3494BA" w:themeColor="accent1"/>
          <w:sz w:val="16"/>
          <w:szCs w:val="16"/>
          <w:lang w:val="sl-SI"/>
        </w:rPr>
      </w:pPr>
      <w:r w:rsidRPr="007A639A">
        <w:rPr>
          <w:bCs/>
          <w:i/>
          <w:color w:val="3494BA" w:themeColor="accent1"/>
          <w:sz w:val="16"/>
          <w:szCs w:val="16"/>
          <w:lang w:val="sl-SI"/>
        </w:rPr>
        <w:t>Prijavitelj vzorca zavarovanja ne izpolnjuje temveč ga zgolj parafira.</w:t>
      </w:r>
    </w:p>
    <w:p w14:paraId="06029179" w14:textId="3841557C" w:rsidR="00833F9E" w:rsidRPr="007A639A" w:rsidRDefault="00833F9E" w:rsidP="00833F9E">
      <w:pPr>
        <w:jc w:val="both"/>
        <w:rPr>
          <w:sz w:val="16"/>
          <w:lang w:val="sl-SI"/>
        </w:rPr>
      </w:pPr>
      <w:r w:rsidRPr="007A639A">
        <w:rPr>
          <w:sz w:val="16"/>
          <w:lang w:val="sl-SI"/>
        </w:rPr>
        <w:t>Glava s podatki o garantu (zavarovalnici/banki) ali SWIFT ključ</w:t>
      </w:r>
    </w:p>
    <w:p w14:paraId="2B937A9B" w14:textId="77777777" w:rsidR="00833F9E" w:rsidRPr="007A639A" w:rsidRDefault="00833F9E" w:rsidP="00833F9E">
      <w:pPr>
        <w:jc w:val="both"/>
        <w:rPr>
          <w:sz w:val="16"/>
          <w:lang w:val="sl-SI"/>
        </w:rPr>
      </w:pPr>
      <w:r w:rsidRPr="007A639A">
        <w:rPr>
          <w:sz w:val="16"/>
          <w:lang w:val="sl-SI"/>
        </w:rPr>
        <w:t xml:space="preserve">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upravičenca tj. naročnika javnega naročila)</w:t>
      </w:r>
    </w:p>
    <w:p w14:paraId="6C04AF73" w14:textId="538CEEAD" w:rsidR="00833F9E" w:rsidRPr="007A639A" w:rsidRDefault="00833F9E" w:rsidP="00833F9E">
      <w:pPr>
        <w:jc w:val="both"/>
        <w:rPr>
          <w:sz w:val="16"/>
          <w:lang w:val="sl-SI"/>
        </w:rPr>
      </w:pPr>
      <w:r w:rsidRPr="007A639A">
        <w:rPr>
          <w:sz w:val="16"/>
          <w:lang w:val="sl-SI"/>
        </w:rPr>
        <w:t xml:space="preserve">Datum: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datum izdaje)</w:t>
      </w:r>
    </w:p>
    <w:p w14:paraId="45F5FA58" w14:textId="79A581F3" w:rsidR="00833F9E" w:rsidRPr="007A639A" w:rsidRDefault="00833F9E" w:rsidP="00833F9E">
      <w:pPr>
        <w:jc w:val="both"/>
        <w:rPr>
          <w:sz w:val="16"/>
          <w:lang w:val="sl-SI"/>
        </w:rPr>
      </w:pPr>
      <w:r w:rsidRPr="007A639A">
        <w:rPr>
          <w:b/>
          <w:bCs/>
          <w:sz w:val="16"/>
          <w:lang w:val="sl-SI"/>
        </w:rPr>
        <w:t>VRSTA ZAVAROVANJA: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vrsta zavarovanja: kavcijsko zavarovanje/bančna garancija)</w:t>
      </w:r>
    </w:p>
    <w:p w14:paraId="5F1A80D3" w14:textId="078340DB" w:rsidR="00833F9E" w:rsidRPr="007A639A" w:rsidRDefault="00833F9E" w:rsidP="00833F9E">
      <w:pPr>
        <w:jc w:val="both"/>
        <w:rPr>
          <w:sz w:val="16"/>
          <w:lang w:val="sl-SI"/>
        </w:rPr>
      </w:pPr>
      <w:r w:rsidRPr="007A639A">
        <w:rPr>
          <w:b/>
          <w:bCs/>
          <w:sz w:val="16"/>
          <w:lang w:val="sl-SI"/>
        </w:rPr>
        <w:t>ŠTEVILKA: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številka zavarovanja)</w:t>
      </w:r>
    </w:p>
    <w:p w14:paraId="54FD768D" w14:textId="007D75DC" w:rsidR="00833F9E" w:rsidRPr="007A639A" w:rsidRDefault="00833F9E" w:rsidP="00833F9E">
      <w:pPr>
        <w:jc w:val="both"/>
        <w:rPr>
          <w:sz w:val="16"/>
          <w:lang w:val="sl-SI"/>
        </w:rPr>
      </w:pPr>
      <w:r w:rsidRPr="007A639A">
        <w:rPr>
          <w:b/>
          <w:bCs/>
          <w:sz w:val="16"/>
          <w:lang w:val="sl-SI"/>
        </w:rPr>
        <w:t>GARANT:</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zavarovalnice/banke v kraju izdaje)</w:t>
      </w:r>
    </w:p>
    <w:p w14:paraId="6716A8FE" w14:textId="643225C5" w:rsidR="00833F9E" w:rsidRPr="007A639A" w:rsidRDefault="00833F9E" w:rsidP="00833F9E">
      <w:pPr>
        <w:jc w:val="both"/>
        <w:rPr>
          <w:sz w:val="16"/>
          <w:lang w:val="sl-SI"/>
        </w:rPr>
      </w:pPr>
      <w:r w:rsidRPr="007A639A">
        <w:rPr>
          <w:b/>
          <w:bCs/>
          <w:sz w:val="16"/>
          <w:lang w:val="sl-SI"/>
        </w:rPr>
        <w:t>NAROČNIK:</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naročnika zavarovanja, tj. v postopku javnega naročanja izbranega ponudnika)</w:t>
      </w:r>
    </w:p>
    <w:p w14:paraId="0E9F6E64" w14:textId="351970A2" w:rsidR="00833F9E" w:rsidRPr="007A639A" w:rsidRDefault="00833F9E" w:rsidP="00833F9E">
      <w:pPr>
        <w:jc w:val="both"/>
        <w:rPr>
          <w:sz w:val="16"/>
          <w:lang w:val="sl-SI"/>
        </w:rPr>
      </w:pPr>
      <w:r w:rsidRPr="007A639A">
        <w:rPr>
          <w:b/>
          <w:bCs/>
          <w:sz w:val="16"/>
          <w:lang w:val="sl-SI"/>
        </w:rPr>
        <w:t>UPRAVIČENEC:</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naročnika javnega naročila)</w:t>
      </w:r>
    </w:p>
    <w:p w14:paraId="527D9729" w14:textId="50E96927" w:rsidR="00833F9E" w:rsidRPr="007A639A" w:rsidRDefault="00833F9E" w:rsidP="00833F9E">
      <w:pPr>
        <w:jc w:val="both"/>
        <w:rPr>
          <w:sz w:val="16"/>
          <w:lang w:val="sl-SI"/>
        </w:rPr>
      </w:pPr>
      <w:r w:rsidRPr="007A639A">
        <w:rPr>
          <w:b/>
          <w:bCs/>
          <w:sz w:val="16"/>
          <w:lang w:val="sl-SI"/>
        </w:rPr>
        <w:t>OSNOVNI POSEL:</w:t>
      </w:r>
      <w:r w:rsidRPr="007A639A">
        <w:rPr>
          <w:sz w:val="16"/>
          <w:lang w:val="sl-SI"/>
        </w:rPr>
        <w:t xml:space="preserve"> obveznost naročnika zavarovanja iz pogodbe št.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z dne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številko in datum pogodbe o izvedbi javnega naročila, sklenjene na podlagi postopka z oznako XXXXXX) 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predmet javnega naročila)</w:t>
      </w:r>
    </w:p>
    <w:p w14:paraId="6B1E78D8" w14:textId="5D3428D1" w:rsidR="00833F9E" w:rsidRPr="007A639A" w:rsidRDefault="00833F9E" w:rsidP="00833F9E">
      <w:pPr>
        <w:jc w:val="both"/>
        <w:rPr>
          <w:sz w:val="16"/>
          <w:lang w:val="sl-SI"/>
        </w:rPr>
      </w:pPr>
      <w:r w:rsidRPr="007A639A">
        <w:rPr>
          <w:b/>
          <w:bCs/>
          <w:sz w:val="16"/>
          <w:lang w:val="sl-SI"/>
        </w:rPr>
        <w:t>ZNESEK IN VALUTA: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najvišji znesek s številko in besedo ter valuta)</w:t>
      </w:r>
    </w:p>
    <w:p w14:paraId="5403A54E" w14:textId="215A5119" w:rsidR="00833F9E" w:rsidRPr="007A639A" w:rsidRDefault="00833F9E" w:rsidP="00833F9E">
      <w:pPr>
        <w:jc w:val="both"/>
        <w:rPr>
          <w:sz w:val="16"/>
          <w:lang w:val="sl-SI"/>
        </w:rPr>
      </w:pPr>
      <w:r w:rsidRPr="007A639A">
        <w:rPr>
          <w:b/>
          <w:bCs/>
          <w:sz w:val="16"/>
          <w:lang w:val="sl-SI"/>
        </w:rPr>
        <w:t>LISTINE, KI JIH JE POLEG IZJAVE TREBA PRILOŽITI ZAHTEVI ZA PLAČILO IN SE IZRECNO ZAHTEVAJO V SPODNJEM BESEDILU:</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(nobena/navede se listina)</w:t>
      </w:r>
    </w:p>
    <w:p w14:paraId="5BB6CD0B" w14:textId="4A00D7AB" w:rsidR="00833F9E" w:rsidRPr="007A639A" w:rsidRDefault="00833F9E" w:rsidP="00833F9E">
      <w:pPr>
        <w:jc w:val="both"/>
        <w:rPr>
          <w:sz w:val="16"/>
          <w:lang w:val="sl-SI"/>
        </w:rPr>
      </w:pPr>
      <w:r w:rsidRPr="007A639A">
        <w:rPr>
          <w:b/>
          <w:bCs/>
          <w:sz w:val="16"/>
          <w:lang w:val="sl-SI"/>
        </w:rPr>
        <w:t>JEZIK V ZAHTEVANIH LISTINAH:</w:t>
      </w:r>
      <w:r w:rsidRPr="007A639A">
        <w:rPr>
          <w:sz w:val="16"/>
          <w:lang w:val="sl-SI"/>
        </w:rPr>
        <w:t xml:space="preserve"> slovenski</w:t>
      </w:r>
    </w:p>
    <w:p w14:paraId="017E57AB" w14:textId="37C02556" w:rsidR="00833F9E" w:rsidRPr="007A639A" w:rsidRDefault="00833F9E" w:rsidP="00833F9E">
      <w:pPr>
        <w:jc w:val="both"/>
        <w:rPr>
          <w:sz w:val="16"/>
          <w:lang w:val="sl-SI"/>
        </w:rPr>
      </w:pPr>
      <w:r w:rsidRPr="007A639A">
        <w:rPr>
          <w:b/>
          <w:bCs/>
          <w:sz w:val="16"/>
          <w:lang w:val="sl-SI"/>
        </w:rPr>
        <w:t>OBLIKA PREDLOŽITVE:</w:t>
      </w:r>
      <w:r w:rsidRPr="007A639A">
        <w:rPr>
          <w:sz w:val="16"/>
          <w:lang w:val="sl-SI"/>
        </w:rPr>
        <w:t xml:space="preserve"> v papirni obliki s priporočeno pošto ali katerokoli obliko hitre pošte ali v elektronski obliki po SWIFT sistemu na naslov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(navede se SWIFT naslova garanta)</w:t>
      </w:r>
    </w:p>
    <w:p w14:paraId="66F5E9B9" w14:textId="77777777" w:rsidR="00833F9E" w:rsidRPr="007A639A" w:rsidRDefault="00833F9E" w:rsidP="00833F9E">
      <w:pPr>
        <w:jc w:val="both"/>
        <w:rPr>
          <w:sz w:val="16"/>
          <w:lang w:val="sl-SI"/>
        </w:rPr>
      </w:pPr>
      <w:r w:rsidRPr="007A639A">
        <w:rPr>
          <w:b/>
          <w:bCs/>
          <w:sz w:val="16"/>
          <w:lang w:val="sl-SI"/>
        </w:rPr>
        <w:t xml:space="preserve">KRAJ PREDLOŽITVE: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(garant vpiše naslov podružnice, kjer se opravi predložitev papirnih listin, ali elektronski naslov za predložitev v elektronski obliki, kot na primer garantov SWIFT naslov) </w:t>
      </w:r>
    </w:p>
    <w:p w14:paraId="3F5A0093" w14:textId="4CCEA439" w:rsidR="00833F9E" w:rsidRPr="007A639A" w:rsidRDefault="00833F9E" w:rsidP="00833F9E">
      <w:pPr>
        <w:jc w:val="both"/>
        <w:rPr>
          <w:sz w:val="16"/>
          <w:lang w:val="sl-SI"/>
        </w:rPr>
      </w:pPr>
      <w:r w:rsidRPr="007A639A">
        <w:rPr>
          <w:sz w:val="16"/>
          <w:lang w:val="sl-SI"/>
        </w:rPr>
        <w:t xml:space="preserve">Ne glede na navedeno, se predložitev papirnih listin lahko opravi v katerikoli podružnici garanta na območju Republike Slovenije.   </w:t>
      </w:r>
    </w:p>
    <w:p w14:paraId="52FA59E6" w14:textId="7C846EA5" w:rsidR="00833F9E" w:rsidRPr="007A639A" w:rsidRDefault="00833F9E" w:rsidP="00833F9E">
      <w:pPr>
        <w:jc w:val="both"/>
        <w:rPr>
          <w:sz w:val="16"/>
          <w:lang w:val="sl-SI"/>
        </w:rPr>
      </w:pPr>
      <w:r w:rsidRPr="007A639A">
        <w:rPr>
          <w:b/>
          <w:bCs/>
          <w:sz w:val="16"/>
          <w:lang w:val="sl-SI"/>
        </w:rPr>
        <w:t>DATUM VELJAVNOSTI:</w:t>
      </w:r>
      <w:r w:rsidRPr="007A639A">
        <w:rPr>
          <w:sz w:val="16"/>
          <w:lang w:val="sl-SI"/>
        </w:rPr>
        <w:t xml:space="preserve"> </w:t>
      </w:r>
      <w:r w:rsidRPr="007A639A">
        <w:rPr>
          <w:sz w:val="16"/>
          <w:lang w:val="sl-SI"/>
        </w:rPr>
        <w:fldChar w:fldCharType="begin">
          <w:ffData>
            <w:name w:val="Besedilo2"/>
            <w:enabled/>
            <w:calcOnExit w:val="0"/>
            <w:textInput>
              <w:default w:val="DD. MM. LLLL"/>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DD. MM. LLLL</w:t>
      </w:r>
      <w:r w:rsidRPr="007A639A">
        <w:rPr>
          <w:sz w:val="16"/>
          <w:lang w:val="sl-SI"/>
        </w:rPr>
        <w:fldChar w:fldCharType="end"/>
      </w:r>
      <w:r w:rsidRPr="007A639A">
        <w:rPr>
          <w:sz w:val="16"/>
          <w:lang w:val="sl-SI"/>
        </w:rPr>
        <w:t xml:space="preserve"> (vpiše se datum zapadlosti zavarovanja)</w:t>
      </w:r>
    </w:p>
    <w:p w14:paraId="61834EC7" w14:textId="1A2DA328" w:rsidR="00833F9E" w:rsidRPr="007A639A" w:rsidRDefault="00833F9E" w:rsidP="00833F9E">
      <w:pPr>
        <w:jc w:val="both"/>
        <w:rPr>
          <w:sz w:val="16"/>
          <w:lang w:val="sl-SI"/>
        </w:rPr>
      </w:pPr>
      <w:r w:rsidRPr="007A639A">
        <w:rPr>
          <w:b/>
          <w:bCs/>
          <w:sz w:val="16"/>
          <w:lang w:val="sl-SI"/>
        </w:rPr>
        <w:t>STRANKA, KI JE DOLŽNA PLAČATI STROŠKE:</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naročnika zavarovanja, tj. v postopku javnega naročanja izbranega ponudnika)</w:t>
      </w:r>
    </w:p>
    <w:p w14:paraId="0383501C" w14:textId="0D69D12C" w:rsidR="00833F9E" w:rsidRPr="007A639A" w:rsidRDefault="00833F9E" w:rsidP="00833F9E">
      <w:pPr>
        <w:jc w:val="both"/>
        <w:rPr>
          <w:sz w:val="16"/>
          <w:lang w:val="sl-SI"/>
        </w:rPr>
      </w:pPr>
      <w:r w:rsidRPr="007A639A">
        <w:rPr>
          <w:sz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00157D" w14:textId="49E871BD" w:rsidR="00833F9E" w:rsidRPr="007A639A" w:rsidRDefault="00833F9E" w:rsidP="00833F9E">
      <w:pPr>
        <w:jc w:val="both"/>
        <w:rPr>
          <w:sz w:val="16"/>
          <w:lang w:val="sl-SI"/>
        </w:rPr>
      </w:pPr>
      <w:r w:rsidRPr="007A639A">
        <w:rPr>
          <w:sz w:val="16"/>
          <w:lang w:val="sl-SI"/>
        </w:rPr>
        <w:t>Katerokoli zahtevo za plačilo po tem zavarovanju moramo prejeti na datum veljavnosti zavarovanja ali pred njim v zgoraj navedenem kraju predložitve.</w:t>
      </w:r>
    </w:p>
    <w:p w14:paraId="44192613" w14:textId="7201AAEC" w:rsidR="00833F9E" w:rsidRPr="007A639A" w:rsidRDefault="00833F9E" w:rsidP="00833F9E">
      <w:pPr>
        <w:jc w:val="both"/>
        <w:rPr>
          <w:sz w:val="16"/>
          <w:lang w:val="sl-SI"/>
        </w:rPr>
      </w:pPr>
      <w:r w:rsidRPr="007A639A">
        <w:rPr>
          <w:sz w:val="16"/>
          <w:lang w:val="sl-SI"/>
        </w:rPr>
        <w:t xml:space="preserve">Morebitne spore v zvezi s tem zavarovanjem rešuje stvarno pristojno sodišče v </w:t>
      </w:r>
      <w:r w:rsidR="00B74881">
        <w:rPr>
          <w:sz w:val="16"/>
          <w:lang w:val="sl-SI"/>
        </w:rPr>
        <w:t>Mariboru</w:t>
      </w:r>
      <w:r w:rsidRPr="007A639A">
        <w:rPr>
          <w:sz w:val="16"/>
          <w:lang w:val="sl-SI"/>
        </w:rPr>
        <w:t xml:space="preserve"> po slovenskem pravu.</w:t>
      </w:r>
    </w:p>
    <w:p w14:paraId="13D6755B" w14:textId="77777777" w:rsidR="00833F9E" w:rsidRPr="007A639A" w:rsidRDefault="00833F9E" w:rsidP="00833F9E">
      <w:pPr>
        <w:jc w:val="both"/>
        <w:rPr>
          <w:sz w:val="16"/>
          <w:lang w:val="sl-SI"/>
        </w:rPr>
      </w:pPr>
      <w:r w:rsidRPr="007A639A">
        <w:rPr>
          <w:sz w:val="16"/>
          <w:lang w:val="sl-SI"/>
        </w:rPr>
        <w:t>Za to zavarovanje veljajo Enotna pravila za garancije na poziv (EPGP) revizija iz leta 2010, izdana pri MTZ pod št. 758.</w:t>
      </w:r>
    </w:p>
    <w:p w14:paraId="2560DE5B" w14:textId="77777777" w:rsidR="00833F9E" w:rsidRPr="007A639A" w:rsidRDefault="00833F9E" w:rsidP="00833F9E">
      <w:pPr>
        <w:jc w:val="both"/>
        <w:rPr>
          <w:rFonts w:ascii="Arial" w:hAnsi="Arial" w:cs="Arial"/>
          <w:lang w:val="sl-SI"/>
        </w:rPr>
      </w:pPr>
    </w:p>
    <w:p w14:paraId="103F08AD" w14:textId="09006C54" w:rsidR="00833F9E" w:rsidRPr="007A639A" w:rsidRDefault="00833F9E" w:rsidP="00833F9E">
      <w:pPr>
        <w:jc w:val="both"/>
        <w:rPr>
          <w:rFonts w:ascii="Arial" w:hAnsi="Arial" w:cs="Arial"/>
          <w:lang w:val="sl-SI"/>
        </w:rPr>
      </w:pPr>
      <w:r w:rsidRPr="007A639A">
        <w:rPr>
          <w:rFonts w:ascii="Arial" w:hAnsi="Arial" w:cs="Arial"/>
          <w:lang w:val="sl-SI"/>
        </w:rPr>
        <w:tab/>
      </w:r>
      <w:r w:rsidRPr="007A639A">
        <w:rPr>
          <w:rFonts w:ascii="Arial" w:hAnsi="Arial" w:cs="Arial"/>
          <w:lang w:val="sl-SI"/>
        </w:rPr>
        <w:tab/>
      </w:r>
      <w:r w:rsidRPr="007A639A">
        <w:rPr>
          <w:rFonts w:ascii="Arial" w:hAnsi="Arial" w:cs="Arial"/>
          <w:lang w:val="sl-SI"/>
        </w:rPr>
        <w:tab/>
      </w:r>
      <w:r w:rsidRPr="007A639A">
        <w:rPr>
          <w:rFonts w:ascii="Arial" w:hAnsi="Arial" w:cs="Arial"/>
          <w:lang w:val="sl-SI"/>
        </w:rPr>
        <w:tab/>
      </w:r>
      <w:r w:rsidRPr="007A639A">
        <w:rPr>
          <w:rFonts w:ascii="Arial" w:hAnsi="Arial" w:cs="Arial"/>
          <w:lang w:val="sl-SI"/>
        </w:rPr>
        <w:tab/>
      </w:r>
      <w:r w:rsidRPr="007A639A">
        <w:rPr>
          <w:rFonts w:ascii="Arial" w:hAnsi="Arial" w:cs="Arial"/>
          <w:lang w:val="sl-SI"/>
        </w:rPr>
        <w:tab/>
      </w:r>
      <w:r w:rsidRPr="007A639A">
        <w:rPr>
          <w:sz w:val="16"/>
          <w:lang w:val="sl-SI"/>
        </w:rPr>
        <w:tab/>
      </w:r>
      <w:r w:rsidRPr="007A639A">
        <w:rPr>
          <w:sz w:val="16"/>
          <w:lang w:val="sl-SI"/>
        </w:rPr>
        <w:tab/>
        <w:t xml:space="preserve">     garant</w:t>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r>
      <w:r w:rsidRPr="007A639A">
        <w:rPr>
          <w:sz w:val="16"/>
          <w:lang w:val="sl-SI"/>
        </w:rPr>
        <w:tab/>
        <w:t>(žig in podpis)</w:t>
      </w:r>
    </w:p>
    <w:p w14:paraId="25F9A887" w14:textId="77777777" w:rsidR="00833F9E" w:rsidRPr="007A639A" w:rsidRDefault="00833F9E" w:rsidP="00833F9E">
      <w:pPr>
        <w:rPr>
          <w:lang w:val="sl-SI"/>
        </w:rPr>
      </w:pPr>
    </w:p>
    <w:p w14:paraId="19B3F2E0" w14:textId="77777777" w:rsidR="00833F9E" w:rsidRPr="007A639A" w:rsidRDefault="00833F9E" w:rsidP="00833F9E">
      <w:pPr>
        <w:rPr>
          <w:lang w:val="sl-SI"/>
        </w:rPr>
      </w:pPr>
    </w:p>
    <w:p w14:paraId="0BCBE1E9" w14:textId="77777777" w:rsidR="00833F9E" w:rsidRPr="007A639A" w:rsidRDefault="00833F9E" w:rsidP="00833F9E">
      <w:pPr>
        <w:rPr>
          <w:lang w:val="sl-SI"/>
        </w:rPr>
      </w:pPr>
    </w:p>
    <w:p w14:paraId="1B5F9F3E" w14:textId="447B68DD" w:rsidR="00200388" w:rsidRPr="007A639A" w:rsidRDefault="00200388" w:rsidP="00BD1473">
      <w:pPr>
        <w:pStyle w:val="Naslov2"/>
        <w:numPr>
          <w:ilvl w:val="1"/>
          <w:numId w:val="1"/>
        </w:numPr>
        <w:rPr>
          <w:rFonts w:asciiTheme="minorHAnsi" w:hAnsiTheme="minorHAnsi"/>
          <w:lang w:val="sl-SI"/>
        </w:rPr>
      </w:pPr>
      <w:bookmarkStart w:id="239" w:name="_Toc499643269"/>
      <w:bookmarkStart w:id="240" w:name="_Toc499645650"/>
      <w:bookmarkStart w:id="241" w:name="_Toc6405852"/>
      <w:bookmarkStart w:id="242" w:name="_Toc76839967"/>
      <w:bookmarkStart w:id="243" w:name="_Toc231547931"/>
      <w:r w:rsidRPr="007A639A">
        <w:rPr>
          <w:rFonts w:asciiTheme="minorHAnsi" w:hAnsiTheme="minorHAnsi"/>
          <w:lang w:val="sl-SI"/>
        </w:rPr>
        <w:lastRenderedPageBreak/>
        <w:t>VZOREC ZAVAROVANJA ZA ODPRAVO NAPAK V GARANCIJSKEM ROKU PO EPGP-758</w:t>
      </w:r>
      <w:bookmarkEnd w:id="239"/>
      <w:bookmarkEnd w:id="240"/>
      <w:bookmarkEnd w:id="241"/>
      <w:bookmarkEnd w:id="242"/>
      <w:bookmarkEnd w:id="243"/>
    </w:p>
    <w:p w14:paraId="3E6CD1C9" w14:textId="77777777" w:rsidR="00200388" w:rsidRPr="007A639A" w:rsidRDefault="00200388" w:rsidP="00200388">
      <w:pPr>
        <w:jc w:val="center"/>
        <w:rPr>
          <w:bCs/>
          <w:i/>
          <w:color w:val="3494BA" w:themeColor="accent1"/>
          <w:sz w:val="4"/>
          <w:szCs w:val="4"/>
          <w:lang w:val="sl-SI"/>
        </w:rPr>
      </w:pPr>
    </w:p>
    <w:p w14:paraId="6FB8D1B3" w14:textId="77777777" w:rsidR="00200388" w:rsidRPr="007A639A" w:rsidRDefault="00200388" w:rsidP="00200388">
      <w:pPr>
        <w:jc w:val="center"/>
        <w:rPr>
          <w:bCs/>
          <w:i/>
          <w:color w:val="3494BA" w:themeColor="accent1"/>
          <w:sz w:val="16"/>
          <w:szCs w:val="16"/>
          <w:lang w:val="sl-SI"/>
        </w:rPr>
      </w:pPr>
      <w:r w:rsidRPr="007A639A">
        <w:rPr>
          <w:bCs/>
          <w:i/>
          <w:color w:val="3494BA" w:themeColor="accent1"/>
          <w:sz w:val="16"/>
          <w:szCs w:val="16"/>
          <w:lang w:val="sl-SI"/>
        </w:rPr>
        <w:t>Prijavitelj vzorca zavarovanja ne izpolnjuje temveč ga zgolj parafira.</w:t>
      </w:r>
    </w:p>
    <w:p w14:paraId="2051BD62" w14:textId="77777777" w:rsidR="00200388" w:rsidRPr="007A639A" w:rsidRDefault="00200388" w:rsidP="00200388">
      <w:pPr>
        <w:jc w:val="both"/>
        <w:rPr>
          <w:sz w:val="16"/>
          <w:lang w:val="sl-SI"/>
        </w:rPr>
      </w:pPr>
      <w:r w:rsidRPr="007A639A">
        <w:rPr>
          <w:sz w:val="16"/>
          <w:lang w:val="sl-SI"/>
        </w:rPr>
        <w:t>Glava s podatki o garantu (zavarovalnici/banki) ali SWIFT ključ</w:t>
      </w:r>
    </w:p>
    <w:p w14:paraId="7ADB2E17" w14:textId="77777777" w:rsidR="00200388" w:rsidRPr="007A639A" w:rsidRDefault="00200388" w:rsidP="00200388">
      <w:pPr>
        <w:jc w:val="both"/>
        <w:rPr>
          <w:sz w:val="16"/>
          <w:lang w:val="sl-SI"/>
        </w:rPr>
      </w:pPr>
      <w:r w:rsidRPr="007A639A">
        <w:rPr>
          <w:sz w:val="16"/>
          <w:lang w:val="sl-SI"/>
        </w:rPr>
        <w:t xml:space="preserve">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upravičenca tj. naročnika javnega naročila)</w:t>
      </w:r>
    </w:p>
    <w:p w14:paraId="45843239" w14:textId="77777777" w:rsidR="00200388" w:rsidRPr="007A639A" w:rsidRDefault="00200388" w:rsidP="00200388">
      <w:pPr>
        <w:jc w:val="both"/>
        <w:rPr>
          <w:sz w:val="16"/>
          <w:lang w:val="sl-SI"/>
        </w:rPr>
      </w:pPr>
      <w:r w:rsidRPr="007A639A">
        <w:rPr>
          <w:sz w:val="16"/>
          <w:lang w:val="sl-SI"/>
        </w:rPr>
        <w:t xml:space="preserve">Datum: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datum izdaje)</w:t>
      </w:r>
    </w:p>
    <w:p w14:paraId="7B8796EF" w14:textId="77777777" w:rsidR="00200388" w:rsidRPr="007A639A" w:rsidRDefault="00200388" w:rsidP="00200388">
      <w:pPr>
        <w:jc w:val="both"/>
        <w:rPr>
          <w:sz w:val="16"/>
          <w:lang w:val="sl-SI"/>
        </w:rPr>
      </w:pPr>
      <w:r w:rsidRPr="007A639A">
        <w:rPr>
          <w:b/>
          <w:sz w:val="16"/>
          <w:lang w:val="sl-SI"/>
        </w:rPr>
        <w:t>VRSTA ZAVAROVANJA:</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vrsta finančnega zavarovanja: kavcijsko zavarovanje/bančna garancija za odpravo napak v garancijskem roku)</w:t>
      </w:r>
    </w:p>
    <w:p w14:paraId="1BB6540D" w14:textId="77777777" w:rsidR="00200388" w:rsidRPr="007A639A" w:rsidRDefault="00200388" w:rsidP="00200388">
      <w:pPr>
        <w:jc w:val="both"/>
        <w:rPr>
          <w:sz w:val="16"/>
          <w:lang w:val="sl-SI"/>
        </w:rPr>
      </w:pPr>
      <w:r w:rsidRPr="007A639A">
        <w:rPr>
          <w:b/>
          <w:sz w:val="16"/>
          <w:lang w:val="sl-SI"/>
        </w:rPr>
        <w:t xml:space="preserve">ŠTEVILKA ZAVAROVANJA: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številka finančnega  zavarovanja)</w:t>
      </w:r>
    </w:p>
    <w:p w14:paraId="3CC328B3" w14:textId="77777777" w:rsidR="00200388" w:rsidRPr="007A639A" w:rsidRDefault="00200388" w:rsidP="00200388">
      <w:pPr>
        <w:jc w:val="both"/>
        <w:rPr>
          <w:sz w:val="16"/>
          <w:lang w:val="sl-SI"/>
        </w:rPr>
      </w:pPr>
      <w:r w:rsidRPr="007A639A">
        <w:rPr>
          <w:b/>
          <w:sz w:val="16"/>
          <w:lang w:val="sl-SI"/>
        </w:rPr>
        <w:t>GARANT:</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zavarovalnice/banke v kraju izdaje)</w:t>
      </w:r>
    </w:p>
    <w:p w14:paraId="25FD3ACA" w14:textId="77777777" w:rsidR="00200388" w:rsidRPr="007A639A" w:rsidRDefault="00200388" w:rsidP="00200388">
      <w:pPr>
        <w:jc w:val="both"/>
        <w:rPr>
          <w:sz w:val="16"/>
          <w:lang w:val="sl-SI"/>
        </w:rPr>
      </w:pPr>
      <w:r w:rsidRPr="007A639A">
        <w:rPr>
          <w:b/>
          <w:sz w:val="16"/>
          <w:lang w:val="sl-SI"/>
        </w:rPr>
        <w:t xml:space="preserve">NAROČNIK ZAVAROVANJA: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in naslov naročnika finančnega zavarovanja, tj. v postopku javnega naročanja izbranega prijavitelja)</w:t>
      </w:r>
    </w:p>
    <w:p w14:paraId="7EC5101A" w14:textId="77777777" w:rsidR="00200388" w:rsidRPr="007A639A" w:rsidRDefault="00200388" w:rsidP="00200388">
      <w:pPr>
        <w:jc w:val="both"/>
        <w:rPr>
          <w:sz w:val="16"/>
          <w:lang w:val="sl-SI"/>
        </w:rPr>
      </w:pPr>
      <w:r w:rsidRPr="007A639A">
        <w:rPr>
          <w:b/>
          <w:sz w:val="16"/>
          <w:lang w:val="sl-SI"/>
        </w:rPr>
        <w:t>UPRAVIČENEC:</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naročnika javnega naročila)</w:t>
      </w:r>
    </w:p>
    <w:p w14:paraId="6907A28A" w14:textId="77777777" w:rsidR="00200388" w:rsidRPr="007A639A" w:rsidRDefault="00200388" w:rsidP="00200388">
      <w:pPr>
        <w:jc w:val="both"/>
        <w:rPr>
          <w:sz w:val="16"/>
          <w:lang w:val="sl-SI"/>
        </w:rPr>
      </w:pPr>
      <w:r w:rsidRPr="007A639A">
        <w:rPr>
          <w:b/>
          <w:sz w:val="16"/>
          <w:lang w:val="sl-SI"/>
        </w:rPr>
        <w:t xml:space="preserve">OSNOVNI POSEL: </w:t>
      </w:r>
      <w:r w:rsidRPr="007A639A">
        <w:rPr>
          <w:sz w:val="16"/>
          <w:lang w:val="sl-SI"/>
        </w:rPr>
        <w:t>obveznost naročnika zavarovanja za odpravo napak v garancijskem roku, ki izhaja iz</w:t>
      </w:r>
      <w:r w:rsidRPr="007A639A">
        <w:rPr>
          <w:b/>
          <w:sz w:val="16"/>
          <w:lang w:val="sl-SI"/>
        </w:rPr>
        <w:t xml:space="preserve"> </w:t>
      </w:r>
      <w:r w:rsidRPr="007A639A">
        <w:rPr>
          <w:sz w:val="16"/>
          <w:lang w:val="sl-SI"/>
        </w:rPr>
        <w:t xml:space="preserve">pogodbe št.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št. spis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z dne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številko pogodbe ter številko spisa in datum pogodbe o izvedbi javnega naročila, sklenjene na podlagi postopka z oznako XXXXXX) za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predmet javnega naročila), sklenjene med Upravičencem  in  Naročnikom zavarovanja                          </w:t>
      </w:r>
    </w:p>
    <w:p w14:paraId="64F373F4" w14:textId="77777777" w:rsidR="00200388" w:rsidRPr="007A639A" w:rsidRDefault="00200388" w:rsidP="00200388">
      <w:pPr>
        <w:jc w:val="both"/>
        <w:rPr>
          <w:sz w:val="16"/>
          <w:lang w:val="sl-SI"/>
        </w:rPr>
      </w:pPr>
      <w:r w:rsidRPr="007A639A">
        <w:rPr>
          <w:b/>
          <w:sz w:val="16"/>
          <w:lang w:val="sl-SI"/>
        </w:rPr>
        <w:t xml:space="preserve">ZNESEK  IN VALUTA ZAVAROVANJA: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najvišji znesek s številko in besedo ter valuta)</w:t>
      </w:r>
    </w:p>
    <w:p w14:paraId="6AB44017" w14:textId="77777777" w:rsidR="00200388" w:rsidRPr="007A639A" w:rsidRDefault="00200388" w:rsidP="00200388">
      <w:pPr>
        <w:jc w:val="both"/>
        <w:rPr>
          <w:sz w:val="16"/>
          <w:lang w:val="sl-SI"/>
        </w:rPr>
      </w:pPr>
      <w:r w:rsidRPr="007A639A">
        <w:rPr>
          <w:b/>
          <w:sz w:val="16"/>
          <w:lang w:val="sl-SI"/>
        </w:rPr>
        <w:t xml:space="preserve">LISTINE, KI JIH JE POLEG IZJAVE TREBA PRILOŽITI ZAHTEVI ZA PLAČILO IN SE IZRECNO ZAHTEVAJO V SPODNJEM BESEDILU: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(nobena/navede se listina – npr. primopredajni/prevzemni zapisnik, zaključni obračun)</w:t>
      </w:r>
    </w:p>
    <w:p w14:paraId="200B9424" w14:textId="77777777" w:rsidR="00200388" w:rsidRPr="007A639A" w:rsidRDefault="00200388" w:rsidP="00200388">
      <w:pPr>
        <w:jc w:val="both"/>
        <w:rPr>
          <w:sz w:val="16"/>
          <w:lang w:val="sl-SI"/>
        </w:rPr>
      </w:pPr>
      <w:r w:rsidRPr="007A639A">
        <w:rPr>
          <w:b/>
          <w:sz w:val="16"/>
          <w:lang w:val="sl-SI"/>
        </w:rPr>
        <w:t>JEZIK V ZAHTEVANIH LISTINAH:</w:t>
      </w:r>
      <w:r w:rsidRPr="007A639A">
        <w:rPr>
          <w:sz w:val="16"/>
          <w:lang w:val="sl-SI"/>
        </w:rPr>
        <w:t xml:space="preserve"> slovenski</w:t>
      </w:r>
    </w:p>
    <w:p w14:paraId="773EDE20" w14:textId="77777777" w:rsidR="00200388" w:rsidRPr="007A639A" w:rsidRDefault="00200388" w:rsidP="00200388">
      <w:pPr>
        <w:jc w:val="both"/>
        <w:rPr>
          <w:sz w:val="16"/>
          <w:lang w:val="sl-SI"/>
        </w:rPr>
      </w:pPr>
      <w:r w:rsidRPr="007A639A">
        <w:rPr>
          <w:b/>
          <w:sz w:val="16"/>
          <w:lang w:val="sl-SI"/>
        </w:rPr>
        <w:t>OBLIKA PREDLOŽITVE:</w:t>
      </w:r>
      <w:r w:rsidRPr="007A639A">
        <w:rPr>
          <w:sz w:val="16"/>
          <w:lang w:val="sl-SI"/>
        </w:rPr>
        <w:t xml:space="preserve"> v papirni obliki s priporočeno pošto ali katerokoli obliko hitre pošte ali v elektronski obliki po SWIFT sistemu na naslov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(navede se SWIFT naslova garanta)</w:t>
      </w:r>
    </w:p>
    <w:p w14:paraId="41DC628B" w14:textId="77777777" w:rsidR="00200388" w:rsidRPr="007A639A" w:rsidRDefault="00200388" w:rsidP="00200388">
      <w:pPr>
        <w:jc w:val="both"/>
        <w:rPr>
          <w:sz w:val="16"/>
          <w:lang w:val="sl-SI"/>
        </w:rPr>
      </w:pPr>
      <w:r w:rsidRPr="007A639A">
        <w:rPr>
          <w:b/>
          <w:sz w:val="16"/>
          <w:lang w:val="sl-SI"/>
        </w:rPr>
        <w:t>KRAJ PREDLOŽITVE:</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3EBD3E25" w14:textId="77777777" w:rsidR="00200388" w:rsidRPr="007A639A" w:rsidRDefault="00200388" w:rsidP="00200388">
      <w:pPr>
        <w:jc w:val="both"/>
        <w:rPr>
          <w:sz w:val="16"/>
          <w:lang w:val="sl-SI"/>
        </w:rPr>
      </w:pPr>
      <w:r w:rsidRPr="007A639A">
        <w:rPr>
          <w:b/>
          <w:sz w:val="16"/>
          <w:lang w:val="sl-SI"/>
        </w:rPr>
        <w:t xml:space="preserve">DATUM VELJAVNOSTI: </w:t>
      </w:r>
      <w:r w:rsidRPr="007A639A">
        <w:rPr>
          <w:sz w:val="16"/>
          <w:lang w:val="sl-SI"/>
        </w:rPr>
        <w:fldChar w:fldCharType="begin">
          <w:ffData>
            <w:name w:val="Besedilo2"/>
            <w:enabled/>
            <w:calcOnExit w:val="0"/>
            <w:textInput>
              <w:default w:val="DD. MM. LLLL"/>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DD. MM. LLLL</w:t>
      </w:r>
      <w:r w:rsidRPr="007A639A">
        <w:rPr>
          <w:sz w:val="16"/>
          <w:lang w:val="sl-SI"/>
        </w:rPr>
        <w:fldChar w:fldCharType="end"/>
      </w:r>
      <w:r w:rsidRPr="007A639A">
        <w:rPr>
          <w:sz w:val="16"/>
          <w:lang w:val="sl-SI"/>
        </w:rPr>
        <w:t xml:space="preserve"> (vpiše se datum zapadlosti finančnega zavarovanja)</w:t>
      </w:r>
    </w:p>
    <w:p w14:paraId="7D05EE80" w14:textId="77777777" w:rsidR="00200388" w:rsidRPr="007A639A" w:rsidRDefault="00200388" w:rsidP="00200388">
      <w:pPr>
        <w:jc w:val="both"/>
        <w:rPr>
          <w:sz w:val="16"/>
          <w:lang w:val="sl-SI"/>
        </w:rPr>
      </w:pPr>
      <w:r w:rsidRPr="007A639A">
        <w:rPr>
          <w:b/>
          <w:sz w:val="16"/>
          <w:lang w:val="sl-SI"/>
        </w:rPr>
        <w:t>STRANKA, KI JE DOLŽNA PLAČATI STROŠKE:</w:t>
      </w:r>
      <w:r w:rsidRPr="007A639A">
        <w:rPr>
          <w:sz w:val="16"/>
          <w:lang w:val="sl-SI"/>
        </w:rPr>
        <w:t xml:space="preserve"> </w:t>
      </w:r>
      <w:r w:rsidRPr="007A639A">
        <w:rPr>
          <w:sz w:val="16"/>
          <w:lang w:val="sl-SI"/>
        </w:rPr>
        <w:fldChar w:fldCharType="begin">
          <w:ffData>
            <w:name w:val="Besedilo2"/>
            <w:enabled/>
            <w:calcOnExit w:val="0"/>
            <w:textInput/>
          </w:ffData>
        </w:fldChar>
      </w:r>
      <w:r w:rsidRPr="007A639A">
        <w:rPr>
          <w:sz w:val="16"/>
          <w:lang w:val="sl-SI"/>
        </w:rPr>
        <w:instrText xml:space="preserve"> FORMTEXT </w:instrText>
      </w:r>
      <w:r w:rsidRPr="007A639A">
        <w:rPr>
          <w:sz w:val="16"/>
          <w:lang w:val="sl-SI"/>
        </w:rPr>
      </w:r>
      <w:r w:rsidRPr="007A639A">
        <w:rPr>
          <w:sz w:val="16"/>
          <w:lang w:val="sl-SI"/>
        </w:rPr>
        <w:fldChar w:fldCharType="separate"/>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t> </w:t>
      </w:r>
      <w:r w:rsidRPr="007A639A">
        <w:rPr>
          <w:sz w:val="16"/>
          <w:lang w:val="sl-SI"/>
        </w:rPr>
        <w:fldChar w:fldCharType="end"/>
      </w:r>
      <w:r w:rsidRPr="007A639A">
        <w:rPr>
          <w:sz w:val="16"/>
          <w:lang w:val="sl-SI"/>
        </w:rPr>
        <w:t xml:space="preserve"> (vpiše se ime naročnika finančnega zavarovanja, tj. v postopku javnega naročanja izbranega prijavitelja)</w:t>
      </w:r>
    </w:p>
    <w:p w14:paraId="679B9544" w14:textId="77777777" w:rsidR="00200388" w:rsidRPr="007A639A" w:rsidRDefault="00200388" w:rsidP="00200388">
      <w:pPr>
        <w:jc w:val="both"/>
        <w:rPr>
          <w:sz w:val="16"/>
          <w:lang w:val="sl-SI"/>
        </w:rPr>
      </w:pPr>
      <w:r w:rsidRPr="007A639A">
        <w:rPr>
          <w:sz w:val="16"/>
          <w:lang w:val="sl-SI"/>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6BA39C7" w14:textId="77777777" w:rsidR="00200388" w:rsidRPr="007A639A" w:rsidRDefault="00200388" w:rsidP="00200388">
      <w:pPr>
        <w:jc w:val="both"/>
        <w:rPr>
          <w:sz w:val="16"/>
          <w:lang w:val="sl-SI"/>
        </w:rPr>
      </w:pPr>
      <w:r w:rsidRPr="007A639A">
        <w:rPr>
          <w:sz w:val="16"/>
          <w:lang w:val="sl-SI"/>
        </w:rPr>
        <w:t>Katerokoli zahtevo za plačilo po tem zavarovanju moramo prejeti na datum veljavnosti zavarovanja ali pred njim v zgoraj navedenem kraju predložitve.</w:t>
      </w:r>
    </w:p>
    <w:p w14:paraId="41476C99" w14:textId="289D5D7B" w:rsidR="00200388" w:rsidRPr="007A639A" w:rsidRDefault="00200388" w:rsidP="00200388">
      <w:pPr>
        <w:jc w:val="both"/>
        <w:rPr>
          <w:sz w:val="16"/>
          <w:lang w:val="sl-SI"/>
        </w:rPr>
      </w:pPr>
      <w:r w:rsidRPr="007A639A">
        <w:rPr>
          <w:sz w:val="16"/>
          <w:lang w:val="sl-SI"/>
        </w:rPr>
        <w:t xml:space="preserve">Morebitne spore v zvezi s tem zavarovanjem rešuje stvarno pristojno sodišče v </w:t>
      </w:r>
      <w:r w:rsidR="00B74881">
        <w:rPr>
          <w:sz w:val="16"/>
          <w:lang w:val="sl-SI"/>
        </w:rPr>
        <w:t>Mariboru</w:t>
      </w:r>
      <w:r w:rsidRPr="007A639A">
        <w:rPr>
          <w:sz w:val="16"/>
          <w:lang w:val="sl-SI"/>
        </w:rPr>
        <w:t xml:space="preserve"> po slovenskem pravu.</w:t>
      </w:r>
    </w:p>
    <w:p w14:paraId="6C1DF33C" w14:textId="77777777" w:rsidR="00200388" w:rsidRPr="007A639A" w:rsidRDefault="00200388" w:rsidP="00200388">
      <w:pPr>
        <w:jc w:val="both"/>
        <w:rPr>
          <w:sz w:val="16"/>
          <w:lang w:val="sl-SI"/>
        </w:rPr>
      </w:pPr>
      <w:r w:rsidRPr="007A639A">
        <w:rPr>
          <w:sz w:val="16"/>
          <w:lang w:val="sl-SI"/>
        </w:rPr>
        <w:t>Za to zavarovanje veljajo Enotna pravila za garancije na poziv (EPGP) revizija iz leta 2010, izdana pri MTZ pod št. 758.</w:t>
      </w:r>
    </w:p>
    <w:p w14:paraId="540933D7" w14:textId="77777777" w:rsidR="00200388" w:rsidRPr="007A639A" w:rsidRDefault="00200388" w:rsidP="004C4D0B">
      <w:pPr>
        <w:ind w:left="7788" w:firstLine="708"/>
        <w:rPr>
          <w:sz w:val="16"/>
          <w:lang w:val="sl-SI"/>
        </w:rPr>
      </w:pPr>
      <w:r w:rsidRPr="007A639A">
        <w:rPr>
          <w:sz w:val="16"/>
          <w:lang w:val="sl-SI"/>
        </w:rPr>
        <w:t>garant</w:t>
      </w:r>
    </w:p>
    <w:p w14:paraId="0016A071" w14:textId="77777777" w:rsidR="00200388" w:rsidRPr="007A639A" w:rsidRDefault="00200388" w:rsidP="00200388">
      <w:pPr>
        <w:jc w:val="right"/>
        <w:rPr>
          <w:sz w:val="16"/>
          <w:lang w:val="sl-SI"/>
        </w:rPr>
      </w:pPr>
      <w:r w:rsidRPr="007A639A">
        <w:rPr>
          <w:sz w:val="16"/>
          <w:lang w:val="sl-SI"/>
        </w:rPr>
        <w:t>(žig in podpis)</w:t>
      </w:r>
    </w:p>
    <w:p w14:paraId="0F4C261C" w14:textId="77777777" w:rsidR="0034595B" w:rsidRPr="007A639A" w:rsidRDefault="0034595B" w:rsidP="00200388">
      <w:pPr>
        <w:pStyle w:val="Naslov2"/>
        <w:rPr>
          <w:rFonts w:asciiTheme="minorHAnsi" w:hAnsiTheme="minorHAnsi"/>
          <w:lang w:val="sl-SI"/>
        </w:rPr>
      </w:pPr>
    </w:p>
    <w:p w14:paraId="684C3DE6" w14:textId="77777777" w:rsidR="00200388" w:rsidRPr="007A639A" w:rsidRDefault="00200388" w:rsidP="00200388">
      <w:pPr>
        <w:rPr>
          <w:lang w:val="sl-SI"/>
        </w:rPr>
      </w:pPr>
    </w:p>
    <w:p w14:paraId="6FA49946" w14:textId="77777777" w:rsidR="00833F9E" w:rsidRPr="007A639A" w:rsidRDefault="00833F9E" w:rsidP="00200388">
      <w:pPr>
        <w:rPr>
          <w:lang w:val="sl-SI"/>
        </w:rPr>
      </w:pPr>
    </w:p>
    <w:p w14:paraId="6E2D0439" w14:textId="16BDED7A" w:rsidR="005308FE" w:rsidRPr="0032581E" w:rsidRDefault="005308FE" w:rsidP="00BD1473">
      <w:pPr>
        <w:pStyle w:val="Naslov2"/>
        <w:numPr>
          <w:ilvl w:val="1"/>
          <w:numId w:val="1"/>
        </w:numPr>
        <w:rPr>
          <w:rFonts w:asciiTheme="minorHAnsi" w:hAnsiTheme="minorHAnsi"/>
          <w:lang w:val="sl-SI"/>
        </w:rPr>
      </w:pPr>
      <w:bookmarkStart w:id="244" w:name="_Toc231547932"/>
      <w:r w:rsidRPr="0032581E">
        <w:rPr>
          <w:rFonts w:asciiTheme="minorHAnsi" w:hAnsiTheme="minorHAnsi"/>
          <w:lang w:val="sl-SI"/>
        </w:rPr>
        <w:lastRenderedPageBreak/>
        <w:t>VZOREC POGODBE</w:t>
      </w:r>
      <w:bookmarkEnd w:id="244"/>
    </w:p>
    <w:p w14:paraId="5007EB5A" w14:textId="163E457F" w:rsidR="000D34DC" w:rsidRPr="007A639A" w:rsidRDefault="003540B9" w:rsidP="003540B9">
      <w:pPr>
        <w:spacing w:after="0"/>
        <w:jc w:val="center"/>
        <w:rPr>
          <w:bCs/>
          <w:i/>
          <w:color w:val="3494BA" w:themeColor="accent1"/>
          <w:sz w:val="16"/>
          <w:szCs w:val="16"/>
          <w:lang w:val="sl-SI"/>
        </w:rPr>
      </w:pPr>
      <w:r w:rsidRPr="007A639A">
        <w:rPr>
          <w:bCs/>
          <w:i/>
          <w:color w:val="3494BA" w:themeColor="accent1"/>
          <w:sz w:val="16"/>
          <w:szCs w:val="16"/>
          <w:lang w:val="sl-SI"/>
        </w:rPr>
        <w:t xml:space="preserve">Ponudnik vzorca pogodbe ne izpolnjuje temveč ga zgolj parafira. S parafo izvajalec potrdi strinjanje z vsebino vzorca pogodbe, </w:t>
      </w:r>
      <w:r w:rsidRPr="00A410B9">
        <w:rPr>
          <w:bCs/>
          <w:i/>
          <w:color w:val="3494BA" w:themeColor="accent1"/>
          <w:sz w:val="16"/>
          <w:szCs w:val="16"/>
          <w:lang w:val="sl-SI"/>
        </w:rPr>
        <w:t xml:space="preserve">vključno s seznanjenostjo z dejstvom, da </w:t>
      </w:r>
      <w:r w:rsidR="00A410B9" w:rsidRPr="00A410B9">
        <w:rPr>
          <w:bCs/>
          <w:i/>
          <w:color w:val="3494BA" w:themeColor="accent1"/>
          <w:sz w:val="16"/>
          <w:szCs w:val="16"/>
          <w:lang w:val="sl-SI"/>
        </w:rPr>
        <w:t>je del</w:t>
      </w:r>
      <w:r w:rsidRPr="00A410B9">
        <w:rPr>
          <w:bCs/>
          <w:i/>
          <w:color w:val="3494BA" w:themeColor="accent1"/>
          <w:sz w:val="16"/>
          <w:szCs w:val="16"/>
          <w:lang w:val="sl-SI"/>
        </w:rPr>
        <w:t xml:space="preserve"> javn</w:t>
      </w:r>
      <w:r w:rsidR="00A410B9" w:rsidRPr="00A410B9">
        <w:rPr>
          <w:bCs/>
          <w:i/>
          <w:color w:val="3494BA" w:themeColor="accent1"/>
          <w:sz w:val="16"/>
          <w:szCs w:val="16"/>
          <w:lang w:val="sl-SI"/>
        </w:rPr>
        <w:t>ega</w:t>
      </w:r>
      <w:r w:rsidRPr="00A410B9">
        <w:rPr>
          <w:bCs/>
          <w:i/>
          <w:color w:val="3494BA" w:themeColor="accent1"/>
          <w:sz w:val="16"/>
          <w:szCs w:val="16"/>
          <w:lang w:val="sl-SI"/>
        </w:rPr>
        <w:t xml:space="preserve"> naročil</w:t>
      </w:r>
      <w:r w:rsidR="00A410B9" w:rsidRPr="00A410B9">
        <w:rPr>
          <w:bCs/>
          <w:i/>
          <w:color w:val="3494BA" w:themeColor="accent1"/>
          <w:sz w:val="16"/>
          <w:szCs w:val="16"/>
          <w:lang w:val="sl-SI"/>
        </w:rPr>
        <w:t>a</w:t>
      </w:r>
      <w:r w:rsidRPr="00A410B9">
        <w:rPr>
          <w:bCs/>
          <w:i/>
          <w:color w:val="3494BA" w:themeColor="accent1"/>
          <w:sz w:val="16"/>
          <w:szCs w:val="16"/>
          <w:lang w:val="sl-SI"/>
        </w:rPr>
        <w:t xml:space="preserve"> oddan pod odložnim pogojem</w:t>
      </w:r>
      <w:r w:rsidRPr="007A639A">
        <w:rPr>
          <w:bCs/>
          <w:i/>
          <w:color w:val="3494BA" w:themeColor="accent1"/>
          <w:sz w:val="16"/>
          <w:szCs w:val="16"/>
          <w:lang w:val="sl-SI"/>
        </w:rPr>
        <w:t>, pri čemer navedeni pogoj ne predstavlja kakršne koli zaveze do razpisovalca oziroma sofinancerja ter ne vpliva na postopek dodeljevanja.</w:t>
      </w:r>
    </w:p>
    <w:p w14:paraId="62608117" w14:textId="77777777" w:rsidR="00AA3009" w:rsidRPr="007A639A" w:rsidRDefault="00AA3009" w:rsidP="00AF248D">
      <w:pPr>
        <w:rPr>
          <w:bCs/>
          <w:i/>
          <w:color w:val="3494BA" w:themeColor="accent1"/>
          <w:sz w:val="4"/>
          <w:szCs w:val="4"/>
          <w:lang w:val="sl-SI"/>
        </w:rPr>
      </w:pPr>
    </w:p>
    <w:p w14:paraId="2B454D03" w14:textId="5E89CEEB" w:rsidR="000C2A07" w:rsidRPr="007A639A" w:rsidRDefault="000C2A07" w:rsidP="000C2A07">
      <w:pPr>
        <w:jc w:val="center"/>
        <w:rPr>
          <w:b/>
          <w:bCs/>
          <w:i/>
          <w:color w:val="808080" w:themeColor="background1" w:themeShade="80"/>
          <w:sz w:val="28"/>
          <w:lang w:val="sl-SI"/>
        </w:rPr>
      </w:pPr>
      <w:r w:rsidRPr="007A639A">
        <w:rPr>
          <w:b/>
          <w:bCs/>
          <w:sz w:val="28"/>
          <w:lang w:val="sl-SI"/>
        </w:rPr>
        <w:t xml:space="preserve">POGODBA številka </w:t>
      </w:r>
      <w:r w:rsidRPr="007A639A">
        <w:rPr>
          <w:b/>
          <w:bCs/>
          <w:i/>
          <w:color w:val="808080" w:themeColor="background1" w:themeShade="80"/>
          <w:sz w:val="28"/>
          <w:lang w:val="sl-SI"/>
        </w:rPr>
        <w:t>(navedba opravilne številke)</w:t>
      </w:r>
    </w:p>
    <w:p w14:paraId="1CA83705" w14:textId="6094735C" w:rsidR="000C2A07" w:rsidRPr="007A639A" w:rsidRDefault="000C2A07" w:rsidP="000C2A07">
      <w:pPr>
        <w:jc w:val="center"/>
        <w:rPr>
          <w:lang w:val="sl-SI"/>
        </w:rPr>
      </w:pPr>
      <w:r w:rsidRPr="007A639A">
        <w:rPr>
          <w:lang w:val="sl-SI"/>
        </w:rPr>
        <w:t>ki jo sklene</w:t>
      </w:r>
      <w:r w:rsidR="00DA038F" w:rsidRPr="007A639A">
        <w:rPr>
          <w:lang w:val="sl-SI"/>
        </w:rPr>
        <w:t>jo</w:t>
      </w:r>
    </w:p>
    <w:p w14:paraId="7C5386DE" w14:textId="77777777" w:rsidR="000C2A07" w:rsidRPr="007A639A" w:rsidRDefault="000C2A07" w:rsidP="000C2A07">
      <w:pPr>
        <w:rPr>
          <w:lang w:val="sl-SI"/>
        </w:rPr>
      </w:pPr>
    </w:p>
    <w:p w14:paraId="2B69DA80" w14:textId="0B0A6793" w:rsidR="000C2A07" w:rsidRPr="007A639A" w:rsidRDefault="000C2A07" w:rsidP="009B728D">
      <w:pPr>
        <w:numPr>
          <w:ilvl w:val="0"/>
          <w:numId w:val="6"/>
        </w:numPr>
        <w:rPr>
          <w:b/>
          <w:bCs/>
          <w:lang w:val="sl-SI"/>
        </w:rPr>
      </w:pPr>
      <w:r w:rsidRPr="007A639A">
        <w:rPr>
          <w:b/>
          <w:bCs/>
          <w:lang w:val="sl-SI"/>
        </w:rPr>
        <w:t>POGODBEN</w:t>
      </w:r>
      <w:r w:rsidR="00DA038F" w:rsidRPr="007A639A">
        <w:rPr>
          <w:b/>
          <w:bCs/>
          <w:lang w:val="sl-SI"/>
        </w:rPr>
        <w:t>E</w:t>
      </w:r>
      <w:r w:rsidRPr="007A639A">
        <w:rPr>
          <w:b/>
          <w:bCs/>
          <w:lang w:val="sl-SI"/>
        </w:rPr>
        <w:t xml:space="preserve"> STRANK</w:t>
      </w:r>
      <w:r w:rsidR="00DA038F" w:rsidRPr="007A639A">
        <w:rPr>
          <w:b/>
          <w:bCs/>
          <w:lang w:val="sl-SI"/>
        </w:rPr>
        <w:t>E</w:t>
      </w:r>
    </w:p>
    <w:p w14:paraId="587D1473" w14:textId="3893F77E" w:rsidR="00943722" w:rsidRPr="007A639A" w:rsidRDefault="00902DD0" w:rsidP="00F07717">
      <w:pPr>
        <w:rPr>
          <w:lang w:val="sl-SI"/>
        </w:rPr>
      </w:pPr>
      <w:bookmarkStart w:id="245" w:name="_Hlk83020716"/>
      <w:r w:rsidRPr="007A639A">
        <w:rPr>
          <w:color w:val="0070C0"/>
          <w:lang w:val="sl-SI"/>
        </w:rPr>
        <w:t>NAROČNIK</w:t>
      </w:r>
      <w:r w:rsidR="00F07717" w:rsidRPr="007A639A">
        <w:rPr>
          <w:color w:val="0070C0"/>
          <w:lang w:val="sl-SI"/>
        </w:rPr>
        <w:t>:</w:t>
      </w:r>
      <w:r w:rsidRPr="007A639A">
        <w:rPr>
          <w:lang w:val="sl-SI"/>
        </w:rPr>
        <w:t xml:space="preserve"> </w:t>
      </w:r>
      <w:r w:rsidR="00685D03" w:rsidRPr="007A639A">
        <w:rPr>
          <w:lang w:val="sl-SI"/>
        </w:rPr>
        <w:t>UNIVERZA V MARIBORU</w:t>
      </w:r>
      <w:r w:rsidR="00943722" w:rsidRPr="007A639A">
        <w:rPr>
          <w:lang w:val="sl-SI"/>
        </w:rPr>
        <w:t xml:space="preserve">, </w:t>
      </w:r>
      <w:r w:rsidR="00AE1AFF" w:rsidRPr="007A639A">
        <w:rPr>
          <w:lang w:val="sl-SI"/>
        </w:rPr>
        <w:t>Slomškov trg 15</w:t>
      </w:r>
      <w:r w:rsidR="00943722" w:rsidRPr="007A639A">
        <w:rPr>
          <w:lang w:val="sl-SI"/>
        </w:rPr>
        <w:t xml:space="preserve">, </w:t>
      </w:r>
      <w:r w:rsidR="00AE1AFF" w:rsidRPr="007A639A">
        <w:rPr>
          <w:lang w:val="sl-SI"/>
        </w:rPr>
        <w:t>2000 Maribor</w:t>
      </w:r>
      <w:r w:rsidR="00943722" w:rsidRPr="007A639A">
        <w:rPr>
          <w:lang w:val="sl-SI"/>
        </w:rPr>
        <w:t>,</w:t>
      </w:r>
    </w:p>
    <w:p w14:paraId="51865831" w14:textId="007C8481" w:rsidR="00943722" w:rsidRPr="007A639A" w:rsidRDefault="00943722" w:rsidP="00943722">
      <w:pPr>
        <w:rPr>
          <w:lang w:val="sl-SI"/>
        </w:rPr>
      </w:pPr>
      <w:r w:rsidRPr="007A639A">
        <w:rPr>
          <w:lang w:val="sl-SI"/>
        </w:rPr>
        <w:t xml:space="preserve">ki jo zastopa </w:t>
      </w:r>
      <w:r w:rsidR="00B802D0" w:rsidRPr="007A639A">
        <w:rPr>
          <w:lang w:val="sl-SI"/>
        </w:rPr>
        <w:t xml:space="preserve">prof. dr. </w:t>
      </w:r>
      <w:r w:rsidR="007C5DE1" w:rsidRPr="007A639A">
        <w:rPr>
          <w:lang w:val="sl-SI"/>
        </w:rPr>
        <w:t>Zdravko Kačič</w:t>
      </w:r>
      <w:r w:rsidR="00B802D0" w:rsidRPr="007A639A">
        <w:rPr>
          <w:lang w:val="sl-SI"/>
        </w:rPr>
        <w:t>, rektor</w:t>
      </w:r>
    </w:p>
    <w:p w14:paraId="5C7F6B1D" w14:textId="13A8212E" w:rsidR="003B2A5A" w:rsidRPr="007A639A" w:rsidRDefault="003B2A5A" w:rsidP="003B2A5A">
      <w:pPr>
        <w:rPr>
          <w:lang w:val="sl-SI"/>
        </w:rPr>
      </w:pPr>
      <w:r w:rsidRPr="007A639A">
        <w:rPr>
          <w:lang w:val="sl-SI"/>
        </w:rPr>
        <w:t xml:space="preserve">Matična številka: </w:t>
      </w:r>
      <w:r w:rsidR="00667331" w:rsidRPr="007A639A">
        <w:rPr>
          <w:lang w:val="sl-SI"/>
        </w:rPr>
        <w:t>5089638000</w:t>
      </w:r>
    </w:p>
    <w:p w14:paraId="1F3D1F3D" w14:textId="4409B316" w:rsidR="003B2A5A" w:rsidRPr="007A639A" w:rsidRDefault="003B2A5A" w:rsidP="003B2A5A">
      <w:pPr>
        <w:rPr>
          <w:lang w:val="sl-SI"/>
        </w:rPr>
      </w:pPr>
      <w:r w:rsidRPr="007A639A">
        <w:rPr>
          <w:lang w:val="sl-SI"/>
        </w:rPr>
        <w:t xml:space="preserve">Identifikacijska št. (ID za DDV): </w:t>
      </w:r>
      <w:r w:rsidR="00667331" w:rsidRPr="007A639A">
        <w:rPr>
          <w:lang w:val="sl-SI"/>
        </w:rPr>
        <w:t>SI 71674705</w:t>
      </w:r>
    </w:p>
    <w:p w14:paraId="19CDE27B" w14:textId="44101995" w:rsidR="00847EE0" w:rsidRPr="007A639A" w:rsidRDefault="000C2A07" w:rsidP="009F4206">
      <w:pPr>
        <w:rPr>
          <w:lang w:val="sl-SI"/>
        </w:rPr>
      </w:pPr>
      <w:r w:rsidRPr="007A639A">
        <w:rPr>
          <w:lang w:val="sl-SI"/>
        </w:rPr>
        <w:t>(v nadaljevanju: naročnik)</w:t>
      </w:r>
    </w:p>
    <w:bookmarkEnd w:id="245"/>
    <w:p w14:paraId="37C3664F" w14:textId="3B10F52D" w:rsidR="000B2FD5" w:rsidRPr="007A639A" w:rsidRDefault="000B2FD5" w:rsidP="000C2A07">
      <w:pPr>
        <w:rPr>
          <w:lang w:val="sl-SI"/>
        </w:rPr>
      </w:pPr>
      <w:r w:rsidRPr="007A639A">
        <w:rPr>
          <w:lang w:val="sl-SI"/>
        </w:rPr>
        <w:t>in</w:t>
      </w:r>
    </w:p>
    <w:p w14:paraId="53E52E26" w14:textId="6B1E83E6" w:rsidR="000B2FD5" w:rsidRPr="007A639A" w:rsidRDefault="00902DD0" w:rsidP="003540B9">
      <w:pPr>
        <w:rPr>
          <w:lang w:val="sl-SI"/>
        </w:rPr>
      </w:pPr>
      <w:r w:rsidRPr="007A639A">
        <w:rPr>
          <w:color w:val="0070C0"/>
          <w:lang w:val="sl-SI"/>
        </w:rPr>
        <w:t>UPORABNIK</w:t>
      </w:r>
      <w:r w:rsidR="004A7C59">
        <w:rPr>
          <w:color w:val="0070C0"/>
          <w:lang w:val="sl-SI"/>
        </w:rPr>
        <w:t xml:space="preserve"> </w:t>
      </w:r>
      <w:r w:rsidR="004A7C59" w:rsidRPr="00A410B9">
        <w:rPr>
          <w:color w:val="0070C0"/>
          <w:lang w:val="sl-SI"/>
        </w:rPr>
        <w:t>IN PLAČNIK</w:t>
      </w:r>
      <w:r w:rsidRPr="007A639A">
        <w:rPr>
          <w:color w:val="0070C0"/>
          <w:lang w:val="sl-SI"/>
        </w:rPr>
        <w:t xml:space="preserve">: </w:t>
      </w:r>
      <w:r w:rsidR="0045405C" w:rsidRPr="0045405C">
        <w:rPr>
          <w:lang w:val="sl-SI"/>
        </w:rPr>
        <w:t>UNIVERZA V MARIBORU Fakulteta za logistiko</w:t>
      </w:r>
      <w:r w:rsidR="000B2FD5" w:rsidRPr="007A639A">
        <w:rPr>
          <w:lang w:val="sl-SI"/>
        </w:rPr>
        <w:t xml:space="preserve">, </w:t>
      </w:r>
      <w:r w:rsidR="0045405C" w:rsidRPr="0045405C">
        <w:rPr>
          <w:lang w:val="sl-SI"/>
        </w:rPr>
        <w:t>Mariborska cesta 7, 3000 Celje</w:t>
      </w:r>
      <w:r w:rsidR="000B2FD5" w:rsidRPr="007A639A">
        <w:rPr>
          <w:lang w:val="sl-SI"/>
        </w:rPr>
        <w:t>,</w:t>
      </w:r>
    </w:p>
    <w:p w14:paraId="1A2839B4" w14:textId="14BCA1BB" w:rsidR="000B2FD5" w:rsidRPr="007A639A" w:rsidRDefault="000B2FD5" w:rsidP="000B2FD5">
      <w:pPr>
        <w:rPr>
          <w:lang w:val="sl-SI"/>
        </w:rPr>
      </w:pPr>
      <w:r w:rsidRPr="007A639A">
        <w:rPr>
          <w:lang w:val="sl-SI"/>
        </w:rPr>
        <w:t xml:space="preserve">ki jo zastopa </w:t>
      </w:r>
      <w:r w:rsidR="00E76402" w:rsidRPr="00E76402">
        <w:rPr>
          <w:lang w:val="sl-SI"/>
        </w:rPr>
        <w:t>prof. dr. Tomaž Kramberger</w:t>
      </w:r>
      <w:r w:rsidR="00650D53" w:rsidRPr="007A639A">
        <w:rPr>
          <w:lang w:val="sl-SI"/>
        </w:rPr>
        <w:t>, d</w:t>
      </w:r>
      <w:r w:rsidR="00E76402">
        <w:rPr>
          <w:lang w:val="sl-SI"/>
        </w:rPr>
        <w:t>ekan</w:t>
      </w:r>
    </w:p>
    <w:p w14:paraId="143A7653" w14:textId="64453E03" w:rsidR="000B2FD5" w:rsidRPr="007A639A" w:rsidRDefault="000B2FD5" w:rsidP="000B2FD5">
      <w:pPr>
        <w:rPr>
          <w:lang w:val="sl-SI"/>
        </w:rPr>
      </w:pPr>
      <w:r w:rsidRPr="007A639A">
        <w:rPr>
          <w:lang w:val="sl-SI"/>
        </w:rPr>
        <w:t xml:space="preserve">Matična številka: </w:t>
      </w:r>
      <w:r w:rsidR="00E76402" w:rsidRPr="00E76402">
        <w:rPr>
          <w:lang w:val="sl-SI"/>
        </w:rPr>
        <w:t>5089638049</w:t>
      </w:r>
    </w:p>
    <w:p w14:paraId="21DA1004" w14:textId="48C0C9DD" w:rsidR="000B2FD5" w:rsidRPr="007A639A" w:rsidRDefault="000B2FD5" w:rsidP="000B2FD5">
      <w:pPr>
        <w:rPr>
          <w:lang w:val="sl-SI"/>
        </w:rPr>
      </w:pPr>
      <w:r w:rsidRPr="007A639A">
        <w:rPr>
          <w:lang w:val="sl-SI"/>
        </w:rPr>
        <w:t xml:space="preserve">Identifikacijska št. (ID za DDV): </w:t>
      </w:r>
      <w:r w:rsidR="00E76402" w:rsidRPr="00E76402">
        <w:rPr>
          <w:lang w:val="sl-SI"/>
        </w:rPr>
        <w:t>SI 71674705</w:t>
      </w:r>
    </w:p>
    <w:p w14:paraId="171E3E79" w14:textId="3C2F0A4C" w:rsidR="000B2FD5" w:rsidRPr="007A639A" w:rsidRDefault="000B2FD5" w:rsidP="000C2A07">
      <w:pPr>
        <w:rPr>
          <w:lang w:val="sl-SI"/>
        </w:rPr>
      </w:pPr>
      <w:r w:rsidRPr="007A639A">
        <w:rPr>
          <w:lang w:val="sl-SI"/>
        </w:rPr>
        <w:t xml:space="preserve">(v nadaljevanju: </w:t>
      </w:r>
      <w:r w:rsidR="00D44A9F" w:rsidRPr="007A639A">
        <w:rPr>
          <w:lang w:val="sl-SI"/>
        </w:rPr>
        <w:t>uporabnik</w:t>
      </w:r>
      <w:r w:rsidR="004A7C59">
        <w:rPr>
          <w:lang w:val="sl-SI"/>
        </w:rPr>
        <w:t xml:space="preserve"> </w:t>
      </w:r>
      <w:r w:rsidR="004A7C59" w:rsidRPr="00A410B9">
        <w:rPr>
          <w:lang w:val="sl-SI"/>
        </w:rPr>
        <w:t>in plačnik</w:t>
      </w:r>
      <w:r w:rsidR="00D44A9F" w:rsidRPr="007A639A">
        <w:rPr>
          <w:lang w:val="sl-SI"/>
        </w:rPr>
        <w:t>)</w:t>
      </w:r>
    </w:p>
    <w:p w14:paraId="31338A25" w14:textId="3208CFF2" w:rsidR="000C2A07" w:rsidRPr="007A639A" w:rsidRDefault="000C2A07" w:rsidP="000C2A07">
      <w:pPr>
        <w:rPr>
          <w:lang w:val="sl-SI"/>
        </w:rPr>
      </w:pPr>
      <w:r w:rsidRPr="007A639A">
        <w:rPr>
          <w:lang w:val="sl-SI"/>
        </w:rPr>
        <w:t>in</w:t>
      </w:r>
    </w:p>
    <w:p w14:paraId="214773E0" w14:textId="77777777" w:rsidR="000C2A07" w:rsidRPr="007A639A" w:rsidRDefault="000C2A07" w:rsidP="000C2A07">
      <w:pPr>
        <w:rPr>
          <w:i/>
          <w:color w:val="808080" w:themeColor="background1" w:themeShade="80"/>
          <w:lang w:val="sl-SI"/>
        </w:rPr>
      </w:pPr>
      <w:r w:rsidRPr="007A639A">
        <w:rPr>
          <w:i/>
          <w:color w:val="808080" w:themeColor="background1" w:themeShade="80"/>
          <w:lang w:val="sl-SI"/>
        </w:rPr>
        <w:t>(naziv in poslovni naslov)</w:t>
      </w:r>
    </w:p>
    <w:p w14:paraId="4D352853" w14:textId="77777777" w:rsidR="000C2A07" w:rsidRPr="007A639A" w:rsidRDefault="000C2A07" w:rsidP="000C2A07">
      <w:pPr>
        <w:rPr>
          <w:lang w:val="sl-SI"/>
        </w:rPr>
      </w:pPr>
      <w:r w:rsidRPr="007A639A">
        <w:rPr>
          <w:lang w:val="sl-SI"/>
        </w:rPr>
        <w:t xml:space="preserve">ki ga zastopa </w:t>
      </w:r>
      <w:r w:rsidRPr="007A639A">
        <w:rPr>
          <w:i/>
          <w:color w:val="808080" w:themeColor="background1" w:themeShade="80"/>
          <w:lang w:val="sl-SI"/>
        </w:rPr>
        <w:t>(navedba zastopnika)</w:t>
      </w:r>
    </w:p>
    <w:p w14:paraId="0B58CABA" w14:textId="77777777" w:rsidR="000C2A07" w:rsidRPr="007A639A" w:rsidRDefault="000C2A07" w:rsidP="000C2A07">
      <w:pPr>
        <w:rPr>
          <w:lang w:val="sl-SI"/>
        </w:rPr>
      </w:pPr>
      <w:r w:rsidRPr="007A639A">
        <w:rPr>
          <w:lang w:val="sl-SI"/>
        </w:rPr>
        <w:t xml:space="preserve">Matična številka: </w:t>
      </w:r>
      <w:r w:rsidRPr="007A639A">
        <w:rPr>
          <w:i/>
          <w:color w:val="808080" w:themeColor="background1" w:themeShade="80"/>
          <w:lang w:val="sl-SI"/>
        </w:rPr>
        <w:t>(navedba matične številke)</w:t>
      </w:r>
    </w:p>
    <w:p w14:paraId="6865FB7D" w14:textId="77777777" w:rsidR="000C2A07" w:rsidRPr="007A639A" w:rsidRDefault="000C2A07" w:rsidP="000C2A07">
      <w:pPr>
        <w:rPr>
          <w:lang w:val="sl-SI"/>
        </w:rPr>
      </w:pPr>
      <w:r w:rsidRPr="007A639A">
        <w:rPr>
          <w:lang w:val="sl-SI"/>
        </w:rPr>
        <w:t xml:space="preserve">Identifikacijska št. (ID za DDV): </w:t>
      </w:r>
      <w:r w:rsidRPr="007A639A">
        <w:rPr>
          <w:i/>
          <w:color w:val="808080" w:themeColor="background1" w:themeShade="80"/>
          <w:lang w:val="sl-SI"/>
        </w:rPr>
        <w:t>(navedba davčne številke)</w:t>
      </w:r>
    </w:p>
    <w:p w14:paraId="2B6DD3E9" w14:textId="77777777" w:rsidR="000C2A07" w:rsidRPr="007A639A" w:rsidRDefault="000C2A07" w:rsidP="000C2A07">
      <w:pPr>
        <w:rPr>
          <w:i/>
          <w:color w:val="808080" w:themeColor="background1" w:themeShade="80"/>
          <w:lang w:val="sl-SI"/>
        </w:rPr>
      </w:pPr>
      <w:r w:rsidRPr="007A639A">
        <w:rPr>
          <w:lang w:val="sl-SI"/>
        </w:rPr>
        <w:t xml:space="preserve">Transakcijski račun (TRR): </w:t>
      </w:r>
      <w:r w:rsidRPr="007A639A">
        <w:rPr>
          <w:i/>
          <w:color w:val="808080" w:themeColor="background1" w:themeShade="80"/>
          <w:lang w:val="sl-SI"/>
        </w:rPr>
        <w:t>(navedba IBAN poslovnega računa)</w:t>
      </w:r>
      <w:r w:rsidRPr="007A639A">
        <w:rPr>
          <w:lang w:val="sl-SI"/>
        </w:rPr>
        <w:t xml:space="preserve"> odprt pri </w:t>
      </w:r>
      <w:r w:rsidRPr="007A639A">
        <w:rPr>
          <w:i/>
          <w:color w:val="808080" w:themeColor="background1" w:themeShade="80"/>
          <w:lang w:val="sl-SI"/>
        </w:rPr>
        <w:t>(navedba naziva banke)</w:t>
      </w:r>
    </w:p>
    <w:p w14:paraId="2F6761E5" w14:textId="77777777" w:rsidR="000C2A07" w:rsidRPr="007A639A" w:rsidRDefault="000C2A07" w:rsidP="000C2A07">
      <w:pPr>
        <w:rPr>
          <w:lang w:val="sl-SI"/>
        </w:rPr>
      </w:pPr>
      <w:r w:rsidRPr="007A639A">
        <w:rPr>
          <w:lang w:val="sl-SI"/>
        </w:rPr>
        <w:t>(v nadaljevanju: izvajalec)</w:t>
      </w:r>
    </w:p>
    <w:p w14:paraId="06A3809D" w14:textId="77777777" w:rsidR="00F07717" w:rsidRPr="007A639A" w:rsidRDefault="00F07717" w:rsidP="00391517">
      <w:pPr>
        <w:rPr>
          <w:lang w:val="sl-SI"/>
        </w:rPr>
      </w:pPr>
    </w:p>
    <w:p w14:paraId="62B18B3A" w14:textId="77777777" w:rsidR="00391517" w:rsidRPr="007A639A" w:rsidRDefault="00391517" w:rsidP="009B728D">
      <w:pPr>
        <w:numPr>
          <w:ilvl w:val="0"/>
          <w:numId w:val="6"/>
        </w:numPr>
        <w:rPr>
          <w:b/>
          <w:bCs/>
          <w:lang w:val="sl-SI"/>
        </w:rPr>
      </w:pPr>
      <w:r w:rsidRPr="007A639A">
        <w:rPr>
          <w:b/>
          <w:bCs/>
          <w:lang w:val="sl-SI"/>
        </w:rPr>
        <w:t>UVODNE DOLOČBE</w:t>
      </w:r>
    </w:p>
    <w:p w14:paraId="50371B11" w14:textId="77777777" w:rsidR="00391517" w:rsidRPr="007A639A" w:rsidRDefault="00391517" w:rsidP="009B728D">
      <w:pPr>
        <w:numPr>
          <w:ilvl w:val="0"/>
          <w:numId w:val="7"/>
        </w:numPr>
        <w:jc w:val="center"/>
        <w:rPr>
          <w:lang w:val="sl-SI"/>
        </w:rPr>
      </w:pPr>
      <w:r w:rsidRPr="007A639A">
        <w:rPr>
          <w:lang w:val="sl-SI"/>
        </w:rPr>
        <w:t>člen</w:t>
      </w:r>
    </w:p>
    <w:p w14:paraId="713916C4" w14:textId="2D0F55A2" w:rsidR="008F5FA4" w:rsidRPr="0011798F" w:rsidRDefault="00DA038F" w:rsidP="0011798F">
      <w:pPr>
        <w:jc w:val="both"/>
        <w:rPr>
          <w:lang w:val="sl-SI"/>
        </w:rPr>
      </w:pPr>
      <w:r w:rsidRPr="007A639A">
        <w:rPr>
          <w:lang w:val="sl-SI"/>
        </w:rPr>
        <w:t xml:space="preserve">Pogodbene stranke </w:t>
      </w:r>
      <w:r w:rsidR="001B0FBA" w:rsidRPr="007A639A">
        <w:rPr>
          <w:lang w:val="sl-SI"/>
        </w:rPr>
        <w:t xml:space="preserve">uvodoma </w:t>
      </w:r>
      <w:r w:rsidR="00391517" w:rsidRPr="007A639A">
        <w:rPr>
          <w:lang w:val="sl-SI"/>
        </w:rPr>
        <w:t>ugotavlja</w:t>
      </w:r>
      <w:r w:rsidRPr="007A639A">
        <w:rPr>
          <w:lang w:val="sl-SI"/>
        </w:rPr>
        <w:t>jo</w:t>
      </w:r>
      <w:r w:rsidR="00391517" w:rsidRPr="007A639A">
        <w:rPr>
          <w:lang w:val="sl-SI"/>
        </w:rPr>
        <w:t xml:space="preserve">, da je bil izvajalec na osnovi javnega </w:t>
      </w:r>
      <w:r w:rsidR="00B95E4C" w:rsidRPr="007A639A">
        <w:rPr>
          <w:lang w:val="sl-SI"/>
        </w:rPr>
        <w:t>naročila</w:t>
      </w:r>
      <w:r w:rsidR="00391517" w:rsidRPr="007A639A">
        <w:rPr>
          <w:lang w:val="sl-SI"/>
        </w:rPr>
        <w:t xml:space="preserve">, objavljenega na portalu javnih naročil pod številko objave </w:t>
      </w:r>
      <w:r w:rsidR="00391517" w:rsidRPr="007A639A">
        <w:rPr>
          <w:i/>
          <w:color w:val="808080" w:themeColor="background1" w:themeShade="80"/>
          <w:lang w:val="sl-SI"/>
        </w:rPr>
        <w:t>(navedba opravilne številke in datuma)</w:t>
      </w:r>
      <w:r w:rsidR="00391517" w:rsidRPr="007A639A">
        <w:rPr>
          <w:lang w:val="sl-SI"/>
        </w:rPr>
        <w:t xml:space="preserve"> z naslovom »</w:t>
      </w:r>
      <w:r w:rsidR="00F5286C">
        <w:rPr>
          <w:lang w:val="sl-SI"/>
        </w:rPr>
        <w:t>INNOVUM - Odkup in prenova objekta Fakultete za logistiko Univerze v Mariboru z raziskovalnim centrom za logistiko</w:t>
      </w:r>
      <w:r w:rsidR="00510763" w:rsidRPr="007A639A">
        <w:rPr>
          <w:lang w:val="sl-SI"/>
        </w:rPr>
        <w:t xml:space="preserve">, </w:t>
      </w:r>
      <w:r w:rsidR="00510763" w:rsidRPr="00FE6F57">
        <w:rPr>
          <w:lang w:val="sl-SI"/>
        </w:rPr>
        <w:t>pri kateri se upoštevajo okoljski vidiki</w:t>
      </w:r>
      <w:r w:rsidR="00391517" w:rsidRPr="007A639A">
        <w:rPr>
          <w:lang w:val="sl-SI"/>
        </w:rPr>
        <w:t xml:space="preserve">« ter na podlagi naročnikove odločitve o oddaji javnega naročila številka </w:t>
      </w:r>
      <w:r w:rsidR="00391517" w:rsidRPr="007A639A">
        <w:rPr>
          <w:i/>
          <w:color w:val="808080" w:themeColor="background1" w:themeShade="80"/>
          <w:lang w:val="sl-SI"/>
        </w:rPr>
        <w:t>(navedba opravilne številke in datuma odločitve o oddaji javnega naročila)</w:t>
      </w:r>
      <w:r w:rsidR="00391517" w:rsidRPr="007A639A">
        <w:rPr>
          <w:lang w:val="sl-SI"/>
        </w:rPr>
        <w:t xml:space="preserve"> na osnovi izvajalčeve ponudbe številka </w:t>
      </w:r>
      <w:r w:rsidR="00391517" w:rsidRPr="007A639A">
        <w:rPr>
          <w:i/>
          <w:color w:val="808080" w:themeColor="background1" w:themeShade="80"/>
          <w:lang w:val="sl-SI"/>
        </w:rPr>
        <w:t>(navedba številke in datuma ponudbe izbranega ponudnika)</w:t>
      </w:r>
      <w:r w:rsidR="00391517" w:rsidRPr="007A639A">
        <w:rPr>
          <w:lang w:val="sl-SI"/>
        </w:rPr>
        <w:t xml:space="preserve"> izbran za izvajalca del v okviru omenjenega javnega naročila, zaradi česar se sklepa predmetna pogodba.</w:t>
      </w:r>
    </w:p>
    <w:p w14:paraId="3E6187D1" w14:textId="77777777" w:rsidR="00F57C71" w:rsidRPr="00AD7558" w:rsidRDefault="00F57C71" w:rsidP="00F57C71">
      <w:pPr>
        <w:rPr>
          <w:lang w:val="sl-SI"/>
        </w:rPr>
      </w:pPr>
    </w:p>
    <w:p w14:paraId="3EA43976" w14:textId="77777777" w:rsidR="00F57C71" w:rsidRPr="00AD7558" w:rsidRDefault="00F57C71" w:rsidP="00F57C71">
      <w:pPr>
        <w:numPr>
          <w:ilvl w:val="0"/>
          <w:numId w:val="6"/>
        </w:numPr>
        <w:rPr>
          <w:b/>
          <w:bCs/>
          <w:lang w:val="sl-SI"/>
        </w:rPr>
      </w:pPr>
      <w:r w:rsidRPr="00AD7558">
        <w:rPr>
          <w:b/>
          <w:bCs/>
          <w:lang w:val="sl-SI"/>
        </w:rPr>
        <w:lastRenderedPageBreak/>
        <w:t>PREDMET POGODBE</w:t>
      </w:r>
    </w:p>
    <w:p w14:paraId="3D3D4A38" w14:textId="77777777" w:rsidR="00F57C71" w:rsidRPr="00AD7558" w:rsidRDefault="00F57C71" w:rsidP="00F57C71">
      <w:pPr>
        <w:numPr>
          <w:ilvl w:val="0"/>
          <w:numId w:val="7"/>
        </w:numPr>
        <w:jc w:val="center"/>
        <w:rPr>
          <w:lang w:val="sl-SI"/>
        </w:rPr>
      </w:pPr>
      <w:r w:rsidRPr="00AD7558">
        <w:rPr>
          <w:lang w:val="sl-SI"/>
        </w:rPr>
        <w:t>člen</w:t>
      </w:r>
    </w:p>
    <w:p w14:paraId="2472B4BB" w14:textId="349111A9" w:rsidR="00F57C71" w:rsidRDefault="00F57C71" w:rsidP="00384D8E">
      <w:pPr>
        <w:jc w:val="both"/>
        <w:rPr>
          <w:lang w:val="sl-SI"/>
        </w:rPr>
      </w:pPr>
      <w:r w:rsidRPr="00AD7558">
        <w:rPr>
          <w:lang w:val="sl-SI"/>
        </w:rPr>
        <w:t>S to pogodbo naročnik odda, izvajalec pa prevzame v izvedbo projektiranje</w:t>
      </w:r>
      <w:r>
        <w:rPr>
          <w:lang w:val="sl-SI"/>
        </w:rPr>
        <w:t>,</w:t>
      </w:r>
      <w:r w:rsidRPr="00AD7558">
        <w:rPr>
          <w:lang w:val="sl-SI"/>
        </w:rPr>
        <w:t xml:space="preserve"> gradbena, obrtniško zaključna in instalacijska dela</w:t>
      </w:r>
      <w:r>
        <w:rPr>
          <w:lang w:val="sl-SI"/>
        </w:rPr>
        <w:t xml:space="preserve"> in izvedbo zunanje ureditve</w:t>
      </w:r>
      <w:r w:rsidRPr="00AD7558">
        <w:rPr>
          <w:lang w:val="sl-SI"/>
        </w:rPr>
        <w:t xml:space="preserve"> ter ostale storitve</w:t>
      </w:r>
      <w:r>
        <w:rPr>
          <w:lang w:val="sl-SI"/>
        </w:rPr>
        <w:t xml:space="preserve"> </w:t>
      </w:r>
      <w:r w:rsidRPr="00923085">
        <w:rPr>
          <w:lang w:val="sl-SI"/>
        </w:rPr>
        <w:t>ter dobav</w:t>
      </w:r>
      <w:r w:rsidR="00384D8E">
        <w:rPr>
          <w:lang w:val="sl-SI"/>
        </w:rPr>
        <w:t>o</w:t>
      </w:r>
      <w:r>
        <w:rPr>
          <w:lang w:val="sl-SI"/>
        </w:rPr>
        <w:t xml:space="preserve"> in montaž</w:t>
      </w:r>
      <w:r w:rsidR="00384D8E">
        <w:rPr>
          <w:lang w:val="sl-SI"/>
        </w:rPr>
        <w:t>o</w:t>
      </w:r>
      <w:r w:rsidRPr="00923085">
        <w:rPr>
          <w:lang w:val="sl-SI"/>
        </w:rPr>
        <w:t xml:space="preserve"> opreme</w:t>
      </w:r>
      <w:r w:rsidRPr="00AD7558">
        <w:rPr>
          <w:lang w:val="sl-SI"/>
        </w:rPr>
        <w:t xml:space="preserve"> za namene </w:t>
      </w:r>
      <w:r w:rsidR="00384D8E">
        <w:rPr>
          <w:lang w:val="sl-SI"/>
        </w:rPr>
        <w:t xml:space="preserve">prenove </w:t>
      </w:r>
      <w:r w:rsidR="001944E3" w:rsidRPr="001944E3">
        <w:rPr>
          <w:lang w:val="sl-SI"/>
        </w:rPr>
        <w:t>objekta Fakultete za logistiko Univerze v Mariboru z raziskovalnim centrom za logistiko</w:t>
      </w:r>
      <w:r w:rsidRPr="00AD7558">
        <w:rPr>
          <w:lang w:val="sl-SI"/>
        </w:rPr>
        <w:t xml:space="preserve">, po ponudbi izvajalca številka </w:t>
      </w:r>
      <w:r w:rsidRPr="00AD7558">
        <w:rPr>
          <w:i/>
          <w:color w:val="808080" w:themeColor="background1" w:themeShade="80"/>
          <w:lang w:val="sl-SI"/>
        </w:rPr>
        <w:t>(navedba številke in datuma ponudbe izbranega ponudnika)</w:t>
      </w:r>
      <w:r w:rsidRPr="00AD7558">
        <w:rPr>
          <w:lang w:val="sl-SI"/>
        </w:rPr>
        <w:t>.</w:t>
      </w:r>
    </w:p>
    <w:p w14:paraId="5F8C29FF" w14:textId="77777777" w:rsidR="00F57C71" w:rsidRPr="00AD7558" w:rsidRDefault="00F57C71" w:rsidP="00F57C71">
      <w:pPr>
        <w:rPr>
          <w:lang w:val="sl-SI"/>
        </w:rPr>
      </w:pPr>
    </w:p>
    <w:p w14:paraId="1F340118" w14:textId="77777777" w:rsidR="00F57C71" w:rsidRPr="00AD7558" w:rsidRDefault="00F57C71" w:rsidP="00F57C71">
      <w:pPr>
        <w:numPr>
          <w:ilvl w:val="0"/>
          <w:numId w:val="7"/>
        </w:numPr>
        <w:jc w:val="center"/>
        <w:rPr>
          <w:lang w:val="sl-SI"/>
        </w:rPr>
      </w:pPr>
      <w:r w:rsidRPr="00AD7558">
        <w:rPr>
          <w:lang w:val="sl-SI"/>
        </w:rPr>
        <w:t>člen</w:t>
      </w:r>
    </w:p>
    <w:p w14:paraId="291AA6F3" w14:textId="77777777" w:rsidR="00F57C71" w:rsidRPr="00AD7558" w:rsidRDefault="00F57C71" w:rsidP="00F57C71">
      <w:pPr>
        <w:rPr>
          <w:lang w:val="sl-SI"/>
        </w:rPr>
      </w:pPr>
      <w:r w:rsidRPr="00AD7558">
        <w:rPr>
          <w:lang w:val="sl-SI"/>
        </w:rPr>
        <w:t>Izvajalec bo vršil pogodbena dela v skladu in v obsegu z naslednjimi dokumenti:</w:t>
      </w:r>
    </w:p>
    <w:p w14:paraId="7E8378B6" w14:textId="77777777" w:rsidR="00F57C71" w:rsidRPr="002E7E1B" w:rsidRDefault="00F57C71" w:rsidP="00F57C71">
      <w:pPr>
        <w:numPr>
          <w:ilvl w:val="0"/>
          <w:numId w:val="8"/>
        </w:numPr>
        <w:rPr>
          <w:lang w:val="sl-SI"/>
        </w:rPr>
      </w:pPr>
      <w:r w:rsidRPr="002E7E1B">
        <w:rPr>
          <w:lang w:val="sl-SI"/>
        </w:rPr>
        <w:t xml:space="preserve">Projektna naloga številka </w:t>
      </w:r>
      <w:r w:rsidRPr="002E7E1B">
        <w:rPr>
          <w:i/>
          <w:color w:val="808080" w:themeColor="background1" w:themeShade="80"/>
          <w:lang w:val="sl-SI"/>
        </w:rPr>
        <w:t>(navedba številke in datuma)</w:t>
      </w:r>
      <w:r w:rsidRPr="002E7E1B">
        <w:rPr>
          <w:lang w:val="sl-SI"/>
        </w:rPr>
        <w:t>;</w:t>
      </w:r>
    </w:p>
    <w:p w14:paraId="14BAE66A" w14:textId="208FE459" w:rsidR="00F57C71" w:rsidRPr="002E7E1B" w:rsidRDefault="0006711E" w:rsidP="00F57C71">
      <w:pPr>
        <w:numPr>
          <w:ilvl w:val="0"/>
          <w:numId w:val="8"/>
        </w:numPr>
        <w:rPr>
          <w:lang w:val="sl-SI"/>
        </w:rPr>
      </w:pPr>
      <w:r>
        <w:rPr>
          <w:lang w:val="sl-SI"/>
        </w:rPr>
        <w:t>D</w:t>
      </w:r>
      <w:r w:rsidR="00F57C71" w:rsidRPr="002E7E1B">
        <w:rPr>
          <w:lang w:val="sl-SI"/>
        </w:rPr>
        <w:t xml:space="preserve">okumentacija </w:t>
      </w:r>
      <w:r w:rsidR="00C37A2C" w:rsidRPr="00FE6F57">
        <w:rPr>
          <w:lang w:val="sl-SI"/>
        </w:rPr>
        <w:t xml:space="preserve">v zvezi z izvedbo </w:t>
      </w:r>
      <w:r w:rsidRPr="00FE6F57">
        <w:rPr>
          <w:lang w:val="sl-SI"/>
        </w:rPr>
        <w:t>javnega naročila</w:t>
      </w:r>
      <w:r w:rsidRPr="0006711E">
        <w:rPr>
          <w:color w:val="EE0000"/>
          <w:lang w:val="sl-SI"/>
        </w:rPr>
        <w:t xml:space="preserve"> </w:t>
      </w:r>
      <w:r w:rsidR="00F57C71" w:rsidRPr="002E7E1B">
        <w:rPr>
          <w:lang w:val="sl-SI"/>
        </w:rPr>
        <w:t xml:space="preserve">naročnika številka </w:t>
      </w:r>
      <w:r w:rsidR="00F57C71" w:rsidRPr="002E7E1B">
        <w:rPr>
          <w:i/>
          <w:color w:val="808080" w:themeColor="background1" w:themeShade="80"/>
          <w:lang w:val="sl-SI"/>
        </w:rPr>
        <w:t>(navedba številke in datuma)</w:t>
      </w:r>
      <w:r w:rsidR="00F57C71" w:rsidRPr="002E7E1B">
        <w:rPr>
          <w:lang w:val="sl-SI"/>
        </w:rPr>
        <w:t>;</w:t>
      </w:r>
    </w:p>
    <w:p w14:paraId="61263391" w14:textId="77777777" w:rsidR="00F57C71" w:rsidRPr="002E7E1B" w:rsidRDefault="00F57C71" w:rsidP="00F57C71">
      <w:pPr>
        <w:numPr>
          <w:ilvl w:val="0"/>
          <w:numId w:val="8"/>
        </w:numPr>
        <w:rPr>
          <w:lang w:val="sl-SI"/>
        </w:rPr>
      </w:pPr>
      <w:r w:rsidRPr="002E7E1B">
        <w:rPr>
          <w:lang w:val="sl-SI"/>
        </w:rPr>
        <w:t>Posebni pogoji pogodbe;</w:t>
      </w:r>
    </w:p>
    <w:p w14:paraId="11953152" w14:textId="77777777" w:rsidR="00F57C71" w:rsidRDefault="00F57C71" w:rsidP="00F57C71">
      <w:pPr>
        <w:numPr>
          <w:ilvl w:val="0"/>
          <w:numId w:val="8"/>
        </w:numPr>
        <w:rPr>
          <w:lang w:val="sl-SI"/>
        </w:rPr>
      </w:pPr>
      <w:r w:rsidRPr="002E7E1B">
        <w:rPr>
          <w:lang w:val="sl-SI"/>
        </w:rPr>
        <w:t>Splošni pogoji pogodb za obratno opremo, projektiranje in graditev za elektrotehnično in strojno obratno opremo in za gradbena in inženirska dela, ki jih načrtuje izvajalec (FIDIC rumena knjiga);</w:t>
      </w:r>
    </w:p>
    <w:p w14:paraId="2391E2FE" w14:textId="77777777" w:rsidR="00F57C71" w:rsidRPr="002E7E1B" w:rsidRDefault="00F57C71" w:rsidP="00F57C71">
      <w:pPr>
        <w:numPr>
          <w:ilvl w:val="0"/>
          <w:numId w:val="8"/>
        </w:numPr>
        <w:rPr>
          <w:lang w:val="sl-SI"/>
        </w:rPr>
      </w:pPr>
      <w:r>
        <w:rPr>
          <w:lang w:val="sl-SI"/>
        </w:rPr>
        <w:t>Plan plačil</w:t>
      </w:r>
    </w:p>
    <w:p w14:paraId="2EBDF9B3" w14:textId="77777777" w:rsidR="00F57C71" w:rsidRPr="002E7E1B" w:rsidRDefault="00F57C71" w:rsidP="00F57C71">
      <w:pPr>
        <w:numPr>
          <w:ilvl w:val="0"/>
          <w:numId w:val="8"/>
        </w:numPr>
        <w:rPr>
          <w:i/>
          <w:color w:val="808080" w:themeColor="background1" w:themeShade="80"/>
          <w:lang w:val="sl-SI"/>
        </w:rPr>
      </w:pPr>
      <w:r w:rsidRPr="002E7E1B">
        <w:rPr>
          <w:i/>
          <w:color w:val="808080" w:themeColor="background1" w:themeShade="80"/>
          <w:lang w:val="sl-SI"/>
        </w:rPr>
        <w:t>(navedba tehnične dokumentacije)</w:t>
      </w:r>
    </w:p>
    <w:p w14:paraId="4921102F" w14:textId="77777777" w:rsidR="00F57C71" w:rsidRPr="002E7E1B" w:rsidRDefault="00F57C71" w:rsidP="00F57C71">
      <w:pPr>
        <w:numPr>
          <w:ilvl w:val="0"/>
          <w:numId w:val="8"/>
        </w:numPr>
        <w:rPr>
          <w:lang w:val="sl-SI"/>
        </w:rPr>
      </w:pPr>
      <w:r w:rsidRPr="002E7E1B">
        <w:rPr>
          <w:lang w:val="sl-SI"/>
        </w:rPr>
        <w:t xml:space="preserve">Ponudba izvajalca številka </w:t>
      </w:r>
      <w:r w:rsidRPr="002E7E1B">
        <w:rPr>
          <w:i/>
          <w:color w:val="808080" w:themeColor="background1" w:themeShade="80"/>
          <w:lang w:val="sl-SI"/>
        </w:rPr>
        <w:t>(navedba številke in datuma ponudbe izbranega ponudnika)</w:t>
      </w:r>
      <w:r w:rsidRPr="002E7E1B">
        <w:rPr>
          <w:lang w:val="sl-SI"/>
        </w:rPr>
        <w:t>;</w:t>
      </w:r>
    </w:p>
    <w:p w14:paraId="1476B1D8" w14:textId="77777777" w:rsidR="00F57C71" w:rsidRPr="00AD7558" w:rsidRDefault="00F57C71" w:rsidP="00F57C71">
      <w:pPr>
        <w:rPr>
          <w:lang w:val="sl-SI"/>
        </w:rPr>
      </w:pPr>
      <w:r w:rsidRPr="00AD7558">
        <w:rPr>
          <w:lang w:val="sl-SI"/>
        </w:rPr>
        <w:t>Predmetni dokumenti so priloga in sestavni del te pogodbe.</w:t>
      </w:r>
    </w:p>
    <w:p w14:paraId="28916BFC" w14:textId="77777777" w:rsidR="00F57C71" w:rsidRPr="00AD7558" w:rsidRDefault="00F57C71" w:rsidP="00F57C71">
      <w:pPr>
        <w:rPr>
          <w:lang w:val="sl-SI"/>
        </w:rPr>
      </w:pPr>
    </w:p>
    <w:p w14:paraId="6DE86515" w14:textId="77777777" w:rsidR="00F57C71" w:rsidRPr="00AD7558" w:rsidRDefault="00F57C71" w:rsidP="00F57C71">
      <w:pPr>
        <w:numPr>
          <w:ilvl w:val="0"/>
          <w:numId w:val="6"/>
        </w:numPr>
        <w:rPr>
          <w:b/>
          <w:bCs/>
          <w:lang w:val="sl-SI"/>
        </w:rPr>
      </w:pPr>
      <w:r w:rsidRPr="00AD7558">
        <w:rPr>
          <w:b/>
          <w:bCs/>
          <w:lang w:val="sl-SI"/>
        </w:rPr>
        <w:t>POGODBENA CENA IN OBRAČUN DEL</w:t>
      </w:r>
    </w:p>
    <w:p w14:paraId="077ABBDC" w14:textId="77777777" w:rsidR="00F57C71" w:rsidRPr="00AD7558" w:rsidRDefault="00F57C71" w:rsidP="00F57C71">
      <w:pPr>
        <w:numPr>
          <w:ilvl w:val="0"/>
          <w:numId w:val="7"/>
        </w:numPr>
        <w:jc w:val="center"/>
        <w:rPr>
          <w:lang w:val="sl-SI"/>
        </w:rPr>
      </w:pPr>
      <w:r w:rsidRPr="00AD7558">
        <w:rPr>
          <w:lang w:val="sl-SI"/>
        </w:rPr>
        <w:t>člen</w:t>
      </w:r>
    </w:p>
    <w:p w14:paraId="0A85A9B0" w14:textId="77777777" w:rsidR="00F57C71" w:rsidRPr="00AD7558" w:rsidRDefault="00F57C71" w:rsidP="00F57C71">
      <w:pPr>
        <w:rPr>
          <w:lang w:val="sl-SI"/>
        </w:rPr>
      </w:pPr>
      <w:r w:rsidRPr="00AD7558">
        <w:rPr>
          <w:lang w:val="sl-SI"/>
        </w:rPr>
        <w:t xml:space="preserve">Pogodbena cena za dela po tej pogodbi je določena na osnovi ponudbe izvajalca </w:t>
      </w:r>
      <w:r w:rsidRPr="00AD7558">
        <w:rPr>
          <w:i/>
          <w:color w:val="808080" w:themeColor="background1" w:themeShade="80"/>
          <w:lang w:val="sl-SI"/>
        </w:rPr>
        <w:t>(navedba številke in datuma ponudbe izbranega ponudnika)</w:t>
      </w:r>
      <w:r w:rsidRPr="00AD7558">
        <w:rPr>
          <w:lang w:val="sl-SI"/>
        </w:rPr>
        <w:t xml:space="preserve"> ter znaša v potrjeni in sprejeti predračunski vrednosti:</w:t>
      </w:r>
    </w:p>
    <w:p w14:paraId="44CB7258" w14:textId="77777777" w:rsidR="00F57C71" w:rsidRPr="00AD7558" w:rsidRDefault="00F57C71" w:rsidP="00F57C71">
      <w:pPr>
        <w:rPr>
          <w:lang w:val="sl-SI"/>
        </w:rPr>
      </w:pPr>
      <w:r w:rsidRPr="00AD7558">
        <w:rPr>
          <w:i/>
          <w:color w:val="808080" w:themeColor="background1" w:themeShade="80"/>
          <w:lang w:val="sl-SI"/>
        </w:rPr>
        <w:t xml:space="preserve">(navedba ponudbene cene brez DDV) </w:t>
      </w:r>
      <w:r w:rsidRPr="00AD7558">
        <w:rPr>
          <w:i/>
          <w:color w:val="808080" w:themeColor="background1" w:themeShade="80"/>
          <w:lang w:val="sl-SI"/>
        </w:rPr>
        <w:tab/>
      </w:r>
      <w:r w:rsidRPr="00AD7558">
        <w:rPr>
          <w:lang w:val="sl-SI"/>
        </w:rPr>
        <w:tab/>
        <w:t>EUR brez DDV</w:t>
      </w:r>
    </w:p>
    <w:p w14:paraId="4BEE76A8" w14:textId="77777777" w:rsidR="00F57C71" w:rsidRPr="00AD7558" w:rsidRDefault="00F57C71" w:rsidP="00F57C71">
      <w:pPr>
        <w:rPr>
          <w:lang w:val="sl-SI"/>
        </w:rPr>
      </w:pPr>
      <w:r w:rsidRPr="00AD7558">
        <w:rPr>
          <w:i/>
          <w:color w:val="808080" w:themeColor="background1" w:themeShade="80"/>
          <w:lang w:val="sl-SI"/>
        </w:rPr>
        <w:t xml:space="preserve">(navedba DDV) </w:t>
      </w:r>
      <w:r w:rsidRPr="00AD7558">
        <w:rPr>
          <w:i/>
          <w:color w:val="808080" w:themeColor="background1" w:themeShade="80"/>
          <w:lang w:val="sl-SI"/>
        </w:rPr>
        <w:tab/>
      </w:r>
      <w:r w:rsidRPr="00AD7558">
        <w:rPr>
          <w:lang w:val="sl-SI"/>
        </w:rPr>
        <w:tab/>
      </w:r>
      <w:r w:rsidRPr="00AD7558">
        <w:rPr>
          <w:lang w:val="sl-SI"/>
        </w:rPr>
        <w:tab/>
      </w:r>
      <w:r w:rsidRPr="00AD7558">
        <w:rPr>
          <w:lang w:val="sl-SI"/>
        </w:rPr>
        <w:tab/>
      </w:r>
      <w:r w:rsidRPr="00AD7558">
        <w:rPr>
          <w:lang w:val="sl-SI"/>
        </w:rPr>
        <w:tab/>
        <w:t>Davek na dodano vrednost (DDV) v EUR</w:t>
      </w:r>
    </w:p>
    <w:p w14:paraId="164AD8F6" w14:textId="77777777" w:rsidR="00F57C71" w:rsidRPr="00AD7558" w:rsidRDefault="00F57C71" w:rsidP="00F57C71">
      <w:pPr>
        <w:rPr>
          <w:lang w:val="sl-SI"/>
        </w:rPr>
      </w:pPr>
      <w:r w:rsidRPr="00AD7558">
        <w:rPr>
          <w:i/>
          <w:color w:val="808080" w:themeColor="background1" w:themeShade="80"/>
          <w:lang w:val="sl-SI"/>
        </w:rPr>
        <w:t xml:space="preserve">(navedba ponudbene cene z DDV) </w:t>
      </w:r>
      <w:r w:rsidRPr="00AD7558">
        <w:rPr>
          <w:i/>
          <w:color w:val="808080" w:themeColor="background1" w:themeShade="80"/>
          <w:lang w:val="sl-SI"/>
        </w:rPr>
        <w:tab/>
      </w:r>
      <w:r w:rsidRPr="00AD7558">
        <w:rPr>
          <w:i/>
          <w:color w:val="808080" w:themeColor="background1" w:themeShade="80"/>
          <w:lang w:val="sl-SI"/>
        </w:rPr>
        <w:tab/>
      </w:r>
      <w:r w:rsidRPr="00AD7558">
        <w:rPr>
          <w:lang w:val="sl-SI"/>
        </w:rPr>
        <w:t>Pogodbena vrednost vključno z DDV v EUR</w:t>
      </w:r>
    </w:p>
    <w:p w14:paraId="5072053F" w14:textId="77777777" w:rsidR="00F57C71" w:rsidRPr="00B31AD3" w:rsidRDefault="00F57C71" w:rsidP="00F57C71">
      <w:pPr>
        <w:rPr>
          <w:lang w:val="sl-SI"/>
        </w:rPr>
      </w:pPr>
      <w:r w:rsidRPr="00B31AD3">
        <w:rPr>
          <w:lang w:val="sl-SI"/>
        </w:rPr>
        <w:t xml:space="preserve">z besedo: </w:t>
      </w:r>
      <w:r w:rsidRPr="00B31AD3">
        <w:rPr>
          <w:i/>
          <w:color w:val="808080" w:themeColor="background1" w:themeShade="80"/>
          <w:lang w:val="sl-SI"/>
        </w:rPr>
        <w:t>(navedba ponudbene cene z besedo)</w:t>
      </w:r>
      <w:r w:rsidRPr="00B31AD3">
        <w:rPr>
          <w:color w:val="808080" w:themeColor="background1" w:themeShade="80"/>
          <w:lang w:val="sl-SI"/>
        </w:rPr>
        <w:t xml:space="preserve"> </w:t>
      </w:r>
      <w:r w:rsidRPr="00B31AD3">
        <w:rPr>
          <w:lang w:val="sl-SI"/>
        </w:rPr>
        <w:t>Evrov</w:t>
      </w:r>
    </w:p>
    <w:p w14:paraId="54777EFA" w14:textId="552C6DE4" w:rsidR="00171527" w:rsidRPr="00FE6F57" w:rsidRDefault="00171527" w:rsidP="00171527">
      <w:pPr>
        <w:jc w:val="both"/>
        <w:rPr>
          <w:lang w:val="sl-SI"/>
        </w:rPr>
      </w:pPr>
      <w:r w:rsidRPr="00FE6F57">
        <w:rPr>
          <w:lang w:val="sl-SI"/>
        </w:rPr>
        <w:t xml:space="preserve">Transakcijski račun izvajalca iz I. </w:t>
      </w:r>
      <w:r w:rsidR="006E14F7" w:rsidRPr="00FE6F57">
        <w:rPr>
          <w:lang w:val="sl-SI"/>
        </w:rPr>
        <w:t>(</w:t>
      </w:r>
      <w:r w:rsidRPr="00FE6F57">
        <w:rPr>
          <w:lang w:val="sl-SI"/>
        </w:rPr>
        <w:t>prvega</w:t>
      </w:r>
      <w:r w:rsidR="006E14F7" w:rsidRPr="00FE6F57">
        <w:rPr>
          <w:lang w:val="sl-SI"/>
        </w:rPr>
        <w:t>)</w:t>
      </w:r>
      <w:r w:rsidRPr="00FE6F57">
        <w:rPr>
          <w:lang w:val="sl-SI"/>
        </w:rPr>
        <w:t xml:space="preserve"> </w:t>
      </w:r>
      <w:r w:rsidR="006E14F7" w:rsidRPr="00FE6F57">
        <w:rPr>
          <w:lang w:val="sl-SI"/>
        </w:rPr>
        <w:t xml:space="preserve">poglavja te pogodbe </w:t>
      </w:r>
      <w:r w:rsidRPr="00FE6F57">
        <w:rPr>
          <w:lang w:val="sl-SI"/>
        </w:rPr>
        <w:t>se tekom izvajanja pogodbe v pogodbi lahko spremeni izključno s sklenitvijo aneksa k tej pogodbi. V primeru, da bo naročnik ugotovil, da je na računu naveden drugačen transakcijski račun kot je zapisan v pogodbi (aneksu), bo tak račun zavrnil.</w:t>
      </w:r>
    </w:p>
    <w:p w14:paraId="578B6552" w14:textId="163D0C00" w:rsidR="00171527" w:rsidRPr="001C0779" w:rsidRDefault="00171527" w:rsidP="00171527">
      <w:pPr>
        <w:jc w:val="both"/>
        <w:rPr>
          <w:lang w:val="sl-SI"/>
        </w:rPr>
      </w:pPr>
      <w:r w:rsidRPr="001C0779">
        <w:rPr>
          <w:lang w:val="sl-SI"/>
        </w:rPr>
        <w:t>Pogodben</w:t>
      </w:r>
      <w:r w:rsidR="006E14F7" w:rsidRPr="001C0779">
        <w:rPr>
          <w:lang w:val="sl-SI"/>
        </w:rPr>
        <w:t>e</w:t>
      </w:r>
      <w:r w:rsidRPr="001C0779">
        <w:rPr>
          <w:lang w:val="sl-SI"/>
        </w:rPr>
        <w:t xml:space="preserve"> strank</w:t>
      </w:r>
      <w:r w:rsidR="006E14F7" w:rsidRPr="001C0779">
        <w:rPr>
          <w:lang w:val="sl-SI"/>
        </w:rPr>
        <w:t>e</w:t>
      </w:r>
      <w:r w:rsidRPr="001C0779">
        <w:rPr>
          <w:lang w:val="sl-SI"/>
        </w:rPr>
        <w:t xml:space="preserve"> se dogovori</w:t>
      </w:r>
      <w:r w:rsidR="006E14F7" w:rsidRPr="001C0779">
        <w:rPr>
          <w:lang w:val="sl-SI"/>
        </w:rPr>
        <w:t>jo</w:t>
      </w:r>
      <w:r w:rsidRPr="001C0779">
        <w:rPr>
          <w:lang w:val="sl-SI"/>
        </w:rPr>
        <w:t xml:space="preserve">, da je sprememba transakcijskega računa izvajalca iz </w:t>
      </w:r>
      <w:r w:rsidR="006E14F7" w:rsidRPr="001C0779">
        <w:rPr>
          <w:lang w:val="sl-SI"/>
        </w:rPr>
        <w:t xml:space="preserve">prejšnjega </w:t>
      </w:r>
      <w:r w:rsidRPr="001C0779">
        <w:rPr>
          <w:lang w:val="sl-SI"/>
        </w:rPr>
        <w:t xml:space="preserve">odstavka tega člena možna izjemoma in pod pogojem, da je soglasno dogovorjena kot </w:t>
      </w:r>
      <w:r w:rsidR="006E14F7" w:rsidRPr="001C0779">
        <w:rPr>
          <w:lang w:val="sl-SI"/>
        </w:rPr>
        <w:t xml:space="preserve">je </w:t>
      </w:r>
      <w:r w:rsidRPr="001C0779">
        <w:rPr>
          <w:lang w:val="sl-SI"/>
        </w:rPr>
        <w:t>opredeljeno v prejšnjem odstavku.</w:t>
      </w:r>
    </w:p>
    <w:p w14:paraId="5A75DFFA" w14:textId="52ED53D9" w:rsidR="00FE6F57" w:rsidRPr="001C0779" w:rsidRDefault="001C0779" w:rsidP="00F57C71">
      <w:pPr>
        <w:jc w:val="both"/>
        <w:rPr>
          <w:lang w:val="sl-SI"/>
        </w:rPr>
      </w:pPr>
      <w:r w:rsidRPr="001C0779">
        <w:rPr>
          <w:lang w:val="sl-SI"/>
        </w:rPr>
        <w:t xml:space="preserve">Operacijo sofinancirata Republika Slovenija, Ministrstvo za visoko šolstvo, znanost in inovacije in EU iz Evropskega sklada za regionalni razvoj. Operacije se izvaja v okviru Programa EKP 2021–2027, CP1: Konkurenčnejša in pametnejša Slovenija s spodbujanjem inovativne in pametne gospodarske preobrazbe </w:t>
      </w:r>
      <w:r w:rsidRPr="001C0779">
        <w:rPr>
          <w:lang w:val="sl-SI"/>
        </w:rPr>
        <w:lastRenderedPageBreak/>
        <w:t>ter regionalne povezljivosti na področju IKT in prednostne naloge 1: Inovacijska družba znanja, specifičnega cilja RSO 1.1.: Razvoj in izboljšanje raziskovalne in inovacijske zmogljivosti ter uvajanje naprednih tehnologij ukrepa: področje krepitve kapacitet za raziskave in CP4: Bolj socialna in vključujoča Slovenija  za izvajanje evropskega stebra socialnih pravic in prednostne naloge 6: Znanja in spretnosti ter odzivni trg dela, specifičnega cilja RSO 4.2.: Doslednejše zagotavljanje enakega dostopa do vključujočih in kakovostnih storitev na področju izobraževanja, usposabljanja in vseživljenjskega učenja z razvojem dostopne infrastrukture, tudi s krepitvijo odpornosti za izobraževanje in usposabljanje na daljavo in prek spleta.</w:t>
      </w:r>
    </w:p>
    <w:p w14:paraId="4B091E16" w14:textId="77777777" w:rsidR="00F57C71" w:rsidRDefault="00F57C71" w:rsidP="00F57C71">
      <w:pPr>
        <w:rPr>
          <w:lang w:val="sl-SI"/>
        </w:rPr>
      </w:pPr>
    </w:p>
    <w:p w14:paraId="37D40D55" w14:textId="77777777" w:rsidR="00F57C71" w:rsidRPr="00AD7558" w:rsidRDefault="00F57C71" w:rsidP="00F57C71">
      <w:pPr>
        <w:numPr>
          <w:ilvl w:val="0"/>
          <w:numId w:val="6"/>
        </w:numPr>
        <w:rPr>
          <w:b/>
          <w:bCs/>
          <w:lang w:val="sl-SI"/>
        </w:rPr>
      </w:pPr>
      <w:r w:rsidRPr="00AD7558">
        <w:rPr>
          <w:b/>
          <w:bCs/>
          <w:lang w:val="sl-SI"/>
        </w:rPr>
        <w:t xml:space="preserve">PODIZVAJALCI </w:t>
      </w:r>
    </w:p>
    <w:p w14:paraId="5D103976" w14:textId="77777777" w:rsidR="00F57C71" w:rsidRPr="00AD7558" w:rsidRDefault="00F57C71" w:rsidP="00F57C71">
      <w:pPr>
        <w:numPr>
          <w:ilvl w:val="0"/>
          <w:numId w:val="7"/>
        </w:numPr>
        <w:jc w:val="center"/>
        <w:rPr>
          <w:lang w:val="sl-SI"/>
        </w:rPr>
      </w:pPr>
      <w:r w:rsidRPr="00AD7558">
        <w:rPr>
          <w:lang w:val="sl-SI"/>
        </w:rPr>
        <w:t>člen</w:t>
      </w:r>
    </w:p>
    <w:p w14:paraId="52795DED" w14:textId="77777777" w:rsidR="00F57C71" w:rsidRPr="00AD7558" w:rsidRDefault="00F57C71" w:rsidP="00F57C71">
      <w:pPr>
        <w:jc w:val="both"/>
        <w:rPr>
          <w:lang w:val="sl-SI"/>
        </w:rPr>
      </w:pPr>
      <w:r w:rsidRPr="00AD7558">
        <w:rPr>
          <w:lang w:val="sl-SI"/>
        </w:rPr>
        <w:t xml:space="preserve">Podatki o podizvajalcih: </w:t>
      </w:r>
    </w:p>
    <w:p w14:paraId="151522D2" w14:textId="3EB92057" w:rsidR="00F57C71" w:rsidRPr="00AD7558" w:rsidRDefault="00F57C71" w:rsidP="00F57C71">
      <w:pPr>
        <w:jc w:val="both"/>
        <w:rPr>
          <w:i/>
          <w:color w:val="808080" w:themeColor="background1" w:themeShade="80"/>
          <w:lang w:val="sl-SI"/>
        </w:rPr>
      </w:pPr>
      <w:r w:rsidRPr="00AD7558">
        <w:rPr>
          <w:i/>
          <w:color w:val="808080" w:themeColor="background1" w:themeShade="80"/>
          <w:lang w:val="sl-SI"/>
        </w:rPr>
        <w:t>(navedba podatkov o podizvajalc</w:t>
      </w:r>
      <w:r w:rsidR="001944E3">
        <w:rPr>
          <w:i/>
          <w:color w:val="808080" w:themeColor="background1" w:themeShade="80"/>
          <w:lang w:val="sl-SI"/>
        </w:rPr>
        <w:t>ih</w:t>
      </w:r>
      <w:r w:rsidRPr="00AD7558">
        <w:rPr>
          <w:i/>
          <w:color w:val="808080" w:themeColor="background1" w:themeShade="80"/>
          <w:lang w:val="sl-SI"/>
        </w:rPr>
        <w:t xml:space="preserve">) </w:t>
      </w:r>
    </w:p>
    <w:p w14:paraId="66E57DF8" w14:textId="77777777" w:rsidR="00F57C71" w:rsidRPr="00AD7558" w:rsidRDefault="00F57C71" w:rsidP="00F57C71">
      <w:pPr>
        <w:jc w:val="both"/>
        <w:rPr>
          <w:lang w:val="sl-SI"/>
        </w:rPr>
      </w:pPr>
      <w:r w:rsidRPr="00AD7558">
        <w:rPr>
          <w:lang w:val="sl-SI"/>
        </w:rPr>
        <w:t xml:space="preserve">Izvajalec mora za vsakega podizvajalca predložiti podizvajalsko pogodbo, iz katere bo nedvoumno razvidno sledeče: </w:t>
      </w:r>
    </w:p>
    <w:p w14:paraId="0D1E8F54" w14:textId="77777777" w:rsidR="00F57C71" w:rsidRPr="00AD7558" w:rsidRDefault="00F57C71" w:rsidP="002636A6">
      <w:pPr>
        <w:numPr>
          <w:ilvl w:val="0"/>
          <w:numId w:val="9"/>
        </w:numPr>
        <w:spacing w:after="0"/>
        <w:jc w:val="both"/>
        <w:rPr>
          <w:lang w:val="sl-SI"/>
        </w:rPr>
      </w:pPr>
      <w:r w:rsidRPr="00AD7558">
        <w:rPr>
          <w:lang w:val="sl-SI"/>
        </w:rPr>
        <w:t>del javnega naročila, ki ga pri predmetu javnega naročila prevzema podizvajalec,</w:t>
      </w:r>
    </w:p>
    <w:p w14:paraId="686D4322" w14:textId="77777777" w:rsidR="00F57C71" w:rsidRPr="00AD7558" w:rsidRDefault="00F57C71" w:rsidP="002636A6">
      <w:pPr>
        <w:numPr>
          <w:ilvl w:val="0"/>
          <w:numId w:val="9"/>
        </w:numPr>
        <w:spacing w:after="0"/>
        <w:jc w:val="both"/>
        <w:rPr>
          <w:lang w:val="sl-SI"/>
        </w:rPr>
      </w:pPr>
      <w:r w:rsidRPr="00AD7558">
        <w:rPr>
          <w:lang w:val="sl-SI"/>
        </w:rPr>
        <w:t>del javnega naročila, ki ga pri predmetu javnega naročila prevzema glavni izvajalec,</w:t>
      </w:r>
    </w:p>
    <w:p w14:paraId="42B56357" w14:textId="77777777" w:rsidR="00F57C71" w:rsidRPr="00AD7558" w:rsidRDefault="00F57C71" w:rsidP="002636A6">
      <w:pPr>
        <w:numPr>
          <w:ilvl w:val="0"/>
          <w:numId w:val="9"/>
        </w:numPr>
        <w:spacing w:after="0"/>
        <w:jc w:val="both"/>
        <w:rPr>
          <w:lang w:val="sl-SI"/>
        </w:rPr>
      </w:pPr>
      <w:r w:rsidRPr="00AD7558">
        <w:rPr>
          <w:lang w:val="sl-SI"/>
        </w:rPr>
        <w:t>izjava, da so vsi podizvajalci seznanjeni s plačilnimi pogoji iz te pogodbe,</w:t>
      </w:r>
    </w:p>
    <w:p w14:paraId="43B0E157" w14:textId="77777777" w:rsidR="00F57C71" w:rsidRPr="00AD7558" w:rsidRDefault="00F57C71" w:rsidP="002636A6">
      <w:pPr>
        <w:numPr>
          <w:ilvl w:val="0"/>
          <w:numId w:val="9"/>
        </w:numPr>
        <w:spacing w:after="0"/>
        <w:jc w:val="both"/>
        <w:rPr>
          <w:lang w:val="sl-SI"/>
        </w:rPr>
      </w:pPr>
      <w:r w:rsidRPr="00AD7558">
        <w:rPr>
          <w:lang w:val="sl-SI"/>
        </w:rPr>
        <w:t>morebitno soglasje podizvajalca, na podlagi katerega naročnik namesto ponudnika poravna podizvajalčevo terjatev do izvajalca,</w:t>
      </w:r>
    </w:p>
    <w:p w14:paraId="73C18D2F" w14:textId="77777777" w:rsidR="00F57C71" w:rsidRPr="00AD7558" w:rsidRDefault="00F57C71" w:rsidP="002636A6">
      <w:pPr>
        <w:numPr>
          <w:ilvl w:val="0"/>
          <w:numId w:val="9"/>
        </w:numPr>
        <w:jc w:val="both"/>
        <w:rPr>
          <w:lang w:val="sl-SI"/>
        </w:rPr>
      </w:pPr>
      <w:r w:rsidRPr="00AD7558">
        <w:rPr>
          <w:lang w:val="sl-SI"/>
        </w:rPr>
        <w:t>in ostale morebiti potrebne vsebine iz veljavne zakonodaje, ki ureja javno naročanje.</w:t>
      </w:r>
    </w:p>
    <w:p w14:paraId="63524852" w14:textId="77777777" w:rsidR="00F57C71" w:rsidRPr="00AD7558" w:rsidRDefault="00F57C71" w:rsidP="00F57C71">
      <w:pPr>
        <w:jc w:val="both"/>
        <w:rPr>
          <w:lang w:val="sl-SI"/>
        </w:rPr>
      </w:pPr>
      <w:r w:rsidRPr="00AD7558">
        <w:rPr>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66AD628E" w14:textId="77777777" w:rsidR="00F57C71" w:rsidRPr="00AD7558" w:rsidRDefault="00F57C71" w:rsidP="00F57C71">
      <w:pPr>
        <w:jc w:val="both"/>
        <w:rPr>
          <w:lang w:val="sl-SI"/>
        </w:rPr>
      </w:pPr>
      <w:r w:rsidRPr="00AD7558">
        <w:rPr>
          <w:lang w:val="sl-SI"/>
        </w:rPr>
        <w:t xml:space="preserve">Izvajalec s podpisom te pogodbe daje naročniku pooblastilo, da izvedbo del, pri katerih so vključeni podizvajalci, naročnik plača neposredno tem podizvajalcem. </w:t>
      </w:r>
    </w:p>
    <w:p w14:paraId="24AAC997" w14:textId="77777777" w:rsidR="00F57C71" w:rsidRPr="00AD7558" w:rsidRDefault="00F57C71" w:rsidP="00F57C71">
      <w:pPr>
        <w:jc w:val="both"/>
        <w:rPr>
          <w:lang w:val="sl-SI"/>
        </w:rPr>
      </w:pPr>
      <w:r w:rsidRPr="00AD7558">
        <w:rPr>
          <w:lang w:val="sl-SI"/>
        </w:rPr>
        <w:t>Morebitna neposredna plačila podizvajalcem se izvedejo v rokih in na enak način kot velja za plačila izvajalcu, ter skladno z določili zakona, ki ureja javno naročanje.</w:t>
      </w:r>
    </w:p>
    <w:p w14:paraId="47045DD4" w14:textId="77777777" w:rsidR="00F57C71" w:rsidRPr="00AD7558" w:rsidRDefault="00F57C71" w:rsidP="00F57C71">
      <w:pPr>
        <w:jc w:val="both"/>
        <w:rPr>
          <w:lang w:val="sl-SI"/>
        </w:rPr>
      </w:pPr>
      <w:r w:rsidRPr="00AD7558">
        <w:rPr>
          <w:lang w:val="sl-SI"/>
        </w:rPr>
        <w:t>V primeru neposrednih plačil podizvajalcem mora izvajalec svojemu računu oziroma situaciji obvezno priložiti račune oziroma situacije svojih podizvajalcev, ki jih je predhodno potrdil izvajalec.</w:t>
      </w:r>
    </w:p>
    <w:p w14:paraId="0D905BCB" w14:textId="77777777" w:rsidR="00F57C71" w:rsidRPr="00AD7558" w:rsidRDefault="00F57C71" w:rsidP="00F57C71">
      <w:pPr>
        <w:jc w:val="both"/>
        <w:rPr>
          <w:lang w:val="sl-SI"/>
        </w:rPr>
      </w:pPr>
      <w:r w:rsidRPr="00AD7558">
        <w:rPr>
          <w:lang w:val="sl-SI"/>
        </w:rPr>
        <w:t>Izvajalec mora pred zamenjavo podizvajalca pridobiti pisno soglasje naročnika.</w:t>
      </w:r>
    </w:p>
    <w:p w14:paraId="761E430D" w14:textId="1BE9C7B5" w:rsidR="00F57C71" w:rsidRPr="00AD7558" w:rsidRDefault="00F57C71" w:rsidP="00F57C71">
      <w:pPr>
        <w:jc w:val="both"/>
        <w:rPr>
          <w:lang w:val="sl-SI"/>
        </w:rPr>
      </w:pPr>
      <w:r w:rsidRPr="00AD7558">
        <w:rPr>
          <w:lang w:val="sl-SI"/>
        </w:rPr>
        <w:t>Če se po sklenitvi predmetne pogodbe zamen</w:t>
      </w:r>
      <w:r w:rsidRPr="00FE6F57">
        <w:rPr>
          <w:lang w:val="sl-SI"/>
        </w:rPr>
        <w:t xml:space="preserve">ja podizvajalec ali če izvajalec sklene pogodbo z novim podizvajalcem, mora izvajalec naročniku v 5 </w:t>
      </w:r>
      <w:r w:rsidR="0006711E" w:rsidRPr="00FE6F57">
        <w:rPr>
          <w:lang w:val="sl-SI"/>
        </w:rPr>
        <w:t xml:space="preserve">(petih) </w:t>
      </w:r>
      <w:r w:rsidRPr="00FE6F57">
        <w:rPr>
          <w:lang w:val="sl-SI"/>
        </w:rPr>
        <w:t xml:space="preserve">dneh </w:t>
      </w:r>
      <w:r w:rsidRPr="00AD7558">
        <w:rPr>
          <w:lang w:val="sl-SI"/>
        </w:rPr>
        <w:t>po spremembi predložiti:</w:t>
      </w:r>
    </w:p>
    <w:p w14:paraId="01FF2E6E" w14:textId="77777777" w:rsidR="00F57C71" w:rsidRPr="00AD7558" w:rsidRDefault="00F57C71" w:rsidP="002636A6">
      <w:pPr>
        <w:numPr>
          <w:ilvl w:val="0"/>
          <w:numId w:val="10"/>
        </w:numPr>
        <w:spacing w:after="0"/>
        <w:jc w:val="both"/>
        <w:rPr>
          <w:lang w:val="sl-SI"/>
        </w:rPr>
      </w:pPr>
      <w:r w:rsidRPr="00AD7558">
        <w:rPr>
          <w:lang w:val="sl-SI"/>
        </w:rPr>
        <w:t>svojo izjavo, da je poravnal vse nesporne obveznosti prvotnemu podizvajalcu, če je bil le-ta zamenjan,</w:t>
      </w:r>
    </w:p>
    <w:p w14:paraId="35A4EA3C" w14:textId="77777777" w:rsidR="00F57C71" w:rsidRPr="00AD7558" w:rsidRDefault="00F57C71" w:rsidP="002636A6">
      <w:pPr>
        <w:pStyle w:val="Odstavekseznama"/>
        <w:numPr>
          <w:ilvl w:val="0"/>
          <w:numId w:val="10"/>
        </w:numPr>
        <w:rPr>
          <w:lang w:val="sl-SI"/>
        </w:rPr>
      </w:pPr>
      <w:r w:rsidRPr="00AD7558">
        <w:rPr>
          <w:lang w:val="sl-SI"/>
        </w:rPr>
        <w:t>dokazilo, da novi podizvajalec izpolnjuje vse pogoje za podizvajalce iz razpisne dokumentacije,</w:t>
      </w:r>
    </w:p>
    <w:p w14:paraId="12BAC317" w14:textId="77777777" w:rsidR="00F57C71" w:rsidRPr="00AD7558" w:rsidRDefault="00F57C71" w:rsidP="002636A6">
      <w:pPr>
        <w:numPr>
          <w:ilvl w:val="0"/>
          <w:numId w:val="10"/>
        </w:numPr>
        <w:spacing w:after="0"/>
        <w:jc w:val="both"/>
        <w:rPr>
          <w:lang w:val="sl-SI"/>
        </w:rPr>
      </w:pPr>
      <w:r w:rsidRPr="00AD7558">
        <w:rPr>
          <w:lang w:val="sl-SI"/>
        </w:rPr>
        <w:t>morebitno pooblastilo za plačilo opravljenih in prevzetih del oziroma dobav neposredno novemu podizvajalcu in</w:t>
      </w:r>
    </w:p>
    <w:p w14:paraId="21DAF1D2" w14:textId="77777777" w:rsidR="00F57C71" w:rsidRPr="00AD7558" w:rsidRDefault="00F57C71" w:rsidP="002636A6">
      <w:pPr>
        <w:numPr>
          <w:ilvl w:val="0"/>
          <w:numId w:val="10"/>
        </w:numPr>
        <w:jc w:val="both"/>
        <w:rPr>
          <w:lang w:val="sl-SI"/>
        </w:rPr>
      </w:pPr>
      <w:r w:rsidRPr="00AD7558">
        <w:rPr>
          <w:lang w:val="sl-SI"/>
        </w:rPr>
        <w:t>morebitno soglasje novega podizvajalca k neposrednemu plačilu.</w:t>
      </w:r>
    </w:p>
    <w:p w14:paraId="677BBC0F" w14:textId="76660139" w:rsidR="00F57C71" w:rsidRPr="00FE6F57" w:rsidRDefault="00F57C71" w:rsidP="00F57C71">
      <w:pPr>
        <w:jc w:val="both"/>
        <w:rPr>
          <w:bCs/>
          <w:lang w:val="sl-SI"/>
        </w:rPr>
      </w:pPr>
      <w:r w:rsidRPr="00AD7558">
        <w:rPr>
          <w:bCs/>
          <w:lang w:val="sl-SI"/>
        </w:rPr>
        <w:t xml:space="preserve">Naročnik mora o predlogu za zamenjavo podizvajalca odločiti in pisno seznaniti </w:t>
      </w:r>
      <w:r w:rsidRPr="00FE6F57">
        <w:rPr>
          <w:bCs/>
          <w:lang w:val="sl-SI"/>
        </w:rPr>
        <w:t xml:space="preserve">izvajalca v </w:t>
      </w:r>
      <w:r w:rsidR="0006711E" w:rsidRPr="00FE6F57">
        <w:rPr>
          <w:bCs/>
          <w:lang w:val="sl-SI"/>
        </w:rPr>
        <w:t>10 (</w:t>
      </w:r>
      <w:r w:rsidRPr="00FE6F57">
        <w:rPr>
          <w:bCs/>
          <w:lang w:val="sl-SI"/>
        </w:rPr>
        <w:t xml:space="preserve">desetih </w:t>
      </w:r>
      <w:r w:rsidR="0006711E" w:rsidRPr="00FE6F57">
        <w:rPr>
          <w:bCs/>
          <w:lang w:val="sl-SI"/>
        </w:rPr>
        <w:t>)</w:t>
      </w:r>
      <w:r w:rsidRPr="00FE6F57">
        <w:rPr>
          <w:bCs/>
          <w:lang w:val="sl-SI"/>
        </w:rPr>
        <w:t>dneh prejema popolne vloge, sicer se šteje, da je predlaganega podizvajalca zavrnil.</w:t>
      </w:r>
    </w:p>
    <w:p w14:paraId="10EA8330" w14:textId="7CD902C5" w:rsidR="00F57C71" w:rsidRDefault="00F57C71" w:rsidP="00F57C71">
      <w:pPr>
        <w:jc w:val="both"/>
        <w:rPr>
          <w:bCs/>
          <w:lang w:val="sl-SI"/>
        </w:rPr>
      </w:pPr>
      <w:r w:rsidRPr="00FE6F57">
        <w:rPr>
          <w:bCs/>
          <w:lang w:val="sl-SI"/>
        </w:rPr>
        <w:lastRenderedPageBreak/>
        <w:t xml:space="preserve">V kolikor podizvajalci ne bodo plačani v okviru instituta neposrednih plačil, mora izvajalec najpozneje v 60 </w:t>
      </w:r>
      <w:r w:rsidR="0006711E" w:rsidRPr="00FE6F57">
        <w:rPr>
          <w:bCs/>
          <w:lang w:val="sl-SI"/>
        </w:rPr>
        <w:t xml:space="preserve">(šestdesetih) </w:t>
      </w:r>
      <w:r w:rsidRPr="00FE6F57">
        <w:rPr>
          <w:bCs/>
          <w:lang w:val="sl-SI"/>
        </w:rPr>
        <w:t>dneh od plačila končnega računa oziroma situacije naročniku poslati svojo pis</w:t>
      </w:r>
      <w:r w:rsidRPr="00AD7558">
        <w:rPr>
          <w:bCs/>
          <w:lang w:val="sl-SI"/>
        </w:rPr>
        <w:t>no izjavo in pisno izjavo podizvajalca, da je podizvajalec prejel plačilo za izvedene gradnje ali storitve oziroma dobavljeno blago, neposredno povezano s predmetom te pogodbe.</w:t>
      </w:r>
    </w:p>
    <w:p w14:paraId="506B06D1" w14:textId="77777777" w:rsidR="00C37A2C" w:rsidRDefault="00C37A2C" w:rsidP="00F57C71">
      <w:pPr>
        <w:jc w:val="both"/>
        <w:rPr>
          <w:bCs/>
          <w:lang w:val="sl-SI"/>
        </w:rPr>
      </w:pPr>
    </w:p>
    <w:p w14:paraId="226C5A2F" w14:textId="77777777" w:rsidR="00F57C71" w:rsidRPr="00AD7558" w:rsidRDefault="00F57C71" w:rsidP="00F57C71">
      <w:pPr>
        <w:numPr>
          <w:ilvl w:val="0"/>
          <w:numId w:val="6"/>
        </w:numPr>
        <w:rPr>
          <w:b/>
          <w:bCs/>
          <w:lang w:val="sl-SI"/>
        </w:rPr>
      </w:pPr>
      <w:r w:rsidRPr="00AD7558">
        <w:rPr>
          <w:b/>
          <w:bCs/>
          <w:lang w:val="sl-SI"/>
        </w:rPr>
        <w:t>UREDBA O ZELENEM JAVNEM NAROČANJU</w:t>
      </w:r>
    </w:p>
    <w:p w14:paraId="31CC8A1A" w14:textId="77777777" w:rsidR="00F57C71" w:rsidRPr="00AD7558" w:rsidRDefault="00F57C71" w:rsidP="00F57C71">
      <w:pPr>
        <w:numPr>
          <w:ilvl w:val="0"/>
          <w:numId w:val="7"/>
        </w:numPr>
        <w:jc w:val="center"/>
        <w:rPr>
          <w:lang w:val="sl-SI"/>
        </w:rPr>
      </w:pPr>
      <w:r w:rsidRPr="00AD7558">
        <w:rPr>
          <w:lang w:val="sl-SI"/>
        </w:rPr>
        <w:t>člen</w:t>
      </w:r>
    </w:p>
    <w:p w14:paraId="0EDAD6CC" w14:textId="2071DF14" w:rsidR="00F57C71" w:rsidRPr="00AD7558" w:rsidRDefault="00F57C71" w:rsidP="00F57C71">
      <w:pPr>
        <w:jc w:val="both"/>
        <w:rPr>
          <w:i/>
          <w:color w:val="808080" w:themeColor="background1" w:themeShade="80"/>
          <w:lang w:val="sl-SI"/>
        </w:rPr>
      </w:pPr>
      <w:r>
        <w:rPr>
          <w:lang w:val="sl-SI"/>
        </w:rPr>
        <w:t>Izvajalec se zavezuje, da bo pri izvedbi predmeta pogodbe upošteval</w:t>
      </w:r>
      <w:r w:rsidRPr="00AD7558">
        <w:rPr>
          <w:lang w:val="sl-SI"/>
        </w:rPr>
        <w:t xml:space="preserve"> </w:t>
      </w:r>
      <w:r w:rsidRPr="008B64D2">
        <w:rPr>
          <w:lang w:val="sl-SI"/>
        </w:rPr>
        <w:t>Uredb</w:t>
      </w:r>
      <w:r>
        <w:rPr>
          <w:lang w:val="sl-SI"/>
        </w:rPr>
        <w:t>o</w:t>
      </w:r>
      <w:r w:rsidRPr="008B64D2">
        <w:rPr>
          <w:lang w:val="sl-SI"/>
        </w:rPr>
        <w:t xml:space="preserve"> o zelenem javnem naročanju (</w:t>
      </w:r>
      <w:r w:rsidR="001C30B4">
        <w:rPr>
          <w:lang w:val="sl-SI"/>
        </w:rPr>
        <w:t>Uradni list RS, št. 51/17, 64/19, 121/21, 132/23 in 43/25</w:t>
      </w:r>
      <w:r w:rsidRPr="008B64D2">
        <w:rPr>
          <w:lang w:val="sl-SI"/>
        </w:rPr>
        <w:t xml:space="preserve">) </w:t>
      </w:r>
      <w:r w:rsidRPr="00AD7558">
        <w:rPr>
          <w:lang w:val="sl-SI"/>
        </w:rPr>
        <w:t xml:space="preserve"> </w:t>
      </w:r>
      <w:r>
        <w:rPr>
          <w:lang w:val="sl-SI"/>
        </w:rPr>
        <w:t xml:space="preserve">in na to vezana določila projektne naloge. </w:t>
      </w:r>
      <w:r w:rsidRPr="00AD7558">
        <w:rPr>
          <w:i/>
          <w:color w:val="808080" w:themeColor="background1" w:themeShade="80"/>
          <w:lang w:val="sl-SI"/>
        </w:rPr>
        <w:t xml:space="preserve"> </w:t>
      </w:r>
    </w:p>
    <w:p w14:paraId="7C6F114B" w14:textId="77777777" w:rsidR="00F57C71" w:rsidRDefault="00F57C71" w:rsidP="00F57C71">
      <w:pPr>
        <w:rPr>
          <w:lang w:val="sl-SI"/>
        </w:rPr>
      </w:pPr>
      <w:r w:rsidRPr="00AD7558">
        <w:rPr>
          <w:lang w:val="sl-SI"/>
        </w:rPr>
        <w:t>V primeru, da izvajalec ne izpolnjuje pogodbenih obveznosti na način, predviden v pogodbi o izvedbi javnega naročila, lahko začne naročnik ustrezne postopke za njeno prekinitev.</w:t>
      </w:r>
    </w:p>
    <w:p w14:paraId="4BF76B7F" w14:textId="77777777" w:rsidR="00F57C71" w:rsidRPr="00AD7558" w:rsidRDefault="00F57C71" w:rsidP="00F57C71">
      <w:pPr>
        <w:rPr>
          <w:lang w:val="sl-SI"/>
        </w:rPr>
      </w:pPr>
    </w:p>
    <w:p w14:paraId="6DE3CDB6" w14:textId="77777777" w:rsidR="00F57C71" w:rsidRPr="00AD7558" w:rsidRDefault="00F57C71" w:rsidP="00F57C71">
      <w:pPr>
        <w:numPr>
          <w:ilvl w:val="0"/>
          <w:numId w:val="6"/>
        </w:numPr>
        <w:rPr>
          <w:b/>
          <w:bCs/>
          <w:lang w:val="sl-SI"/>
        </w:rPr>
      </w:pPr>
      <w:r>
        <w:rPr>
          <w:b/>
          <w:bCs/>
          <w:lang w:val="sl-SI"/>
        </w:rPr>
        <w:t>POOBLAŠČENE OSEBE IN NADZORNI ORGAN</w:t>
      </w:r>
    </w:p>
    <w:p w14:paraId="5757B281" w14:textId="77777777" w:rsidR="00F57C71" w:rsidRPr="00964BBF" w:rsidRDefault="00F57C71" w:rsidP="00F57C71">
      <w:pPr>
        <w:numPr>
          <w:ilvl w:val="0"/>
          <w:numId w:val="7"/>
        </w:numPr>
        <w:jc w:val="center"/>
        <w:rPr>
          <w:color w:val="000000" w:themeColor="text1"/>
          <w:lang w:val="sl-SI"/>
        </w:rPr>
      </w:pPr>
      <w:r w:rsidRPr="00964BBF">
        <w:rPr>
          <w:color w:val="000000" w:themeColor="text1"/>
          <w:lang w:val="sl-SI"/>
        </w:rPr>
        <w:t>člen</w:t>
      </w:r>
    </w:p>
    <w:p w14:paraId="5A67F493" w14:textId="77777777" w:rsidR="00F57C71" w:rsidRPr="00964BBF" w:rsidRDefault="00F57C71" w:rsidP="00F57C71">
      <w:pPr>
        <w:jc w:val="both"/>
        <w:rPr>
          <w:color w:val="000000" w:themeColor="text1"/>
          <w:lang w:val="sl-SI"/>
        </w:rPr>
      </w:pPr>
      <w:r w:rsidRPr="00964BBF">
        <w:rPr>
          <w:color w:val="000000" w:themeColor="text1"/>
          <w:lang w:val="sl-SI"/>
        </w:rPr>
        <w:t xml:space="preserve">Naročnik imenuje za inženirja (nadzorni organ) </w:t>
      </w:r>
      <w:r w:rsidRPr="00964BBF">
        <w:rPr>
          <w:i/>
          <w:color w:val="000000" w:themeColor="text1"/>
          <w:lang w:val="sl-SI"/>
        </w:rPr>
        <w:t>(navedba nadzornika)</w:t>
      </w:r>
      <w:r w:rsidRPr="00964BBF">
        <w:rPr>
          <w:color w:val="000000" w:themeColor="text1"/>
          <w:lang w:val="sl-SI"/>
        </w:rPr>
        <w:t>.</w:t>
      </w:r>
    </w:p>
    <w:p w14:paraId="611E92F4" w14:textId="77777777" w:rsidR="00F57C71" w:rsidRPr="00964BBF" w:rsidRDefault="00F57C71" w:rsidP="00F57C71">
      <w:pPr>
        <w:jc w:val="both"/>
        <w:rPr>
          <w:color w:val="000000" w:themeColor="text1"/>
          <w:lang w:val="sl-SI"/>
        </w:rPr>
      </w:pPr>
      <w:r w:rsidRPr="00964BBF">
        <w:rPr>
          <w:color w:val="000000" w:themeColor="text1"/>
          <w:lang w:val="sl-SI"/>
        </w:rPr>
        <w:t xml:space="preserve">Za naročnikovega pooblaščenca se imenuje </w:t>
      </w:r>
      <w:r w:rsidRPr="00964BBF">
        <w:rPr>
          <w:i/>
          <w:color w:val="000000" w:themeColor="text1"/>
          <w:lang w:val="sl-SI"/>
        </w:rPr>
        <w:t>(navedba pooblaščenca)</w:t>
      </w:r>
      <w:r w:rsidRPr="00964BBF">
        <w:rPr>
          <w:color w:val="000000" w:themeColor="text1"/>
          <w:lang w:val="sl-SI"/>
        </w:rPr>
        <w:t>.</w:t>
      </w:r>
    </w:p>
    <w:p w14:paraId="6CF87587" w14:textId="77777777" w:rsidR="00F57C71" w:rsidRPr="00AD7558" w:rsidRDefault="00F57C71" w:rsidP="00F57C71">
      <w:pPr>
        <w:rPr>
          <w:lang w:val="sl-SI"/>
        </w:rPr>
      </w:pPr>
    </w:p>
    <w:p w14:paraId="12C1A28C" w14:textId="77777777" w:rsidR="00F57C71" w:rsidRPr="00AD7558" w:rsidRDefault="00F57C71" w:rsidP="00F57C71">
      <w:pPr>
        <w:numPr>
          <w:ilvl w:val="0"/>
          <w:numId w:val="6"/>
        </w:numPr>
        <w:rPr>
          <w:b/>
          <w:bCs/>
          <w:lang w:val="sl-SI"/>
        </w:rPr>
      </w:pPr>
      <w:r w:rsidRPr="00AD7558">
        <w:rPr>
          <w:b/>
          <w:bCs/>
          <w:lang w:val="sl-SI"/>
        </w:rPr>
        <w:t>VODSTVO GRADBIŠČA</w:t>
      </w:r>
    </w:p>
    <w:p w14:paraId="29859AEB" w14:textId="77777777" w:rsidR="00F57C71" w:rsidRPr="00AD7558" w:rsidRDefault="00F57C71" w:rsidP="00F57C71">
      <w:pPr>
        <w:numPr>
          <w:ilvl w:val="0"/>
          <w:numId w:val="7"/>
        </w:numPr>
        <w:jc w:val="center"/>
        <w:rPr>
          <w:lang w:val="sl-SI"/>
        </w:rPr>
      </w:pPr>
      <w:r w:rsidRPr="00AD7558">
        <w:rPr>
          <w:lang w:val="sl-SI"/>
        </w:rPr>
        <w:t>člen</w:t>
      </w:r>
    </w:p>
    <w:p w14:paraId="0594FCD8" w14:textId="77777777" w:rsidR="00F57C71" w:rsidRPr="00AD7558" w:rsidRDefault="00F57C71" w:rsidP="00F57C71">
      <w:pPr>
        <w:rPr>
          <w:lang w:val="sl-SI"/>
        </w:rPr>
      </w:pPr>
      <w:r w:rsidRPr="00AD7558">
        <w:rPr>
          <w:lang w:val="sl-SI"/>
        </w:rPr>
        <w:t xml:space="preserve">Izvajalec za svojega pooblaščenca (zastopnika) po tej pogodbi imenuje </w:t>
      </w:r>
      <w:r w:rsidRPr="00AD7558">
        <w:rPr>
          <w:i/>
          <w:color w:val="808080" w:themeColor="background1" w:themeShade="80"/>
          <w:lang w:val="sl-SI"/>
        </w:rPr>
        <w:t>(navedba pooblaščenca)</w:t>
      </w:r>
      <w:r w:rsidRPr="00AD7558">
        <w:rPr>
          <w:lang w:val="sl-SI"/>
        </w:rPr>
        <w:t xml:space="preserve">, ki ga na gradbišču zastopa kot </w:t>
      </w:r>
      <w:r>
        <w:rPr>
          <w:lang w:val="sl-SI"/>
        </w:rPr>
        <w:t>vodja gradnje</w:t>
      </w:r>
      <w:r w:rsidRPr="00AD7558">
        <w:rPr>
          <w:lang w:val="sl-SI"/>
        </w:rPr>
        <w:t>.</w:t>
      </w:r>
    </w:p>
    <w:p w14:paraId="3FB4AB48" w14:textId="77777777" w:rsidR="00F57C71" w:rsidRPr="00AD7558" w:rsidRDefault="00F57C71" w:rsidP="00F57C71">
      <w:pPr>
        <w:rPr>
          <w:lang w:val="sl-SI"/>
        </w:rPr>
      </w:pPr>
      <w:r w:rsidRPr="00AD7558">
        <w:rPr>
          <w:lang w:val="sl-SI"/>
        </w:rPr>
        <w:t>Vodstvo gradbišča bo skrbelo, da bo gradbiščna dokumentacija tekoče vodena in stalno na razpolago naročniku in nadzornemu organu ter sprejemalo njihova obvestila in odločitve.</w:t>
      </w:r>
    </w:p>
    <w:p w14:paraId="111BC792" w14:textId="77777777" w:rsidR="00F57C71" w:rsidRPr="00AD7558" w:rsidRDefault="00F57C71" w:rsidP="00F57C71">
      <w:pPr>
        <w:rPr>
          <w:lang w:val="sl-SI"/>
        </w:rPr>
      </w:pPr>
    </w:p>
    <w:p w14:paraId="71C3DA6B" w14:textId="77777777" w:rsidR="00F57C71" w:rsidRPr="00AD7558" w:rsidRDefault="00F57C71" w:rsidP="00F57C71">
      <w:pPr>
        <w:numPr>
          <w:ilvl w:val="0"/>
          <w:numId w:val="6"/>
        </w:numPr>
        <w:rPr>
          <w:b/>
          <w:bCs/>
          <w:lang w:val="sl-SI"/>
        </w:rPr>
      </w:pPr>
      <w:r w:rsidRPr="00AD7558">
        <w:rPr>
          <w:b/>
          <w:bCs/>
          <w:lang w:val="sl-SI"/>
        </w:rPr>
        <w:t>PROTIKORUPCIJSKA DOLOČBA</w:t>
      </w:r>
    </w:p>
    <w:p w14:paraId="019F256C" w14:textId="77777777" w:rsidR="00F57C71" w:rsidRPr="00AD7558" w:rsidRDefault="00F57C71" w:rsidP="00F57C71">
      <w:pPr>
        <w:numPr>
          <w:ilvl w:val="0"/>
          <w:numId w:val="7"/>
        </w:numPr>
        <w:jc w:val="center"/>
        <w:rPr>
          <w:lang w:val="sl-SI"/>
        </w:rPr>
      </w:pPr>
      <w:r w:rsidRPr="00AD7558">
        <w:rPr>
          <w:lang w:val="sl-SI"/>
        </w:rPr>
        <w:t>člen</w:t>
      </w:r>
    </w:p>
    <w:p w14:paraId="516B5F19" w14:textId="77777777" w:rsidR="00F57C71" w:rsidRPr="00AD7558" w:rsidRDefault="00F57C71" w:rsidP="00F57C71">
      <w:pPr>
        <w:jc w:val="both"/>
        <w:rPr>
          <w:lang w:val="sl-SI"/>
        </w:rPr>
      </w:pPr>
      <w:r w:rsidRPr="00AD7558">
        <w:rPr>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F2C2B23" w14:textId="77777777" w:rsidR="00F57C71" w:rsidRDefault="00F57C71" w:rsidP="00F57C71">
      <w:pPr>
        <w:jc w:val="both"/>
        <w:rPr>
          <w:lang w:val="sl-SI"/>
        </w:rPr>
      </w:pPr>
      <w:r w:rsidRPr="00AD7558">
        <w:rPr>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E0F96DF" w14:textId="77777777" w:rsidR="004F1482" w:rsidRPr="00AD7558" w:rsidRDefault="004F1482" w:rsidP="00F57C71">
      <w:pPr>
        <w:rPr>
          <w:lang w:val="sl-SI"/>
        </w:rPr>
      </w:pPr>
    </w:p>
    <w:p w14:paraId="44B57930" w14:textId="77777777" w:rsidR="00F57C71" w:rsidRPr="00AD7558" w:rsidRDefault="00F57C71" w:rsidP="00F57C71">
      <w:pPr>
        <w:numPr>
          <w:ilvl w:val="0"/>
          <w:numId w:val="6"/>
        </w:numPr>
        <w:rPr>
          <w:b/>
          <w:bCs/>
          <w:lang w:val="sl-SI"/>
        </w:rPr>
      </w:pPr>
      <w:r w:rsidRPr="00AD7558">
        <w:rPr>
          <w:b/>
          <w:bCs/>
          <w:lang w:val="sl-SI"/>
        </w:rPr>
        <w:lastRenderedPageBreak/>
        <w:t>REVIZIJSKA SLED</w:t>
      </w:r>
    </w:p>
    <w:p w14:paraId="00F709B9" w14:textId="77777777" w:rsidR="00F57C71" w:rsidRPr="00AD7558" w:rsidRDefault="00F57C71" w:rsidP="00F57C71">
      <w:pPr>
        <w:numPr>
          <w:ilvl w:val="0"/>
          <w:numId w:val="7"/>
        </w:numPr>
        <w:jc w:val="center"/>
        <w:rPr>
          <w:lang w:val="sl-SI"/>
        </w:rPr>
      </w:pPr>
      <w:r w:rsidRPr="00AD7558">
        <w:rPr>
          <w:lang w:val="sl-SI"/>
        </w:rPr>
        <w:t>člen</w:t>
      </w:r>
    </w:p>
    <w:p w14:paraId="203CA52C" w14:textId="77777777" w:rsidR="00F57C71" w:rsidRPr="00AD7558" w:rsidRDefault="00F57C71" w:rsidP="00F57C71">
      <w:pPr>
        <w:jc w:val="both"/>
        <w:rPr>
          <w:lang w:val="sl-SI"/>
        </w:rPr>
      </w:pPr>
      <w:r w:rsidRPr="00AD7558">
        <w:rPr>
          <w:lang w:val="sl-SI"/>
        </w:rPr>
        <w:t>Vsa dokumentacija, povezana z izvedbo projekta, mora biti hranjena na način, da zagotavlja revizijsko sled izvedbe projekta.</w:t>
      </w:r>
    </w:p>
    <w:p w14:paraId="51994DD8" w14:textId="254C62F8" w:rsidR="00F57C71" w:rsidRPr="00AD7558" w:rsidRDefault="00F57C71" w:rsidP="00F57C71">
      <w:pPr>
        <w:jc w:val="both"/>
        <w:rPr>
          <w:lang w:val="sl-SI"/>
        </w:rPr>
      </w:pPr>
      <w:r w:rsidRPr="00AD7558">
        <w:rPr>
          <w:lang w:val="sl-SI"/>
        </w:rPr>
        <w:t xml:space="preserve">Izvajalec je vso dokumentacijo, povezano z izvajanjem projekta, dolžan hraniti v skladu z veljavno zakonodajo oziroma še najmanj 10 </w:t>
      </w:r>
      <w:r w:rsidR="00D609B7" w:rsidRPr="00FE6F57">
        <w:rPr>
          <w:lang w:val="sl-SI"/>
        </w:rPr>
        <w:t xml:space="preserve">(deset) </w:t>
      </w:r>
      <w:r w:rsidRPr="00AD7558">
        <w:rPr>
          <w:lang w:val="sl-SI"/>
        </w:rPr>
        <w:t>let po izpolnitvi pogodbenih obveznosti za potrebe naknadnih preverjanj. Pred iztekom tega roka, lahko naročnik ta rok podaljša. Dokumentacija o projektu je podlaga za spremljanje in nadzor nad izvedbo projekta.</w:t>
      </w:r>
    </w:p>
    <w:p w14:paraId="014C3A0B" w14:textId="77777777" w:rsidR="00F57C71" w:rsidRPr="00AD7558" w:rsidRDefault="00F57C71" w:rsidP="00F57C71">
      <w:pPr>
        <w:jc w:val="both"/>
        <w:rPr>
          <w:lang w:val="sl-SI"/>
        </w:rPr>
      </w:pPr>
      <w:r w:rsidRPr="00AD7558">
        <w:rPr>
          <w:lang w:val="sl-SI"/>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645B5644" w14:textId="77777777" w:rsidR="00F57C71" w:rsidRPr="00AD7558" w:rsidRDefault="00F57C71" w:rsidP="00F57C71">
      <w:pPr>
        <w:jc w:val="both"/>
        <w:rPr>
          <w:lang w:val="sl-SI"/>
        </w:rPr>
      </w:pPr>
      <w:r w:rsidRPr="00AD7558">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F09573B" w14:textId="77777777" w:rsidR="00F57C71" w:rsidRPr="00AD7558" w:rsidRDefault="00F57C71" w:rsidP="00F57C71">
      <w:pPr>
        <w:jc w:val="both"/>
        <w:rPr>
          <w:lang w:val="sl-SI"/>
        </w:rPr>
      </w:pPr>
      <w:r w:rsidRPr="00AD7558">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44644049" w14:textId="77777777" w:rsidR="00F57C71" w:rsidRPr="00AD7558" w:rsidRDefault="00F57C71" w:rsidP="00F57C71">
      <w:pPr>
        <w:jc w:val="both"/>
        <w:rPr>
          <w:lang w:val="sl-SI"/>
        </w:rPr>
      </w:pPr>
      <w:r w:rsidRPr="00AD7558">
        <w:rPr>
          <w:lang w:val="sl-SI"/>
        </w:rPr>
        <w:t>Izvajalec mora zagotoviti tudi izdelavo in postavitev t.i. gradbiščnih in razlagalnih tabel, skladno z zakonodajo, ki velja v trenutku izvajanja del.</w:t>
      </w:r>
    </w:p>
    <w:p w14:paraId="5502FFCB" w14:textId="77777777" w:rsidR="00F57C71" w:rsidRDefault="00F57C71" w:rsidP="00F57C71">
      <w:pPr>
        <w:rPr>
          <w:lang w:val="sl-SI"/>
        </w:rPr>
      </w:pPr>
    </w:p>
    <w:p w14:paraId="6F1BEF53" w14:textId="77777777" w:rsidR="00F57C71" w:rsidRPr="0031338A" w:rsidRDefault="00F57C71" w:rsidP="00F57C71">
      <w:pPr>
        <w:numPr>
          <w:ilvl w:val="0"/>
          <w:numId w:val="6"/>
        </w:numPr>
        <w:rPr>
          <w:b/>
          <w:bCs/>
          <w:lang w:val="sl-SI"/>
        </w:rPr>
      </w:pPr>
      <w:r w:rsidRPr="0031338A">
        <w:rPr>
          <w:b/>
          <w:bCs/>
          <w:lang w:val="sl-SI"/>
        </w:rPr>
        <w:t>DOLOČILA VEZANA NA SOFINANCIRANJE</w:t>
      </w:r>
    </w:p>
    <w:p w14:paraId="1DB94887" w14:textId="77777777" w:rsidR="00F57C71" w:rsidRPr="0031338A" w:rsidRDefault="00F57C71" w:rsidP="00F57C71">
      <w:pPr>
        <w:numPr>
          <w:ilvl w:val="0"/>
          <w:numId w:val="7"/>
        </w:numPr>
        <w:jc w:val="center"/>
        <w:rPr>
          <w:lang w:val="sl-SI"/>
        </w:rPr>
      </w:pPr>
      <w:r w:rsidRPr="0031338A">
        <w:rPr>
          <w:lang w:val="sl-SI"/>
        </w:rPr>
        <w:t>člen</w:t>
      </w:r>
    </w:p>
    <w:p w14:paraId="238FA302" w14:textId="7C4E5083" w:rsidR="004F1482" w:rsidRPr="001944E3" w:rsidRDefault="00F57C71" w:rsidP="004F1482">
      <w:pPr>
        <w:jc w:val="both"/>
        <w:rPr>
          <w:highlight w:val="cyan"/>
          <w:lang w:val="sl-SI"/>
        </w:rPr>
      </w:pPr>
      <w:r w:rsidRPr="0031338A">
        <w:rPr>
          <w:lang w:val="sl-SI"/>
        </w:rPr>
        <w:t xml:space="preserve">Pogodbeni stranki ugotavljata, da </w:t>
      </w:r>
      <w:r w:rsidR="004F1482" w:rsidRPr="0031338A">
        <w:rPr>
          <w:lang w:val="sl-SI"/>
        </w:rPr>
        <w:t xml:space="preserve">se </w:t>
      </w:r>
      <w:r w:rsidRPr="0031338A">
        <w:rPr>
          <w:lang w:val="sl-SI"/>
        </w:rPr>
        <w:t xml:space="preserve">projekt, del katerega je izvedba gradenj po tej pogodbi, </w:t>
      </w:r>
      <w:r w:rsidR="004F1482" w:rsidRPr="0031338A">
        <w:rPr>
          <w:lang w:val="sl-SI"/>
        </w:rPr>
        <w:t xml:space="preserve">izvaja v okviru </w:t>
      </w:r>
      <w:r w:rsidR="00FE6F57" w:rsidRPr="00FE6F57">
        <w:rPr>
          <w:lang w:val="sl-SI"/>
        </w:rPr>
        <w:t>Programa EKP 2021–2027, cilja politike 1 (CP1): Konkurenčnejša in pametnejša Slovenija s spodbujanjem inovativne in pametne gospodarske preobrazbe ter regionalne povezljivosti na področju IKT in prednostne naloge 1: Inovacijska družba znanja, specifičnega cilja RSO 1.1.: Razvoj in izboljšanje raziskovalne in inovacijske zmogljivosti ter uvajanje naprednih tehnologij ukrepa: področje krepitve kapacitet za raziskave in cilja politike 4 (CP4): Bolj socialna in vključujoča Slovenija za izvajanje evropskega stebra socialnih pravic, prednostne naloge 6: Znanja in spretnosti ter odzivni trg del specifičnega cilja RSO 4.2.: Doslednejše zagotavljanje enakega dostopa do vključujočih in kakovostnih storitev na področju izobraževanja, usposabljanja in vseživljenjskega učenja z razvojem dostopne infrastrukture, tudi s krepitvijo odpornosti za izobraževanje in usposabljanje na daljavo in prek spleta (ESRR) ukrepa: investicije v obstoječe in nove objekte s področja izobraževanja in usposabljanja.</w:t>
      </w:r>
    </w:p>
    <w:p w14:paraId="3A016316" w14:textId="2E29840A" w:rsidR="00245CC1" w:rsidRDefault="00245CC1" w:rsidP="00245CC1">
      <w:pPr>
        <w:jc w:val="both"/>
        <w:rPr>
          <w:lang w:val="sl-SI"/>
        </w:rPr>
      </w:pPr>
      <w:r w:rsidRPr="003F38AF">
        <w:rPr>
          <w:lang w:val="sl-SI"/>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r w:rsidRPr="0032581E">
        <w:rPr>
          <w:lang w:val="sl-SI"/>
        </w:rPr>
        <w:t>https://evropskasredstva.si/evropska-kohezijska-politika/navodila-in-smernice/</w:t>
      </w:r>
      <w:r w:rsidRPr="003F38AF">
        <w:rPr>
          <w:lang w:val="sl-SI"/>
        </w:rPr>
        <w:t>.</w:t>
      </w:r>
    </w:p>
    <w:p w14:paraId="38EBC0CA" w14:textId="4B71C4E6" w:rsidR="00D076DC" w:rsidRPr="00220F79" w:rsidRDefault="00D076DC" w:rsidP="00D076DC">
      <w:pPr>
        <w:jc w:val="both"/>
        <w:rPr>
          <w:lang w:val="sl-SI"/>
        </w:rPr>
      </w:pPr>
      <w:r w:rsidRPr="00220F79">
        <w:rPr>
          <w:lang w:val="sl-SI"/>
        </w:rPr>
        <w:t>Predmetna pogodba za predmet javnega naročila je</w:t>
      </w:r>
      <w:r w:rsidR="00D05E2D" w:rsidRPr="00220F79">
        <w:rPr>
          <w:lang w:val="sl-SI"/>
        </w:rPr>
        <w:t xml:space="preserve"> (z izjemo </w:t>
      </w:r>
      <w:r w:rsidR="00B564F1" w:rsidRPr="00220F79">
        <w:rPr>
          <w:lang w:val="sl-SI"/>
        </w:rPr>
        <w:t>predmeta opredeljenega v sledečem odstavku tega člena</w:t>
      </w:r>
      <w:r w:rsidR="00D05E2D" w:rsidRPr="00220F79">
        <w:rPr>
          <w:lang w:val="sl-SI"/>
        </w:rPr>
        <w:t>)</w:t>
      </w:r>
      <w:r w:rsidRPr="00220F79">
        <w:rPr>
          <w:lang w:val="sl-SI"/>
        </w:rPr>
        <w:t xml:space="preserve"> sklenjena pod odložnim pogojem, da bo Univerza v Mariboru na podlagi izdane odločitve o podpori organa upravljanja s pristojnim ministrstvom sklenila pogodbo o sofinanciranju operacije</w:t>
      </w:r>
      <w:r w:rsidR="0098377D" w:rsidRPr="00220F79">
        <w:rPr>
          <w:lang w:val="sl-SI"/>
        </w:rPr>
        <w:t xml:space="preserve"> in </w:t>
      </w:r>
      <w:r w:rsidR="00723C49" w:rsidRPr="00220F79">
        <w:rPr>
          <w:lang w:val="sl-SI"/>
        </w:rPr>
        <w:t xml:space="preserve">bo </w:t>
      </w:r>
      <w:r w:rsidR="0098377D" w:rsidRPr="00220F79">
        <w:rPr>
          <w:lang w:val="sl-SI"/>
        </w:rPr>
        <w:t>zagotov</w:t>
      </w:r>
      <w:r w:rsidR="00723C49" w:rsidRPr="00220F79">
        <w:rPr>
          <w:lang w:val="sl-SI"/>
        </w:rPr>
        <w:t xml:space="preserve">ila </w:t>
      </w:r>
      <w:r w:rsidR="0098377D" w:rsidRPr="00220F79">
        <w:rPr>
          <w:lang w:val="sl-SI"/>
        </w:rPr>
        <w:t>vsa potrebna sredstva za izvedbo</w:t>
      </w:r>
      <w:r w:rsidRPr="00220F79">
        <w:rPr>
          <w:lang w:val="sl-SI"/>
        </w:rPr>
        <w:t>.</w:t>
      </w:r>
      <w:r w:rsidR="001F0A4C" w:rsidRPr="00220F79">
        <w:rPr>
          <w:lang w:val="sl-SI"/>
        </w:rPr>
        <w:t xml:space="preserve"> </w:t>
      </w:r>
      <w:r w:rsidRPr="00220F79">
        <w:rPr>
          <w:lang w:val="sl-SI"/>
        </w:rPr>
        <w:t xml:space="preserve">Odložni pogoj je izpolnjen in pogodba začne </w:t>
      </w:r>
      <w:r w:rsidRPr="00220F79">
        <w:rPr>
          <w:lang w:val="sl-SI"/>
        </w:rPr>
        <w:lastRenderedPageBreak/>
        <w:t>učinkovati, ko naročnik sklene pogodbo o sofinanciranju</w:t>
      </w:r>
      <w:r w:rsidR="0098377D" w:rsidRPr="00220F79">
        <w:rPr>
          <w:lang w:val="sl-SI"/>
        </w:rPr>
        <w:t xml:space="preserve"> in zagotovi vsa potrebna sredstva za izvedbo. </w:t>
      </w:r>
      <w:r w:rsidRPr="00220F79">
        <w:rPr>
          <w:lang w:val="sl-SI"/>
        </w:rPr>
        <w:t>Če se odložni pogoj ne izpolni v roku enega leta od pravnomočnosti odločitve o oddaji javnega naročila, se šteje, da je pogodba razvezana.</w:t>
      </w:r>
    </w:p>
    <w:p w14:paraId="6E636703" w14:textId="654829BB" w:rsidR="001F0A4C" w:rsidRPr="00220F79" w:rsidRDefault="001F0A4C" w:rsidP="00D076DC">
      <w:pPr>
        <w:jc w:val="both"/>
        <w:rPr>
          <w:lang w:val="sl-SI"/>
        </w:rPr>
      </w:pPr>
      <w:r w:rsidRPr="00220F79">
        <w:rPr>
          <w:lang w:val="sl-SI"/>
        </w:rPr>
        <w:t xml:space="preserve">Določila predhodnega odstavka ne veljajo za </w:t>
      </w:r>
      <w:r w:rsidR="00102E8F" w:rsidRPr="00220F79">
        <w:rPr>
          <w:lang w:val="sl-SI"/>
        </w:rPr>
        <w:t xml:space="preserve">segment oziroma predmet pogodbe, ki opredeljuje projektiranje do vključno PZI in sicer do vrednosti kot je opredeljena v </w:t>
      </w:r>
      <w:r w:rsidR="00D05E2D" w:rsidRPr="00220F79">
        <w:rPr>
          <w:lang w:val="sl-SI"/>
        </w:rPr>
        <w:t xml:space="preserve">namenskem obrazcu v ponudbi izvajalca. </w:t>
      </w:r>
    </w:p>
    <w:p w14:paraId="3A40FCDF" w14:textId="660F71E8" w:rsidR="00D076DC" w:rsidRPr="00102E8F" w:rsidRDefault="00D076DC" w:rsidP="00D076DC">
      <w:pPr>
        <w:jc w:val="both"/>
        <w:rPr>
          <w:lang w:val="sl-SI"/>
        </w:rPr>
      </w:pPr>
      <w:r w:rsidRPr="00102E8F">
        <w:rPr>
          <w:lang w:val="sl-SI"/>
        </w:rPr>
        <w:t>O pridobitvi sredstev za sofinanciranje predmetnega javnega naročila bo naročnik izbranega izvajalca obvestil najkasneje v roku 14 dni</w:t>
      </w:r>
      <w:r w:rsidR="005638A6" w:rsidRPr="004D65F2">
        <w:rPr>
          <w:vertAlign w:val="superscript"/>
          <w:lang w:val="sl-SI"/>
        </w:rPr>
        <w:footnoteReference w:id="5"/>
      </w:r>
      <w:r w:rsidRPr="00102E8F">
        <w:rPr>
          <w:lang w:val="sl-SI"/>
        </w:rPr>
        <w:t>.</w:t>
      </w:r>
    </w:p>
    <w:p w14:paraId="6FD9CBE6" w14:textId="1381517A" w:rsidR="00A6271D" w:rsidRDefault="00A6271D" w:rsidP="00D076DC">
      <w:pPr>
        <w:jc w:val="both"/>
        <w:rPr>
          <w:lang w:val="sl-SI"/>
        </w:rPr>
      </w:pPr>
      <w:r w:rsidRPr="00102E8F">
        <w:rPr>
          <w:lang w:val="sl-SI"/>
        </w:rPr>
        <w:t>Pogodbeni stranki se ne glede na določila predhodnih odstavkov s sklenitvijo dodatka k tej pogodbi lahko dogovorita, da se predmet te pogodbe v primeru neizpolnitve odložnega pogoja izvede zgolj delno</w:t>
      </w:r>
      <w:r w:rsidR="00102E8F" w:rsidRPr="00102E8F">
        <w:rPr>
          <w:lang w:val="sl-SI"/>
        </w:rPr>
        <w:t>.</w:t>
      </w:r>
    </w:p>
    <w:p w14:paraId="43E7AA25" w14:textId="77777777" w:rsidR="00B564F1" w:rsidRPr="00102E8F" w:rsidRDefault="00B564F1" w:rsidP="00D076DC">
      <w:pPr>
        <w:jc w:val="both"/>
        <w:rPr>
          <w:lang w:val="sl-SI"/>
        </w:rPr>
      </w:pPr>
    </w:p>
    <w:p w14:paraId="421ADB8B" w14:textId="77777777" w:rsidR="00245CC1" w:rsidRPr="003F38AF" w:rsidRDefault="00245CC1" w:rsidP="00245CC1">
      <w:pPr>
        <w:numPr>
          <w:ilvl w:val="0"/>
          <w:numId w:val="7"/>
        </w:numPr>
        <w:jc w:val="center"/>
        <w:rPr>
          <w:lang w:val="sl-SI"/>
        </w:rPr>
      </w:pPr>
      <w:r w:rsidRPr="003F38AF">
        <w:rPr>
          <w:lang w:val="sl-SI"/>
        </w:rPr>
        <w:t>člen</w:t>
      </w:r>
    </w:p>
    <w:p w14:paraId="1B654AC0" w14:textId="77777777" w:rsidR="00245CC1" w:rsidRPr="003F38AF" w:rsidRDefault="00245CC1" w:rsidP="00245CC1">
      <w:pPr>
        <w:jc w:val="both"/>
        <w:rPr>
          <w:lang w:val="sl-SI"/>
        </w:rPr>
      </w:pPr>
      <w:r w:rsidRPr="003F38AF">
        <w:rPr>
          <w:lang w:val="sl-SI"/>
        </w:rPr>
        <w:t>Pogodbeni stranki se pri izpolnjevanju pravic in obveznosti po tej pogodbi zavežeta:</w:t>
      </w:r>
    </w:p>
    <w:p w14:paraId="17F166C4" w14:textId="77777777" w:rsidR="00245CC1" w:rsidRPr="003F38AF" w:rsidRDefault="00245CC1" w:rsidP="00245CC1">
      <w:pPr>
        <w:pStyle w:val="Odstavekseznama"/>
        <w:numPr>
          <w:ilvl w:val="0"/>
          <w:numId w:val="35"/>
        </w:numPr>
        <w:jc w:val="both"/>
        <w:rPr>
          <w:lang w:val="sl-SI"/>
        </w:rPr>
      </w:pPr>
      <w:r w:rsidRPr="003F38AF">
        <w:rPr>
          <w:lang w:val="sl-SI"/>
        </w:rPr>
        <w:t>spoštovati stališče ničelne tolerance do goljufij in korupcije pri čemer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3003DD4" w14:textId="77777777" w:rsidR="00245CC1" w:rsidRPr="003F38AF" w:rsidRDefault="00245CC1" w:rsidP="00245CC1">
      <w:pPr>
        <w:pStyle w:val="Odstavekseznama"/>
        <w:numPr>
          <w:ilvl w:val="0"/>
          <w:numId w:val="35"/>
        </w:numPr>
        <w:jc w:val="both"/>
        <w:rPr>
          <w:lang w:val="sl-SI"/>
        </w:rPr>
      </w:pPr>
      <w:r w:rsidRPr="003F38AF">
        <w:rPr>
          <w:lang w:val="sl-SI"/>
        </w:rPr>
        <w:t>upoštevati načela enakosti spolov in enakih možnosti za vse,</w:t>
      </w:r>
    </w:p>
    <w:p w14:paraId="5B50B293" w14:textId="77777777" w:rsidR="00245CC1" w:rsidRPr="003F38AF" w:rsidRDefault="00245CC1" w:rsidP="00245CC1">
      <w:pPr>
        <w:pStyle w:val="Odstavekseznama"/>
        <w:numPr>
          <w:ilvl w:val="0"/>
          <w:numId w:val="35"/>
        </w:numPr>
        <w:jc w:val="both"/>
        <w:rPr>
          <w:lang w:val="sl-SI"/>
        </w:rPr>
      </w:pPr>
      <w:r w:rsidRPr="003F38AF">
        <w:rPr>
          <w:lang w:val="sl-SI"/>
        </w:rPr>
        <w:t>da bosta zagotovili, da isti stroški in izdatki, ki bodo izplačani iz Programa evropske kohezijske politike v obdobju 2021–2027 v Sloveniji, niso in ne bodo uveljavljani v okviru drugih programov EU, financirani iz drugih nacionalnih oz. iz katerih koli drugih javnih virov.</w:t>
      </w:r>
    </w:p>
    <w:p w14:paraId="41DF92F6" w14:textId="77777777" w:rsidR="00245CC1" w:rsidRPr="003F38AF" w:rsidRDefault="00245CC1" w:rsidP="00245CC1">
      <w:pPr>
        <w:jc w:val="both"/>
        <w:rPr>
          <w:lang w:val="sl-SI"/>
        </w:rPr>
      </w:pPr>
    </w:p>
    <w:p w14:paraId="3915ADE0" w14:textId="77777777" w:rsidR="00245CC1" w:rsidRPr="003F38AF" w:rsidRDefault="00245CC1" w:rsidP="00245CC1">
      <w:pPr>
        <w:numPr>
          <w:ilvl w:val="0"/>
          <w:numId w:val="7"/>
        </w:numPr>
        <w:jc w:val="center"/>
        <w:rPr>
          <w:lang w:val="sl-SI"/>
        </w:rPr>
      </w:pPr>
      <w:r w:rsidRPr="003F38AF">
        <w:rPr>
          <w:lang w:val="sl-SI"/>
        </w:rPr>
        <w:t>člen</w:t>
      </w:r>
    </w:p>
    <w:p w14:paraId="0FBC414C" w14:textId="77777777" w:rsidR="00245CC1" w:rsidRPr="003F38AF" w:rsidRDefault="00245CC1" w:rsidP="00245CC1">
      <w:pPr>
        <w:jc w:val="both"/>
        <w:rPr>
          <w:bCs/>
          <w:lang w:val="sl-SI"/>
        </w:rPr>
      </w:pPr>
      <w:r w:rsidRPr="003F38AF">
        <w:rPr>
          <w:bCs/>
          <w:lang w:val="sl-SI"/>
        </w:rPr>
        <w:t xml:space="preserve">Sredstva za plačilo po tej pogodbi morajo biti porabljena skladno z evropsko in slovensko zakonodajo in drugimi pravili, ki se nanašajo na izvajanje </w:t>
      </w:r>
      <w:r w:rsidRPr="003F38AF">
        <w:rPr>
          <w:lang w:val="sl-SI"/>
        </w:rPr>
        <w:t>Programa evropske kohezijske politike v obdobju 2021–2027 v Sloveniji</w:t>
      </w:r>
      <w:r w:rsidRPr="003F38AF">
        <w:rPr>
          <w:bCs/>
          <w:lang w:val="sl-SI"/>
        </w:rPr>
        <w:t xml:space="preserve">. Za skladnost porabe sredstev je odgovoren naročnik. </w:t>
      </w:r>
    </w:p>
    <w:p w14:paraId="4421A8B2" w14:textId="77777777" w:rsidR="00245CC1" w:rsidRPr="003F38AF" w:rsidRDefault="00245CC1" w:rsidP="00245CC1">
      <w:pPr>
        <w:jc w:val="both"/>
        <w:rPr>
          <w:bCs/>
          <w:lang w:val="sl-SI"/>
        </w:rPr>
      </w:pPr>
      <w:r w:rsidRPr="003F38AF">
        <w:rPr>
          <w:bCs/>
          <w:lang w:val="sl-SI"/>
        </w:rPr>
        <w:t>Za neupravičeno porabo sredstev po tej pogodbi gre, če:</w:t>
      </w:r>
    </w:p>
    <w:p w14:paraId="5A519552" w14:textId="77777777" w:rsidR="00245CC1" w:rsidRPr="003F38AF" w:rsidRDefault="00245CC1" w:rsidP="00245CC1">
      <w:pPr>
        <w:pStyle w:val="Odstavekseznama"/>
        <w:numPr>
          <w:ilvl w:val="0"/>
          <w:numId w:val="36"/>
        </w:numPr>
        <w:jc w:val="both"/>
        <w:rPr>
          <w:bCs/>
          <w:lang w:val="sl-SI"/>
        </w:rPr>
      </w:pPr>
      <w:r w:rsidRPr="003F38AF">
        <w:rPr>
          <w:bCs/>
          <w:lang w:val="sl-SI"/>
        </w:rPr>
        <w:t>izdatki niso nastali v skladu s pravili Unije ali nacionalnimi pravili,</w:t>
      </w:r>
    </w:p>
    <w:p w14:paraId="06DA50C5" w14:textId="77777777" w:rsidR="00245CC1" w:rsidRPr="003F38AF" w:rsidRDefault="00245CC1" w:rsidP="00245CC1">
      <w:pPr>
        <w:pStyle w:val="Odstavekseznama"/>
        <w:numPr>
          <w:ilvl w:val="0"/>
          <w:numId w:val="36"/>
        </w:numPr>
        <w:jc w:val="both"/>
        <w:rPr>
          <w:bCs/>
          <w:lang w:val="sl-SI"/>
        </w:rPr>
      </w:pPr>
      <w:r w:rsidRPr="003F38AF">
        <w:rPr>
          <w:bCs/>
          <w:lang w:val="sl-SI"/>
        </w:rPr>
        <w:t>sredstva niso bila porabljena v skladu pravili Unije ali nacionalnimi pravili,</w:t>
      </w:r>
    </w:p>
    <w:p w14:paraId="00595137" w14:textId="77777777" w:rsidR="00245CC1" w:rsidRPr="003F38AF" w:rsidRDefault="00245CC1" w:rsidP="00245CC1">
      <w:pPr>
        <w:pStyle w:val="Odstavekseznama"/>
        <w:numPr>
          <w:ilvl w:val="0"/>
          <w:numId w:val="36"/>
        </w:numPr>
        <w:jc w:val="both"/>
        <w:rPr>
          <w:bCs/>
          <w:lang w:val="sl-SI"/>
        </w:rPr>
      </w:pPr>
      <w:r w:rsidRPr="003F38AF">
        <w:rPr>
          <w:bCs/>
          <w:lang w:val="sl-SI"/>
        </w:rPr>
        <w:t>se pri preverjanju ukrepa, katerega del je predmetna pogodba, ugotovijo primeri goljufije, korupcije, nasprotij interesov ter dvojnega financiranja.</w:t>
      </w:r>
    </w:p>
    <w:p w14:paraId="7D8D4E91" w14:textId="77777777" w:rsidR="00245CC1" w:rsidRPr="003F38AF" w:rsidRDefault="00245CC1" w:rsidP="00245CC1">
      <w:pPr>
        <w:jc w:val="both"/>
        <w:rPr>
          <w:bCs/>
          <w:lang w:val="sl-SI"/>
        </w:rPr>
      </w:pPr>
      <w:r w:rsidRPr="003F38AF">
        <w:rPr>
          <w:bCs/>
          <w:lang w:val="sl-SI"/>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310C1B98" w14:textId="77777777" w:rsidR="00245CC1" w:rsidRPr="003F38AF" w:rsidRDefault="00245CC1" w:rsidP="00245CC1">
      <w:pPr>
        <w:jc w:val="both"/>
        <w:rPr>
          <w:lang w:val="sl-SI"/>
        </w:rPr>
      </w:pPr>
    </w:p>
    <w:p w14:paraId="388B754E" w14:textId="77777777" w:rsidR="00245CC1" w:rsidRPr="003F38AF" w:rsidRDefault="00245CC1" w:rsidP="00245CC1">
      <w:pPr>
        <w:numPr>
          <w:ilvl w:val="0"/>
          <w:numId w:val="7"/>
        </w:numPr>
        <w:jc w:val="center"/>
        <w:rPr>
          <w:lang w:val="sl-SI"/>
        </w:rPr>
      </w:pPr>
      <w:r w:rsidRPr="003F38AF">
        <w:rPr>
          <w:lang w:val="sl-SI"/>
        </w:rPr>
        <w:lastRenderedPageBreak/>
        <w:t>člen</w:t>
      </w:r>
    </w:p>
    <w:p w14:paraId="591FF811" w14:textId="77777777" w:rsidR="00245CC1" w:rsidRPr="003F38AF" w:rsidRDefault="00245CC1" w:rsidP="00245CC1">
      <w:pPr>
        <w:jc w:val="both"/>
        <w:rPr>
          <w:lang w:val="sl-SI"/>
        </w:rPr>
      </w:pPr>
      <w:r w:rsidRPr="003F38AF">
        <w:rPr>
          <w:lang w:val="sl-SI"/>
        </w:rPr>
        <w:t>Izvajalec se zaveže, da bo upošteval navodila informiranja in komuniciranja, veljavnimi navodili in zahtevami naročnika in koordinacijskega organa, na način, da bo tako na dokumentaciji, ki je priloga e-računa ter na ostalih dokumentih, ki bodo nastali v zvezi z izvedbo predmeta pogodbe, navajal emblem Unije in ustrezno izjavo o financiranju s pripadajočim napisom in logotip resornega Ministrstva.</w:t>
      </w:r>
    </w:p>
    <w:p w14:paraId="259BB7C7" w14:textId="77777777" w:rsidR="00245CC1" w:rsidRPr="003F38AF" w:rsidRDefault="00245CC1" w:rsidP="00245CC1">
      <w:pPr>
        <w:rPr>
          <w:lang w:val="sl-SI"/>
        </w:rPr>
      </w:pPr>
    </w:p>
    <w:p w14:paraId="61E60257" w14:textId="77777777" w:rsidR="00245CC1" w:rsidRPr="003F38AF" w:rsidRDefault="00245CC1" w:rsidP="00245CC1">
      <w:pPr>
        <w:numPr>
          <w:ilvl w:val="0"/>
          <w:numId w:val="7"/>
        </w:numPr>
        <w:jc w:val="center"/>
        <w:rPr>
          <w:lang w:val="sl-SI"/>
        </w:rPr>
      </w:pPr>
      <w:r w:rsidRPr="003F38AF">
        <w:rPr>
          <w:lang w:val="sl-SI"/>
        </w:rPr>
        <w:t>člen</w:t>
      </w:r>
    </w:p>
    <w:p w14:paraId="4FF4B486" w14:textId="77777777" w:rsidR="00245CC1" w:rsidRPr="003F38AF" w:rsidRDefault="00245CC1" w:rsidP="00245CC1">
      <w:pPr>
        <w:jc w:val="both"/>
        <w:rPr>
          <w:lang w:val="sl-SI"/>
        </w:rPr>
      </w:pPr>
      <w:r w:rsidRPr="003F38AF">
        <w:rPr>
          <w:lang w:val="sl-SI"/>
        </w:rPr>
        <w:t xml:space="preserve">Naročnik za resorno Ministrstvo, evidentira, obdeluje in hrani osebne podatke, ki jih s strani izvajalca pridobi v zvezi z izpolnjevanjem pravic in obveznosti po tej pogodbi. </w:t>
      </w:r>
    </w:p>
    <w:p w14:paraId="79BE4840" w14:textId="77777777" w:rsidR="00245CC1" w:rsidRPr="003F38AF" w:rsidRDefault="00245CC1" w:rsidP="00245CC1">
      <w:pPr>
        <w:jc w:val="both"/>
        <w:rPr>
          <w:lang w:val="sl-SI"/>
        </w:rPr>
      </w:pPr>
      <w:r w:rsidRPr="003F38AF">
        <w:rPr>
          <w:lang w:val="sl-SI"/>
        </w:rPr>
        <w:t xml:space="preserve">Zbiranje in obdelavo osebnih podatkov naročnik izvaja izključno za namen pridobitve in koriščenja sredstev, dodelitve sredstev, izvedbe administrativnega preverjanja in drugih kontrol, revizije, nadzora in za zagotovitev primerljivih informacij o porabi sredstev v zvezi z ukrepi za izvajanje reform in naložbenih projektov, v okviru zaščite finančnih interesov Evropske unije. Naročnik obdeluje pridobljene podatke za čas, ko je možen nadzor nad porabo sredstev s strani nadzornih organov. Naročnik pridobljene osebne podatke posreduje resornemu Ministrstvu kot nosilnemu organu in izvajalcu ukrepa.  </w:t>
      </w:r>
    </w:p>
    <w:p w14:paraId="13E6BBB5" w14:textId="77777777" w:rsidR="00245CC1" w:rsidRPr="003F38AF" w:rsidRDefault="00245CC1" w:rsidP="00245CC1">
      <w:pPr>
        <w:jc w:val="both"/>
        <w:rPr>
          <w:lang w:val="sl-SI"/>
        </w:rPr>
      </w:pPr>
      <w:r w:rsidRPr="003F38AF">
        <w:rPr>
          <w:lang w:val="sl-SI"/>
        </w:rPr>
        <w:t>Ministrstvo na podlagi 69. člena in Priloge XVII Uredbe (EU) 2021/1060 obdeluje osebne podatke izključno za namen revizij in nadzora ter za zagotovitev primerljivih informacij o porabi sredstev v zvezi z operacijo. V ta namen bo moral upravičenec pri izvajanju operacije zagotoviti podatke o prejemnikih oziroma dejanskih lastnikih prejemnikov sredstev, in sicer: </w:t>
      </w:r>
    </w:p>
    <w:p w14:paraId="15BBDD5B" w14:textId="77777777" w:rsidR="00245CC1" w:rsidRPr="003F38AF" w:rsidRDefault="00245CC1" w:rsidP="007D6B08">
      <w:pPr>
        <w:numPr>
          <w:ilvl w:val="0"/>
          <w:numId w:val="45"/>
        </w:numPr>
        <w:spacing w:after="0"/>
        <w:jc w:val="both"/>
        <w:rPr>
          <w:lang w:val="sl-SI"/>
        </w:rPr>
      </w:pPr>
      <w:r w:rsidRPr="003F38AF">
        <w:rPr>
          <w:lang w:val="sl-SI"/>
        </w:rPr>
        <w:t>dejanskih lastnikih upravičenca, </w:t>
      </w:r>
    </w:p>
    <w:p w14:paraId="6327B44A" w14:textId="77777777" w:rsidR="00245CC1" w:rsidRPr="003F38AF" w:rsidRDefault="00245CC1" w:rsidP="007D6B08">
      <w:pPr>
        <w:numPr>
          <w:ilvl w:val="0"/>
          <w:numId w:val="45"/>
        </w:numPr>
        <w:spacing w:after="0"/>
        <w:jc w:val="both"/>
        <w:rPr>
          <w:lang w:val="sl-SI"/>
        </w:rPr>
      </w:pPr>
      <w:r w:rsidRPr="003F38AF">
        <w:rPr>
          <w:lang w:val="sl-SI"/>
        </w:rPr>
        <w:t>izvajalcih, </w:t>
      </w:r>
    </w:p>
    <w:p w14:paraId="053C589F" w14:textId="77777777" w:rsidR="00245CC1" w:rsidRPr="003F38AF" w:rsidRDefault="00245CC1" w:rsidP="007D6B08">
      <w:pPr>
        <w:numPr>
          <w:ilvl w:val="0"/>
          <w:numId w:val="45"/>
        </w:numPr>
        <w:spacing w:after="0"/>
        <w:jc w:val="both"/>
        <w:rPr>
          <w:lang w:val="sl-SI"/>
        </w:rPr>
      </w:pPr>
      <w:r w:rsidRPr="003F38AF">
        <w:rPr>
          <w:lang w:val="sl-SI"/>
        </w:rPr>
        <w:t>dejanskih lastnikih izvajalca, </w:t>
      </w:r>
    </w:p>
    <w:p w14:paraId="77208827" w14:textId="77777777" w:rsidR="00245CC1" w:rsidRPr="003F38AF" w:rsidRDefault="00245CC1" w:rsidP="007D6B08">
      <w:pPr>
        <w:numPr>
          <w:ilvl w:val="0"/>
          <w:numId w:val="45"/>
        </w:numPr>
        <w:jc w:val="both"/>
        <w:rPr>
          <w:lang w:val="sl-SI"/>
        </w:rPr>
      </w:pPr>
      <w:r w:rsidRPr="003F38AF">
        <w:rPr>
          <w:lang w:val="sl-SI"/>
        </w:rPr>
        <w:t>podizvajalcih, kadar njihov delež opravljenih del presega 50.000 EUR, </w:t>
      </w:r>
    </w:p>
    <w:p w14:paraId="36142971" w14:textId="77777777" w:rsidR="00245CC1" w:rsidRPr="003F38AF" w:rsidRDefault="00245CC1" w:rsidP="00245CC1">
      <w:pPr>
        <w:jc w:val="both"/>
        <w:rPr>
          <w:lang w:val="sl-SI"/>
        </w:rPr>
      </w:pPr>
      <w:r w:rsidRPr="003F38AF">
        <w:rPr>
          <w:lang w:val="sl-SI"/>
        </w:rPr>
        <w:t>kot so opredeljeni v točki 6 člena 3 Direktive 2015/849/EU, in sicer imena in priimke, datume rojstva in identifikacijske številke za DDV ali davčne identifikacijske številke. </w:t>
      </w:r>
    </w:p>
    <w:p w14:paraId="3E86B5D5" w14:textId="77777777" w:rsidR="00245CC1" w:rsidRPr="003F38AF" w:rsidRDefault="00245CC1" w:rsidP="00245CC1">
      <w:pPr>
        <w:jc w:val="both"/>
        <w:rPr>
          <w:lang w:val="sl-SI"/>
        </w:rPr>
      </w:pPr>
      <w:r w:rsidRPr="003F38AF">
        <w:rPr>
          <w:lang w:val="sl-SI"/>
        </w:rPr>
        <w:t xml:space="preserve">Izvajalec je naročniku posredoval podatke o imenu, priimku in datumu rojstva dejanskega lastnika izvajalca z izjavo, ki je bila sestavni del ponudbe. </w:t>
      </w:r>
    </w:p>
    <w:p w14:paraId="50FA87CA" w14:textId="77777777" w:rsidR="00245CC1" w:rsidRPr="003F38AF" w:rsidRDefault="00245CC1" w:rsidP="00245CC1">
      <w:pPr>
        <w:jc w:val="both"/>
        <w:rPr>
          <w:lang w:val="sl-SI"/>
        </w:rPr>
      </w:pPr>
      <w:r w:rsidRPr="003F38AF">
        <w:rPr>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3638414D" w14:textId="77777777" w:rsidR="00245CC1" w:rsidRPr="003F38AF" w:rsidRDefault="00245CC1" w:rsidP="00245CC1">
      <w:pPr>
        <w:jc w:val="both"/>
        <w:rPr>
          <w:lang w:val="sl-SI"/>
        </w:rPr>
      </w:pPr>
      <w:r w:rsidRPr="003F38AF">
        <w:rPr>
          <w:lang w:val="sl-SI"/>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naročnik dodatno zahteval. </w:t>
      </w:r>
    </w:p>
    <w:p w14:paraId="272DF68C" w14:textId="77777777" w:rsidR="00245CC1" w:rsidRPr="003F38AF" w:rsidRDefault="00245CC1" w:rsidP="00245CC1">
      <w:pPr>
        <w:jc w:val="both"/>
        <w:rPr>
          <w:lang w:val="sl-SI"/>
        </w:rPr>
      </w:pPr>
      <w:r w:rsidRPr="003F38AF">
        <w:rPr>
          <w:lang w:val="sl-SI"/>
        </w:rPr>
        <w:t>Izvajalec s podpisom pogodbe podaja soglasje za pridobivanje, obdelavo, namen obdelave, evidentiranjem in hrambo osebnih podatkov, skladno z določili tega člena pogodbe.</w:t>
      </w:r>
    </w:p>
    <w:p w14:paraId="1A7DF699" w14:textId="77777777" w:rsidR="002C5FE7" w:rsidRPr="003F38AF" w:rsidRDefault="002C5FE7" w:rsidP="00245CC1">
      <w:pPr>
        <w:jc w:val="both"/>
        <w:rPr>
          <w:lang w:val="sl-SI"/>
        </w:rPr>
      </w:pPr>
    </w:p>
    <w:p w14:paraId="370E152B" w14:textId="77777777" w:rsidR="00245CC1" w:rsidRPr="003F38AF" w:rsidRDefault="00245CC1" w:rsidP="00245CC1">
      <w:pPr>
        <w:numPr>
          <w:ilvl w:val="0"/>
          <w:numId w:val="7"/>
        </w:numPr>
        <w:jc w:val="center"/>
        <w:rPr>
          <w:lang w:val="sl-SI"/>
        </w:rPr>
      </w:pPr>
      <w:r w:rsidRPr="003F38AF">
        <w:rPr>
          <w:lang w:val="sl-SI"/>
        </w:rPr>
        <w:t>člen</w:t>
      </w:r>
    </w:p>
    <w:p w14:paraId="324ED3E3" w14:textId="77777777" w:rsidR="00245CC1" w:rsidRPr="003F38AF" w:rsidRDefault="00245CC1" w:rsidP="00245CC1">
      <w:pPr>
        <w:jc w:val="both"/>
        <w:rPr>
          <w:lang w:val="sl-SI"/>
        </w:rPr>
      </w:pPr>
      <w:r w:rsidRPr="003F38AF">
        <w:rPr>
          <w:lang w:val="sl-SI"/>
        </w:rPr>
        <w:t>Vsa dokumentacija, povezana z izvedbo projekta, mora biti hranjena na način, da zagotavlja revizijsko sled izvedbe projekta.</w:t>
      </w:r>
    </w:p>
    <w:p w14:paraId="152366F6" w14:textId="77777777" w:rsidR="00245CC1" w:rsidRPr="003F38AF" w:rsidRDefault="00245CC1" w:rsidP="00245CC1">
      <w:pPr>
        <w:jc w:val="both"/>
        <w:rPr>
          <w:lang w:val="sl-SI"/>
        </w:rPr>
      </w:pPr>
      <w:r w:rsidRPr="003F38AF">
        <w:rPr>
          <w:lang w:val="sl-SI"/>
        </w:rPr>
        <w:lastRenderedPageBreak/>
        <w:t>Informacije, ki jih revizijska sled vključuje, morajo biti takšne, da dokazujejo neoporečnost shranjene informacije. Njihov nastanek in hramba morata zagotavljati njihovo neoporečnost in uporabnost v vsem času hranjenja informacij.</w:t>
      </w:r>
    </w:p>
    <w:p w14:paraId="0A31A763" w14:textId="77777777" w:rsidR="00245CC1" w:rsidRPr="003F38AF" w:rsidRDefault="00245CC1" w:rsidP="00245CC1">
      <w:pPr>
        <w:jc w:val="both"/>
        <w:rPr>
          <w:lang w:val="sl-SI"/>
        </w:rPr>
      </w:pPr>
      <w:r w:rsidRPr="003F38AF">
        <w:rPr>
          <w:lang w:val="sl-SI"/>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2DEF4766" w14:textId="77777777" w:rsidR="00245CC1" w:rsidRPr="003F38AF" w:rsidRDefault="00245CC1" w:rsidP="00245CC1">
      <w:pPr>
        <w:jc w:val="both"/>
        <w:rPr>
          <w:lang w:val="sl-SI"/>
        </w:rPr>
      </w:pPr>
      <w:r w:rsidRPr="003F38AF">
        <w:rPr>
          <w:lang w:val="sl-SI"/>
        </w:rPr>
        <w:t>Izvajalec mora zagotoviti dostopnost do vseh dokumentov o izdatkih operacije za obdobje petih let od 31. decembra leta, v katerem je ministrstvo opravilo zadnje plačilo upravičencu, če ni drugače določeno z 82. členom Uredbe (EU) 2021/1060 oziroma predpisom, ki bi jo nadomestil.</w:t>
      </w:r>
    </w:p>
    <w:p w14:paraId="4F92E401" w14:textId="77777777" w:rsidR="00245CC1" w:rsidRPr="003F38AF" w:rsidRDefault="00245CC1" w:rsidP="00245CC1">
      <w:pPr>
        <w:jc w:val="both"/>
        <w:rPr>
          <w:lang w:val="sl-SI"/>
        </w:rPr>
      </w:pPr>
      <w:r w:rsidRPr="003F38AF">
        <w:rPr>
          <w:lang w:val="sl-SI"/>
        </w:rPr>
        <w:t>V primeru neskladja rokov veljajo določila Uredbe (EU) 2021/1060. </w:t>
      </w:r>
    </w:p>
    <w:p w14:paraId="5141CCEF" w14:textId="77777777" w:rsidR="00245CC1" w:rsidRPr="003F38AF" w:rsidRDefault="00245CC1" w:rsidP="00245CC1">
      <w:pPr>
        <w:jc w:val="both"/>
        <w:rPr>
          <w:lang w:val="sl-SI"/>
        </w:rPr>
      </w:pPr>
      <w:r w:rsidRPr="003F38AF">
        <w:rPr>
          <w:lang w:val="sl-SI"/>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645FCD1B" w14:textId="77777777" w:rsidR="00245CC1" w:rsidRPr="003F38AF" w:rsidRDefault="00245CC1" w:rsidP="00245CC1">
      <w:pPr>
        <w:jc w:val="both"/>
        <w:rPr>
          <w:lang w:val="sl-SI"/>
        </w:rPr>
      </w:pPr>
      <w:r w:rsidRPr="003F38AF">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A4C6E4F" w14:textId="77777777" w:rsidR="00245CC1" w:rsidRPr="003F38AF" w:rsidRDefault="00245CC1" w:rsidP="00245CC1">
      <w:pPr>
        <w:jc w:val="both"/>
        <w:rPr>
          <w:lang w:val="sl-SI"/>
        </w:rPr>
      </w:pPr>
      <w:r w:rsidRPr="003F38AF">
        <w:rPr>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71309CF2" w14:textId="77777777" w:rsidR="00245CC1" w:rsidRPr="003F38AF" w:rsidRDefault="00245CC1" w:rsidP="00245CC1">
      <w:pPr>
        <w:rPr>
          <w:lang w:val="sl-SI"/>
        </w:rPr>
      </w:pPr>
    </w:p>
    <w:p w14:paraId="7101DE5B" w14:textId="77777777" w:rsidR="00245CC1" w:rsidRPr="003F38AF" w:rsidRDefault="00245CC1" w:rsidP="00245CC1">
      <w:pPr>
        <w:numPr>
          <w:ilvl w:val="0"/>
          <w:numId w:val="7"/>
        </w:numPr>
        <w:jc w:val="center"/>
        <w:rPr>
          <w:lang w:val="sl-SI"/>
        </w:rPr>
      </w:pPr>
      <w:r w:rsidRPr="003F38AF">
        <w:rPr>
          <w:lang w:val="sl-SI"/>
        </w:rPr>
        <w:t>člen</w:t>
      </w:r>
    </w:p>
    <w:p w14:paraId="6FBC3F5E" w14:textId="77777777" w:rsidR="00245CC1" w:rsidRPr="003F38AF" w:rsidRDefault="00245CC1" w:rsidP="00245CC1">
      <w:pPr>
        <w:jc w:val="both"/>
        <w:rPr>
          <w:lang w:val="sl-SI"/>
        </w:rPr>
      </w:pPr>
      <w:r w:rsidRPr="003F38AF">
        <w:rPr>
          <w:lang w:val="sl-SI"/>
        </w:rPr>
        <w:t>Naročnik mora v okviru ukrepa, kamor sodi izvedba predmeta te pogodbe, upoštevati „načelo, da se ne škoduje bistveno“, kar pomeni, da se ne podpirajo ali izvajajo dejavnosti, ki bistveno škodujejo kateremukoli od šestih okoljskih ciljev v smislu 17. člena Uredbe (EU) 2020/852 v celotnem življenjskem ciklu dejavnosti.</w:t>
      </w:r>
    </w:p>
    <w:p w14:paraId="23D7F229" w14:textId="77777777" w:rsidR="00245CC1" w:rsidRPr="003F38AF" w:rsidRDefault="00245CC1" w:rsidP="00245CC1">
      <w:pPr>
        <w:jc w:val="both"/>
        <w:rPr>
          <w:lang w:val="sl-SI"/>
        </w:rPr>
      </w:pPr>
      <w:r w:rsidRPr="003F38AF">
        <w:rPr>
          <w:lang w:val="sl-SI"/>
        </w:rPr>
        <w:t>Naročnik bo upoštevanje tega načela v fazi izvajanja gradenj po tej pogodbi in tudi ves čas, ko je možen nadzor nad njo, preverjal, kjer bo to relevantno, bodisi z administrativnim preverjanjem bodisi na drug ustrezen način (npr. preverjanje na kraju samem) ter izvajalcu podal morebitna navodila, usmeritve, priporočila.</w:t>
      </w:r>
    </w:p>
    <w:p w14:paraId="2E71CFDC" w14:textId="77777777" w:rsidR="00245CC1" w:rsidRPr="003F38AF" w:rsidRDefault="00245CC1" w:rsidP="00245CC1">
      <w:pPr>
        <w:jc w:val="both"/>
        <w:rPr>
          <w:lang w:val="sl-SI"/>
        </w:rPr>
      </w:pPr>
      <w:r w:rsidRPr="003F38AF">
        <w:rPr>
          <w:lang w:val="sl-SI"/>
        </w:rPr>
        <w:t>Izvajalec je dolžan navodila, usmeritve, priporočila naročnika v zvezi z upoštevanjem predhodno navedenega načela upoštevati pri izvajanju pravic in obveznosti iz te pogodbe.</w:t>
      </w:r>
    </w:p>
    <w:p w14:paraId="56421CA7" w14:textId="77777777" w:rsidR="009F4206" w:rsidRPr="00AD7558" w:rsidRDefault="009F4206" w:rsidP="00F57C71">
      <w:pPr>
        <w:rPr>
          <w:lang w:val="sl-SI"/>
        </w:rPr>
      </w:pPr>
    </w:p>
    <w:p w14:paraId="62D591F9" w14:textId="77777777" w:rsidR="00F57C71" w:rsidRPr="00AD7558" w:rsidRDefault="00F57C71" w:rsidP="00F57C71">
      <w:pPr>
        <w:numPr>
          <w:ilvl w:val="0"/>
          <w:numId w:val="6"/>
        </w:numPr>
        <w:rPr>
          <w:b/>
          <w:bCs/>
          <w:lang w:val="sl-SI"/>
        </w:rPr>
      </w:pPr>
      <w:r w:rsidRPr="00AD7558">
        <w:rPr>
          <w:b/>
          <w:bCs/>
          <w:lang w:val="sl-SI"/>
        </w:rPr>
        <w:t>KONČNE DOLOČBE</w:t>
      </w:r>
    </w:p>
    <w:p w14:paraId="364DF245" w14:textId="77777777" w:rsidR="00F57C71" w:rsidRPr="00AD7558" w:rsidRDefault="00F57C71" w:rsidP="00F57C71">
      <w:pPr>
        <w:numPr>
          <w:ilvl w:val="0"/>
          <w:numId w:val="7"/>
        </w:numPr>
        <w:jc w:val="center"/>
        <w:rPr>
          <w:lang w:val="sl-SI"/>
        </w:rPr>
      </w:pPr>
      <w:r w:rsidRPr="00AD7558">
        <w:rPr>
          <w:lang w:val="sl-SI"/>
        </w:rPr>
        <w:t>člen</w:t>
      </w:r>
    </w:p>
    <w:p w14:paraId="644FA275" w14:textId="77777777" w:rsidR="00534F27" w:rsidRDefault="00F57C71" w:rsidP="00F57C71">
      <w:pPr>
        <w:jc w:val="both"/>
        <w:rPr>
          <w:lang w:val="sl-SI"/>
        </w:rPr>
      </w:pPr>
      <w:r w:rsidRPr="00AD7558">
        <w:rPr>
          <w:lang w:val="sl-SI"/>
        </w:rPr>
        <w:t>Pogodba se lahko spremeni ali dopolni s pisnim dodatkom, ki ga sprejmeta in podpišeta obe stranki.</w:t>
      </w:r>
    </w:p>
    <w:p w14:paraId="675421B9" w14:textId="59F67368" w:rsidR="00F57C71" w:rsidRPr="00B564F1" w:rsidRDefault="00534F27" w:rsidP="00F57C71">
      <w:pPr>
        <w:jc w:val="both"/>
        <w:rPr>
          <w:lang w:val="sl-SI"/>
        </w:rPr>
      </w:pPr>
      <w:r w:rsidRPr="00B564F1">
        <w:rPr>
          <w:lang w:val="sl-SI"/>
        </w:rPr>
        <w:t>Za spremembo skrbnikov te pogodbe zadošča pisno obvestilo ene stranke drugima strankama.</w:t>
      </w:r>
      <w:r w:rsidR="00F57C71" w:rsidRPr="00B564F1">
        <w:rPr>
          <w:lang w:val="sl-SI"/>
        </w:rPr>
        <w:t xml:space="preserve"> </w:t>
      </w:r>
    </w:p>
    <w:p w14:paraId="219E9C30" w14:textId="77777777" w:rsidR="00F57C71" w:rsidRDefault="00F57C71" w:rsidP="00F57C71">
      <w:pPr>
        <w:rPr>
          <w:lang w:val="sl-SI"/>
        </w:rPr>
      </w:pPr>
    </w:p>
    <w:p w14:paraId="2CD8EDC9" w14:textId="77777777" w:rsidR="00967275" w:rsidRPr="00AD7558" w:rsidRDefault="00967275" w:rsidP="00F57C71">
      <w:pPr>
        <w:rPr>
          <w:lang w:val="sl-SI"/>
        </w:rPr>
      </w:pPr>
    </w:p>
    <w:p w14:paraId="5CDA9914" w14:textId="77777777" w:rsidR="00F57C71" w:rsidRPr="00AD7558" w:rsidRDefault="00F57C71" w:rsidP="00F57C71">
      <w:pPr>
        <w:numPr>
          <w:ilvl w:val="0"/>
          <w:numId w:val="7"/>
        </w:numPr>
        <w:jc w:val="center"/>
        <w:rPr>
          <w:lang w:val="sl-SI"/>
        </w:rPr>
      </w:pPr>
      <w:r w:rsidRPr="00AD7558">
        <w:rPr>
          <w:lang w:val="sl-SI"/>
        </w:rPr>
        <w:lastRenderedPageBreak/>
        <w:t>člen</w:t>
      </w:r>
    </w:p>
    <w:p w14:paraId="492F8495" w14:textId="77777777" w:rsidR="00F57C71" w:rsidRPr="00AD7558" w:rsidRDefault="00F57C71" w:rsidP="00F57C71">
      <w:pPr>
        <w:jc w:val="both"/>
        <w:rPr>
          <w:lang w:val="sl-SI"/>
        </w:rPr>
      </w:pPr>
      <w:r w:rsidRPr="00AD7558">
        <w:rPr>
          <w:lang w:val="sl-SI"/>
        </w:rPr>
        <w:t>Pogodbeni stranki soglašata, da je uporaba Posebnih gradbenih uzanc izključena.</w:t>
      </w:r>
    </w:p>
    <w:p w14:paraId="3EFE2CAF" w14:textId="77777777" w:rsidR="00F57C71" w:rsidRPr="00AD7558" w:rsidRDefault="00F57C71" w:rsidP="00F57C71">
      <w:pPr>
        <w:jc w:val="both"/>
        <w:rPr>
          <w:lang w:val="sl-SI"/>
        </w:rPr>
      </w:pPr>
    </w:p>
    <w:p w14:paraId="38050646" w14:textId="77777777" w:rsidR="00F57C71" w:rsidRPr="00AD7558" w:rsidRDefault="00F57C71" w:rsidP="00F57C71">
      <w:pPr>
        <w:numPr>
          <w:ilvl w:val="0"/>
          <w:numId w:val="7"/>
        </w:numPr>
        <w:jc w:val="center"/>
        <w:rPr>
          <w:lang w:val="sl-SI"/>
        </w:rPr>
      </w:pPr>
      <w:r w:rsidRPr="00AD7558">
        <w:rPr>
          <w:lang w:val="sl-SI"/>
        </w:rPr>
        <w:t>člen</w:t>
      </w:r>
    </w:p>
    <w:p w14:paraId="2719CB01" w14:textId="6132E351" w:rsidR="001944E3" w:rsidRDefault="00F57C71" w:rsidP="00B564F1">
      <w:pPr>
        <w:jc w:val="both"/>
        <w:rPr>
          <w:lang w:val="sl-SI"/>
        </w:rPr>
      </w:pPr>
      <w:r w:rsidRPr="00AD7558">
        <w:rPr>
          <w:lang w:val="sl-SI"/>
        </w:rPr>
        <w:t>Če katerakoli od določb je ali postane neveljavna, to ne vpliva na ostale pogodbene določbe. Neveljavna določba se nadomesti z veljavno, ki mora čim bolj ustrezati namenu, ki ga je želela doseči neveljavna določba.</w:t>
      </w:r>
    </w:p>
    <w:p w14:paraId="1C774627" w14:textId="77777777" w:rsidR="00B564F1" w:rsidRPr="00AD7558" w:rsidRDefault="00B564F1" w:rsidP="00B564F1">
      <w:pPr>
        <w:jc w:val="both"/>
        <w:rPr>
          <w:lang w:val="sl-SI"/>
        </w:rPr>
      </w:pPr>
    </w:p>
    <w:p w14:paraId="7B3D8598" w14:textId="77777777" w:rsidR="00F57C71" w:rsidRPr="00AD7558" w:rsidRDefault="00F57C71" w:rsidP="00F57C71">
      <w:pPr>
        <w:numPr>
          <w:ilvl w:val="0"/>
          <w:numId w:val="7"/>
        </w:numPr>
        <w:jc w:val="center"/>
        <w:rPr>
          <w:lang w:val="sl-SI"/>
        </w:rPr>
      </w:pPr>
      <w:r w:rsidRPr="00AD7558">
        <w:rPr>
          <w:lang w:val="sl-SI"/>
        </w:rPr>
        <w:t>člen</w:t>
      </w:r>
    </w:p>
    <w:p w14:paraId="023B0984" w14:textId="77777777" w:rsidR="00F57C71" w:rsidRDefault="00F57C71" w:rsidP="00F57C71">
      <w:pPr>
        <w:jc w:val="both"/>
        <w:rPr>
          <w:lang w:val="sl-SI"/>
        </w:rPr>
      </w:pPr>
      <w:r w:rsidRPr="002D2D2E">
        <w:rPr>
          <w:lang w:val="sl-SI"/>
        </w:rPr>
        <w:t xml:space="preserve">Ta pogodba preneha veljati, če je naročnik seznanjen, da je sodišče s pravnomočno odločitvijo ugotovilo kršitev obveznosti iz drugega odstavka 3. člena </w:t>
      </w:r>
      <w:bookmarkStart w:id="246" w:name="_Hlk132299887"/>
      <w:r w:rsidRPr="002D2D2E">
        <w:rPr>
          <w:lang w:val="sl-SI"/>
        </w:rPr>
        <w:t xml:space="preserve">Zakona o javnem naročanju </w:t>
      </w:r>
      <w:bookmarkEnd w:id="246"/>
      <w:r w:rsidRPr="002D2D2E">
        <w:rPr>
          <w:lang w:val="sl-SI"/>
        </w:rPr>
        <w:t>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o javnem naročanju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937EA2" w14:textId="77777777" w:rsidR="00B564F1" w:rsidRDefault="00B564F1" w:rsidP="00F57C71">
      <w:pPr>
        <w:jc w:val="both"/>
        <w:rPr>
          <w:lang w:val="sl-SI"/>
        </w:rPr>
      </w:pPr>
    </w:p>
    <w:p w14:paraId="531A256E" w14:textId="77777777" w:rsidR="00F57C71" w:rsidRPr="00AD7558" w:rsidRDefault="00F57C71" w:rsidP="00F57C71">
      <w:pPr>
        <w:numPr>
          <w:ilvl w:val="0"/>
          <w:numId w:val="7"/>
        </w:numPr>
        <w:jc w:val="center"/>
        <w:rPr>
          <w:lang w:val="sl-SI"/>
        </w:rPr>
      </w:pPr>
      <w:r w:rsidRPr="00AD7558">
        <w:rPr>
          <w:lang w:val="sl-SI"/>
        </w:rPr>
        <w:t>člen</w:t>
      </w:r>
    </w:p>
    <w:p w14:paraId="2D1AD45D" w14:textId="77777777" w:rsidR="00F57C71" w:rsidRDefault="00F57C71" w:rsidP="00832AC3">
      <w:pPr>
        <w:jc w:val="both"/>
        <w:rPr>
          <w:lang w:val="sl-SI"/>
        </w:rPr>
      </w:pPr>
      <w:r w:rsidRPr="00AD7558">
        <w:rPr>
          <w:lang w:val="sl-SI"/>
        </w:rPr>
        <w:t>Ta pogodba je napisana v šestih (6) enakih izvodih, od katerih prejme naročnik štiri (4) izvode, izvajalec pa dva (2) izvoda.</w:t>
      </w:r>
    </w:p>
    <w:p w14:paraId="50A1F4C8" w14:textId="77777777" w:rsidR="00B564F1" w:rsidRDefault="00B564F1" w:rsidP="00832AC3">
      <w:pPr>
        <w:jc w:val="both"/>
        <w:rPr>
          <w:lang w:val="sl-SI"/>
        </w:rPr>
      </w:pPr>
    </w:p>
    <w:p w14:paraId="0A359E7C" w14:textId="77777777" w:rsidR="00967275" w:rsidRDefault="00967275" w:rsidP="00832AC3">
      <w:pPr>
        <w:jc w:val="both"/>
        <w:rPr>
          <w:lang w:val="sl-SI"/>
        </w:rPr>
      </w:pPr>
    </w:p>
    <w:p w14:paraId="6753AF04" w14:textId="77777777" w:rsidR="00B564F1" w:rsidRDefault="00B564F1" w:rsidP="00832AC3">
      <w:pPr>
        <w:jc w:val="both"/>
        <w:rPr>
          <w:lang w:val="sl-SI"/>
        </w:rPr>
      </w:pPr>
    </w:p>
    <w:p w14:paraId="074C2F79" w14:textId="77777777" w:rsidR="00832AC3" w:rsidRPr="0032581E" w:rsidRDefault="00832AC3" w:rsidP="00296576">
      <w:pPr>
        <w:numPr>
          <w:ilvl w:val="0"/>
          <w:numId w:val="7"/>
        </w:numPr>
        <w:jc w:val="center"/>
        <w:rPr>
          <w:lang w:val="sl-SI"/>
        </w:rPr>
      </w:pPr>
      <w:r w:rsidRPr="0032581E">
        <w:rPr>
          <w:lang w:val="sl-SI"/>
        </w:rPr>
        <w:lastRenderedPageBreak/>
        <w:t>člen</w:t>
      </w:r>
    </w:p>
    <w:p w14:paraId="344900B4" w14:textId="08724614" w:rsidR="00832AC3" w:rsidRPr="0032581E" w:rsidRDefault="00832AC3" w:rsidP="00832AC3">
      <w:pPr>
        <w:jc w:val="both"/>
        <w:rPr>
          <w:lang w:val="sl-SI"/>
        </w:rPr>
      </w:pPr>
      <w:r w:rsidRPr="0032581E">
        <w:rPr>
          <w:lang w:val="sl-SI"/>
        </w:rPr>
        <w:t>Pogodbene stranke se obvezujejo, da bodo storile vse kar je potrebno za izvršitev pogodbe in da bodo pri njenem izvrševanju ravnale s skrbnostjo dobrega strokovnjaka.</w:t>
      </w:r>
    </w:p>
    <w:p w14:paraId="18E61CD6" w14:textId="77777777" w:rsidR="0032581E" w:rsidRPr="0032581E" w:rsidRDefault="0032581E" w:rsidP="00832AC3">
      <w:pPr>
        <w:jc w:val="both"/>
        <w:rPr>
          <w:lang w:val="sl-SI"/>
        </w:rPr>
      </w:pPr>
    </w:p>
    <w:p w14:paraId="733E96F4" w14:textId="77777777" w:rsidR="009A6121" w:rsidRPr="0032581E" w:rsidRDefault="009A6121" w:rsidP="00296576">
      <w:pPr>
        <w:numPr>
          <w:ilvl w:val="0"/>
          <w:numId w:val="7"/>
        </w:numPr>
        <w:jc w:val="center"/>
        <w:rPr>
          <w:lang w:val="sl-SI"/>
        </w:rPr>
      </w:pPr>
      <w:r w:rsidRPr="0032581E">
        <w:rPr>
          <w:lang w:val="sl-SI"/>
        </w:rPr>
        <w:t>člen</w:t>
      </w:r>
    </w:p>
    <w:p w14:paraId="35DA7D35" w14:textId="078EB073" w:rsidR="00F179C0" w:rsidRPr="0032581E" w:rsidRDefault="00F179C0" w:rsidP="009A6121">
      <w:pPr>
        <w:jc w:val="both"/>
        <w:rPr>
          <w:lang w:val="sl-SI"/>
        </w:rPr>
      </w:pPr>
      <w:r w:rsidRPr="0032581E">
        <w:rPr>
          <w:lang w:val="sl-SI"/>
        </w:rPr>
        <w:t>Pogodba začne veljati po podpisu vseh pogodbenih strank</w:t>
      </w:r>
      <w:r w:rsidR="00B564F1" w:rsidRPr="0032581E">
        <w:rPr>
          <w:lang w:val="sl-SI"/>
        </w:rPr>
        <w:t xml:space="preserve">, </w:t>
      </w:r>
      <w:r w:rsidRPr="0032581E">
        <w:rPr>
          <w:lang w:val="sl-SI"/>
        </w:rPr>
        <w:t xml:space="preserve">pod pogojem, da </w:t>
      </w:r>
      <w:r w:rsidR="00B564F1" w:rsidRPr="0032581E">
        <w:rPr>
          <w:lang w:val="sl-SI"/>
        </w:rPr>
        <w:t xml:space="preserve">izvajalec </w:t>
      </w:r>
      <w:r w:rsidRPr="0032581E">
        <w:rPr>
          <w:lang w:val="sl-SI"/>
        </w:rPr>
        <w:t>v predpisanem roku predloži zavarovanje za dobro izvedbo pogodbenih obveznosti. Pogodba velja do izpolnitve vseh pogodbenih obveznosti.</w:t>
      </w:r>
    </w:p>
    <w:p w14:paraId="3991B8BB" w14:textId="77777777" w:rsidR="00AF4330" w:rsidRPr="007A639A" w:rsidRDefault="00AF4330" w:rsidP="00AF4330">
      <w:pPr>
        <w:spacing w:line="276" w:lineRule="auto"/>
        <w:rPr>
          <w:lang w:val="sl-SI"/>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AF4330" w:rsidRPr="007A639A" w14:paraId="3E7F5C5E" w14:textId="77777777" w:rsidTr="009770B1">
        <w:trPr>
          <w:trHeight w:val="250"/>
        </w:trPr>
        <w:tc>
          <w:tcPr>
            <w:tcW w:w="4039" w:type="dxa"/>
          </w:tcPr>
          <w:p w14:paraId="2668AF9B" w14:textId="77777777" w:rsidR="00AF4330" w:rsidRPr="007A639A" w:rsidRDefault="00AF4330" w:rsidP="009770B1">
            <w:pPr>
              <w:numPr>
                <w:ilvl w:val="12"/>
                <w:numId w:val="0"/>
              </w:numPr>
              <w:spacing w:line="256" w:lineRule="auto"/>
              <w:rPr>
                <w:rFonts w:cstheme="minorHAnsi"/>
                <w:lang w:val="sl-SI" w:eastAsia="en-US"/>
              </w:rPr>
            </w:pPr>
            <w:r w:rsidRPr="007A639A">
              <w:rPr>
                <w:rFonts w:cstheme="minorHAnsi"/>
                <w:lang w:val="sl-SI" w:eastAsia="en-US"/>
              </w:rPr>
              <w:t xml:space="preserve">V </w:t>
            </w:r>
            <w:permStart w:id="1834311238" w:edGrp="everyone"/>
            <w:r w:rsidRPr="007A639A">
              <w:rPr>
                <w:rFonts w:ascii="Calibri" w:hAnsi="Calibri" w:cs="Calibri"/>
                <w:bCs/>
                <w:iCs/>
                <w:lang w:val="sl-SI"/>
              </w:rPr>
              <w:fldChar w:fldCharType="begin">
                <w:ffData>
                  <w:name w:val="Besedilo12"/>
                  <w:enabled/>
                  <w:calcOnExit w:val="0"/>
                  <w:textInput/>
                </w:ffData>
              </w:fldChar>
            </w:r>
            <w:r w:rsidRPr="007A639A">
              <w:rPr>
                <w:rFonts w:ascii="Calibri" w:hAnsi="Calibri" w:cs="Calibri"/>
                <w:bCs/>
                <w:iCs/>
                <w:lang w:val="sl-SI"/>
              </w:rPr>
              <w:instrText xml:space="preserve"> FORMTEXT </w:instrText>
            </w:r>
            <w:r w:rsidRPr="007A639A">
              <w:rPr>
                <w:rFonts w:ascii="Calibri" w:hAnsi="Calibri" w:cs="Calibri"/>
                <w:bCs/>
                <w:iCs/>
                <w:lang w:val="sl-SI"/>
              </w:rPr>
            </w:r>
            <w:r w:rsidRPr="007A639A">
              <w:rPr>
                <w:rFonts w:ascii="Calibri" w:hAnsi="Calibri" w:cs="Calibri"/>
                <w:bCs/>
                <w:iCs/>
                <w:lang w:val="sl-SI"/>
              </w:rPr>
              <w:fldChar w:fldCharType="separate"/>
            </w:r>
            <w:r w:rsidRPr="007A639A">
              <w:rPr>
                <w:rFonts w:ascii="Calibri" w:hAnsi="Calibri" w:cs="Calibri"/>
                <w:bCs/>
                <w:iCs/>
                <w:lang w:val="sl-SI"/>
              </w:rPr>
              <w:t>     </w:t>
            </w:r>
            <w:r w:rsidRPr="007A639A">
              <w:rPr>
                <w:rFonts w:ascii="Calibri" w:hAnsi="Calibri" w:cs="Calibri"/>
                <w:bCs/>
                <w:iCs/>
                <w:lang w:val="sl-SI"/>
              </w:rPr>
              <w:fldChar w:fldCharType="end"/>
            </w:r>
            <w:permEnd w:id="1834311238"/>
            <w:r w:rsidRPr="007A639A">
              <w:rPr>
                <w:rFonts w:cstheme="minorHAnsi"/>
                <w:lang w:val="sl-SI" w:eastAsia="en-US"/>
              </w:rPr>
              <w:t xml:space="preserve">, dne </w:t>
            </w:r>
            <w:permStart w:id="153625788" w:edGrp="everyone"/>
            <w:r w:rsidRPr="007A639A">
              <w:rPr>
                <w:rFonts w:ascii="Calibri" w:hAnsi="Calibri" w:cs="Calibri"/>
                <w:bCs/>
                <w:iCs/>
                <w:lang w:val="sl-SI"/>
              </w:rPr>
              <w:fldChar w:fldCharType="begin">
                <w:ffData>
                  <w:name w:val="Besedilo12"/>
                  <w:enabled/>
                  <w:calcOnExit w:val="0"/>
                  <w:textInput/>
                </w:ffData>
              </w:fldChar>
            </w:r>
            <w:r w:rsidRPr="007A639A">
              <w:rPr>
                <w:rFonts w:ascii="Calibri" w:hAnsi="Calibri" w:cs="Calibri"/>
                <w:bCs/>
                <w:iCs/>
                <w:lang w:val="sl-SI"/>
              </w:rPr>
              <w:instrText xml:space="preserve"> FORMTEXT </w:instrText>
            </w:r>
            <w:r w:rsidRPr="007A639A">
              <w:rPr>
                <w:rFonts w:ascii="Calibri" w:hAnsi="Calibri" w:cs="Calibri"/>
                <w:bCs/>
                <w:iCs/>
                <w:lang w:val="sl-SI"/>
              </w:rPr>
            </w:r>
            <w:r w:rsidRPr="007A639A">
              <w:rPr>
                <w:rFonts w:ascii="Calibri" w:hAnsi="Calibri" w:cs="Calibri"/>
                <w:bCs/>
                <w:iCs/>
                <w:lang w:val="sl-SI"/>
              </w:rPr>
              <w:fldChar w:fldCharType="separate"/>
            </w:r>
            <w:r w:rsidRPr="007A639A">
              <w:rPr>
                <w:rFonts w:ascii="Calibri" w:hAnsi="Calibri" w:cs="Calibri"/>
                <w:bCs/>
                <w:iCs/>
                <w:lang w:val="sl-SI"/>
              </w:rPr>
              <w:t>     </w:t>
            </w:r>
            <w:r w:rsidRPr="007A639A">
              <w:rPr>
                <w:rFonts w:ascii="Calibri" w:hAnsi="Calibri" w:cs="Calibri"/>
                <w:bCs/>
                <w:iCs/>
                <w:lang w:val="sl-SI"/>
              </w:rPr>
              <w:fldChar w:fldCharType="end"/>
            </w:r>
            <w:permEnd w:id="153625788"/>
          </w:p>
        </w:tc>
        <w:tc>
          <w:tcPr>
            <w:tcW w:w="2057" w:type="dxa"/>
          </w:tcPr>
          <w:p w14:paraId="1925A6B3" w14:textId="77777777" w:rsidR="00AF4330" w:rsidRPr="007A639A" w:rsidRDefault="00AF4330" w:rsidP="009770B1">
            <w:pPr>
              <w:numPr>
                <w:ilvl w:val="12"/>
                <w:numId w:val="0"/>
              </w:numPr>
              <w:spacing w:line="256" w:lineRule="auto"/>
              <w:rPr>
                <w:rFonts w:cstheme="minorHAnsi"/>
                <w:lang w:val="sl-SI" w:eastAsia="en-US"/>
              </w:rPr>
            </w:pPr>
          </w:p>
        </w:tc>
        <w:tc>
          <w:tcPr>
            <w:tcW w:w="3688" w:type="dxa"/>
          </w:tcPr>
          <w:p w14:paraId="5478EF40" w14:textId="77777777" w:rsidR="00AF4330" w:rsidRPr="007A639A" w:rsidRDefault="00AF4330" w:rsidP="009770B1">
            <w:pPr>
              <w:numPr>
                <w:ilvl w:val="12"/>
                <w:numId w:val="0"/>
              </w:numPr>
              <w:spacing w:line="256" w:lineRule="auto"/>
              <w:rPr>
                <w:rFonts w:cstheme="minorHAnsi"/>
                <w:lang w:val="sl-SI" w:eastAsia="en-US"/>
              </w:rPr>
            </w:pPr>
            <w:r w:rsidRPr="007A639A">
              <w:rPr>
                <w:rFonts w:cstheme="minorHAnsi"/>
                <w:lang w:val="sl-SI" w:eastAsia="en-US"/>
              </w:rPr>
              <w:t xml:space="preserve">V Mariboru, dne </w:t>
            </w:r>
            <w:permStart w:id="2073981649" w:edGrp="everyone"/>
            <w:r w:rsidRPr="007A639A">
              <w:rPr>
                <w:rFonts w:ascii="Calibri" w:hAnsi="Calibri" w:cs="Calibri"/>
                <w:bCs/>
                <w:iCs/>
                <w:lang w:val="sl-SI"/>
              </w:rPr>
              <w:fldChar w:fldCharType="begin">
                <w:ffData>
                  <w:name w:val="Besedilo12"/>
                  <w:enabled/>
                  <w:calcOnExit w:val="0"/>
                  <w:textInput/>
                </w:ffData>
              </w:fldChar>
            </w:r>
            <w:r w:rsidRPr="007A639A">
              <w:rPr>
                <w:rFonts w:ascii="Calibri" w:hAnsi="Calibri" w:cs="Calibri"/>
                <w:bCs/>
                <w:iCs/>
                <w:lang w:val="sl-SI"/>
              </w:rPr>
              <w:instrText xml:space="preserve"> FORMTEXT </w:instrText>
            </w:r>
            <w:r w:rsidRPr="007A639A">
              <w:rPr>
                <w:rFonts w:ascii="Calibri" w:hAnsi="Calibri" w:cs="Calibri"/>
                <w:bCs/>
                <w:iCs/>
                <w:lang w:val="sl-SI"/>
              </w:rPr>
            </w:r>
            <w:r w:rsidRPr="007A639A">
              <w:rPr>
                <w:rFonts w:ascii="Calibri" w:hAnsi="Calibri" w:cs="Calibri"/>
                <w:bCs/>
                <w:iCs/>
                <w:lang w:val="sl-SI"/>
              </w:rPr>
              <w:fldChar w:fldCharType="separate"/>
            </w:r>
            <w:r w:rsidRPr="007A639A">
              <w:rPr>
                <w:rFonts w:ascii="Calibri" w:hAnsi="Calibri" w:cs="Calibri"/>
                <w:bCs/>
                <w:iCs/>
                <w:lang w:val="sl-SI"/>
              </w:rPr>
              <w:t>     </w:t>
            </w:r>
            <w:r w:rsidRPr="007A639A">
              <w:rPr>
                <w:rFonts w:ascii="Calibri" w:hAnsi="Calibri" w:cs="Calibri"/>
                <w:bCs/>
                <w:iCs/>
                <w:lang w:val="sl-SI"/>
              </w:rPr>
              <w:fldChar w:fldCharType="end"/>
            </w:r>
            <w:permEnd w:id="2073981649"/>
            <w:r w:rsidRPr="007A639A">
              <w:rPr>
                <w:rFonts w:cstheme="minorHAnsi"/>
                <w:lang w:val="sl-SI" w:eastAsia="en-US"/>
              </w:rPr>
              <w:t xml:space="preserve"> </w:t>
            </w:r>
          </w:p>
        </w:tc>
      </w:tr>
      <w:tr w:rsidR="00AF4330" w:rsidRPr="007A639A" w14:paraId="7490BA07" w14:textId="77777777" w:rsidTr="009770B1">
        <w:trPr>
          <w:trHeight w:val="250"/>
        </w:trPr>
        <w:tc>
          <w:tcPr>
            <w:tcW w:w="4039" w:type="dxa"/>
          </w:tcPr>
          <w:p w14:paraId="37074E20" w14:textId="77777777" w:rsidR="00AF4330" w:rsidRPr="007A639A" w:rsidRDefault="00AF4330" w:rsidP="009770B1">
            <w:pPr>
              <w:numPr>
                <w:ilvl w:val="12"/>
                <w:numId w:val="0"/>
              </w:numPr>
              <w:spacing w:line="256" w:lineRule="auto"/>
              <w:rPr>
                <w:rFonts w:cstheme="minorHAnsi"/>
                <w:b/>
                <w:lang w:val="sl-SI" w:eastAsia="en-US"/>
              </w:rPr>
            </w:pPr>
          </w:p>
        </w:tc>
        <w:tc>
          <w:tcPr>
            <w:tcW w:w="2057" w:type="dxa"/>
          </w:tcPr>
          <w:p w14:paraId="2E4D0282" w14:textId="77777777" w:rsidR="00AF4330" w:rsidRPr="007A639A" w:rsidRDefault="00AF4330" w:rsidP="009770B1">
            <w:pPr>
              <w:numPr>
                <w:ilvl w:val="12"/>
                <w:numId w:val="0"/>
              </w:numPr>
              <w:spacing w:line="256" w:lineRule="auto"/>
              <w:rPr>
                <w:rFonts w:cstheme="minorHAnsi"/>
                <w:lang w:val="sl-SI" w:eastAsia="en-US"/>
              </w:rPr>
            </w:pPr>
          </w:p>
        </w:tc>
        <w:tc>
          <w:tcPr>
            <w:tcW w:w="3688" w:type="dxa"/>
          </w:tcPr>
          <w:p w14:paraId="5B6609BF" w14:textId="77777777" w:rsidR="00AF4330" w:rsidRPr="007A639A" w:rsidRDefault="00AF4330" w:rsidP="009770B1">
            <w:pPr>
              <w:numPr>
                <w:ilvl w:val="12"/>
                <w:numId w:val="0"/>
              </w:numPr>
              <w:spacing w:line="256" w:lineRule="auto"/>
              <w:rPr>
                <w:rFonts w:cstheme="minorHAnsi"/>
                <w:b/>
                <w:lang w:val="sl-SI" w:eastAsia="en-US"/>
              </w:rPr>
            </w:pPr>
          </w:p>
        </w:tc>
      </w:tr>
      <w:tr w:rsidR="00AF4330" w:rsidRPr="007A639A" w14:paraId="498D6F67" w14:textId="77777777" w:rsidTr="009770B1">
        <w:trPr>
          <w:trHeight w:val="1753"/>
        </w:trPr>
        <w:tc>
          <w:tcPr>
            <w:tcW w:w="4039" w:type="dxa"/>
          </w:tcPr>
          <w:p w14:paraId="6F3D8FFB" w14:textId="77777777" w:rsidR="00AF4330" w:rsidRPr="007A639A" w:rsidRDefault="00AF4330" w:rsidP="009770B1">
            <w:pPr>
              <w:pStyle w:val="Brezrazmikov"/>
              <w:spacing w:line="256" w:lineRule="auto"/>
              <w:rPr>
                <w:rFonts w:cstheme="minorHAnsi"/>
                <w:b/>
                <w:bCs/>
                <w:lang w:val="sl-SI"/>
              </w:rPr>
            </w:pPr>
            <w:r w:rsidRPr="007A639A">
              <w:rPr>
                <w:rFonts w:cstheme="minorHAnsi"/>
                <w:b/>
                <w:bCs/>
                <w:lang w:val="sl-SI"/>
              </w:rPr>
              <w:t>Izvajalec:</w:t>
            </w:r>
          </w:p>
          <w:permStart w:id="1824407965" w:edGrp="everyone"/>
          <w:p w14:paraId="27C990B0" w14:textId="77777777" w:rsidR="00AF4330" w:rsidRPr="007A639A" w:rsidRDefault="00AF4330" w:rsidP="009770B1">
            <w:pPr>
              <w:pStyle w:val="Brezrazmikov"/>
              <w:spacing w:line="256" w:lineRule="auto"/>
              <w:rPr>
                <w:rFonts w:cstheme="minorHAnsi"/>
                <w:lang w:val="sl-SI"/>
              </w:rPr>
            </w:pPr>
            <w:r w:rsidRPr="007A639A">
              <w:rPr>
                <w:rFonts w:cs="Calibri"/>
                <w:bCs/>
                <w:iCs/>
                <w:lang w:val="sl-SI"/>
              </w:rPr>
              <w:fldChar w:fldCharType="begin">
                <w:ffData>
                  <w:name w:val="Besedilo12"/>
                  <w:enabled/>
                  <w:calcOnExit w:val="0"/>
                  <w:textInput/>
                </w:ffData>
              </w:fldChar>
            </w:r>
            <w:r w:rsidRPr="007A639A">
              <w:rPr>
                <w:rFonts w:cs="Calibri"/>
                <w:bCs/>
                <w:iCs/>
                <w:lang w:val="sl-SI"/>
              </w:rPr>
              <w:instrText xml:space="preserve"> FORMTEXT </w:instrText>
            </w:r>
            <w:r w:rsidRPr="007A639A">
              <w:rPr>
                <w:rFonts w:cs="Calibri"/>
                <w:bCs/>
                <w:iCs/>
                <w:lang w:val="sl-SI"/>
              </w:rPr>
            </w:r>
            <w:r w:rsidRPr="007A639A">
              <w:rPr>
                <w:rFonts w:cs="Calibri"/>
                <w:bCs/>
                <w:iCs/>
                <w:lang w:val="sl-SI"/>
              </w:rPr>
              <w:fldChar w:fldCharType="separate"/>
            </w:r>
            <w:r w:rsidRPr="007A639A">
              <w:rPr>
                <w:rFonts w:cs="Calibri"/>
                <w:bCs/>
                <w:iCs/>
                <w:lang w:val="sl-SI"/>
              </w:rPr>
              <w:t>     </w:t>
            </w:r>
            <w:r w:rsidRPr="007A639A">
              <w:rPr>
                <w:rFonts w:cs="Calibri"/>
                <w:bCs/>
                <w:iCs/>
                <w:lang w:val="sl-SI"/>
              </w:rPr>
              <w:fldChar w:fldCharType="end"/>
            </w:r>
            <w:permEnd w:id="1824407965"/>
          </w:p>
          <w:p w14:paraId="7AC07731"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Direktor(ica) / Prokurist(ka)</w:t>
            </w:r>
          </w:p>
          <w:permStart w:id="1006074062" w:edGrp="everyone"/>
          <w:p w14:paraId="44A9890A" w14:textId="77777777" w:rsidR="00AF4330" w:rsidRPr="007A639A" w:rsidRDefault="00AF4330" w:rsidP="009770B1">
            <w:pPr>
              <w:numPr>
                <w:ilvl w:val="12"/>
                <w:numId w:val="0"/>
              </w:numPr>
              <w:spacing w:line="256" w:lineRule="auto"/>
              <w:rPr>
                <w:rFonts w:cstheme="minorHAnsi"/>
                <w:lang w:val="sl-SI" w:eastAsia="en-US"/>
              </w:rPr>
            </w:pPr>
            <w:r w:rsidRPr="007A639A">
              <w:rPr>
                <w:rFonts w:ascii="Calibri" w:hAnsi="Calibri" w:cs="Calibri"/>
                <w:bCs/>
                <w:iCs/>
                <w:lang w:val="sl-SI"/>
              </w:rPr>
              <w:fldChar w:fldCharType="begin">
                <w:ffData>
                  <w:name w:val="Besedilo12"/>
                  <w:enabled/>
                  <w:calcOnExit w:val="0"/>
                  <w:textInput/>
                </w:ffData>
              </w:fldChar>
            </w:r>
            <w:r w:rsidRPr="007A639A">
              <w:rPr>
                <w:rFonts w:ascii="Calibri" w:hAnsi="Calibri" w:cs="Calibri"/>
                <w:bCs/>
                <w:iCs/>
                <w:lang w:val="sl-SI"/>
              </w:rPr>
              <w:instrText xml:space="preserve"> FORMTEXT </w:instrText>
            </w:r>
            <w:r w:rsidRPr="007A639A">
              <w:rPr>
                <w:rFonts w:ascii="Calibri" w:hAnsi="Calibri" w:cs="Calibri"/>
                <w:bCs/>
                <w:iCs/>
                <w:lang w:val="sl-SI"/>
              </w:rPr>
            </w:r>
            <w:r w:rsidRPr="007A639A">
              <w:rPr>
                <w:rFonts w:ascii="Calibri" w:hAnsi="Calibri" w:cs="Calibri"/>
                <w:bCs/>
                <w:iCs/>
                <w:lang w:val="sl-SI"/>
              </w:rPr>
              <w:fldChar w:fldCharType="separate"/>
            </w:r>
            <w:r w:rsidRPr="007A639A">
              <w:rPr>
                <w:rFonts w:ascii="Calibri" w:hAnsi="Calibri" w:cs="Calibri"/>
                <w:bCs/>
                <w:iCs/>
                <w:lang w:val="sl-SI"/>
              </w:rPr>
              <w:t>     </w:t>
            </w:r>
            <w:r w:rsidRPr="007A639A">
              <w:rPr>
                <w:rFonts w:ascii="Calibri" w:hAnsi="Calibri" w:cs="Calibri"/>
                <w:bCs/>
                <w:iCs/>
                <w:lang w:val="sl-SI"/>
              </w:rPr>
              <w:fldChar w:fldCharType="end"/>
            </w:r>
            <w:permEnd w:id="1006074062"/>
          </w:p>
          <w:p w14:paraId="36FB1063" w14:textId="77777777" w:rsidR="00AF4330" w:rsidRPr="007A639A" w:rsidRDefault="00AF4330" w:rsidP="009770B1">
            <w:pPr>
              <w:numPr>
                <w:ilvl w:val="12"/>
                <w:numId w:val="0"/>
              </w:numPr>
              <w:spacing w:line="256" w:lineRule="auto"/>
              <w:rPr>
                <w:rFonts w:cstheme="minorHAnsi"/>
                <w:b/>
                <w:lang w:val="sl-SI" w:eastAsia="en-US"/>
              </w:rPr>
            </w:pPr>
          </w:p>
        </w:tc>
        <w:tc>
          <w:tcPr>
            <w:tcW w:w="2057" w:type="dxa"/>
          </w:tcPr>
          <w:p w14:paraId="58B071F1" w14:textId="77777777" w:rsidR="00AF4330" w:rsidRPr="007A639A" w:rsidRDefault="00AF4330" w:rsidP="009770B1">
            <w:pPr>
              <w:numPr>
                <w:ilvl w:val="12"/>
                <w:numId w:val="0"/>
              </w:numPr>
              <w:spacing w:line="256" w:lineRule="auto"/>
              <w:rPr>
                <w:rFonts w:cstheme="minorHAnsi"/>
                <w:lang w:val="sl-SI" w:eastAsia="en-US"/>
              </w:rPr>
            </w:pPr>
          </w:p>
        </w:tc>
        <w:tc>
          <w:tcPr>
            <w:tcW w:w="3688" w:type="dxa"/>
          </w:tcPr>
          <w:p w14:paraId="04100B70" w14:textId="77777777" w:rsidR="00AF4330" w:rsidRPr="007A639A" w:rsidRDefault="00AF4330" w:rsidP="009770B1">
            <w:pPr>
              <w:pStyle w:val="Brezrazmikov"/>
              <w:spacing w:line="256" w:lineRule="auto"/>
              <w:rPr>
                <w:rFonts w:cstheme="minorHAnsi"/>
                <w:b/>
                <w:bCs/>
                <w:lang w:val="sl-SI"/>
              </w:rPr>
            </w:pPr>
            <w:r w:rsidRPr="007A639A">
              <w:rPr>
                <w:rFonts w:cstheme="minorHAnsi"/>
                <w:b/>
                <w:bCs/>
                <w:lang w:val="sl-SI"/>
              </w:rPr>
              <w:t>Naročnik:</w:t>
            </w:r>
          </w:p>
          <w:p w14:paraId="769375D7"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Univerza v Mariboru</w:t>
            </w:r>
          </w:p>
          <w:p w14:paraId="121CB51D" w14:textId="77777777" w:rsidR="00AF4330" w:rsidRPr="007A639A" w:rsidRDefault="00AF4330" w:rsidP="009770B1">
            <w:pPr>
              <w:pStyle w:val="Brezrazmikov"/>
              <w:spacing w:line="256" w:lineRule="auto"/>
              <w:rPr>
                <w:rFonts w:cstheme="minorHAnsi"/>
                <w:lang w:val="sl-SI"/>
              </w:rPr>
            </w:pPr>
          </w:p>
          <w:p w14:paraId="725CE4AF"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Rektor</w:t>
            </w:r>
          </w:p>
          <w:p w14:paraId="70BE14E4"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prof. dr. Zdravko Kačič</w:t>
            </w:r>
          </w:p>
          <w:p w14:paraId="473470D4" w14:textId="77777777" w:rsidR="00AF4330" w:rsidRPr="007A639A" w:rsidRDefault="00AF4330" w:rsidP="009770B1">
            <w:pPr>
              <w:pStyle w:val="Brezrazmikov"/>
              <w:spacing w:line="256" w:lineRule="auto"/>
              <w:rPr>
                <w:rFonts w:cstheme="minorHAnsi"/>
                <w:lang w:val="sl-SI"/>
              </w:rPr>
            </w:pPr>
          </w:p>
          <w:p w14:paraId="41D9548D"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___________________</w:t>
            </w:r>
          </w:p>
        </w:tc>
      </w:tr>
      <w:tr w:rsidR="00AF4330" w:rsidRPr="007F65BA" w14:paraId="0B181857" w14:textId="77777777" w:rsidTr="009770B1">
        <w:trPr>
          <w:trHeight w:val="2002"/>
        </w:trPr>
        <w:tc>
          <w:tcPr>
            <w:tcW w:w="4039" w:type="dxa"/>
          </w:tcPr>
          <w:p w14:paraId="51F79583" w14:textId="77777777" w:rsidR="00AF4330" w:rsidRPr="007A639A" w:rsidRDefault="00AF4330" w:rsidP="009770B1">
            <w:pPr>
              <w:pStyle w:val="Brezrazmikov"/>
              <w:spacing w:line="256" w:lineRule="auto"/>
              <w:rPr>
                <w:rFonts w:cstheme="minorHAnsi"/>
                <w:lang w:val="sl-SI"/>
              </w:rPr>
            </w:pPr>
          </w:p>
        </w:tc>
        <w:tc>
          <w:tcPr>
            <w:tcW w:w="2057" w:type="dxa"/>
          </w:tcPr>
          <w:p w14:paraId="222FAD4A" w14:textId="77777777" w:rsidR="00AF4330" w:rsidRPr="007A639A" w:rsidRDefault="00AF4330" w:rsidP="009770B1">
            <w:pPr>
              <w:numPr>
                <w:ilvl w:val="12"/>
                <w:numId w:val="0"/>
              </w:numPr>
              <w:spacing w:line="256" w:lineRule="auto"/>
              <w:rPr>
                <w:rFonts w:cstheme="minorHAnsi"/>
                <w:lang w:val="sl-SI" w:eastAsia="en-US"/>
              </w:rPr>
            </w:pPr>
          </w:p>
        </w:tc>
        <w:tc>
          <w:tcPr>
            <w:tcW w:w="3688" w:type="dxa"/>
          </w:tcPr>
          <w:p w14:paraId="1A17BC89" w14:textId="77777777" w:rsidR="00AF4330" w:rsidRPr="007A639A" w:rsidRDefault="00AF4330" w:rsidP="009770B1">
            <w:pPr>
              <w:pStyle w:val="Brezrazmikov"/>
              <w:spacing w:line="256" w:lineRule="auto"/>
              <w:rPr>
                <w:rFonts w:eastAsia="Times New Roman" w:cs="Tahoma"/>
                <w:b/>
                <w:bCs/>
                <w:lang w:val="sl-SI"/>
              </w:rPr>
            </w:pPr>
          </w:p>
          <w:p w14:paraId="1BA8A6A5" w14:textId="4FD3DCE1" w:rsidR="00AF4330" w:rsidRPr="002C5FE7" w:rsidRDefault="00AF4330" w:rsidP="009770B1">
            <w:pPr>
              <w:pStyle w:val="Brezrazmikov"/>
              <w:spacing w:line="256" w:lineRule="auto"/>
              <w:rPr>
                <w:rFonts w:eastAsia="Times New Roman" w:cs="Tahoma"/>
                <w:b/>
                <w:bCs/>
                <w:lang w:val="sl-SI"/>
              </w:rPr>
            </w:pPr>
            <w:r w:rsidRPr="002C5FE7">
              <w:rPr>
                <w:rFonts w:eastAsia="Times New Roman" w:cs="Tahoma"/>
                <w:b/>
                <w:bCs/>
                <w:lang w:val="sl-SI"/>
              </w:rPr>
              <w:t>Uporabnik</w:t>
            </w:r>
            <w:r w:rsidR="0005426E" w:rsidRPr="002C5FE7">
              <w:rPr>
                <w:rFonts w:eastAsia="Times New Roman" w:cs="Tahoma"/>
                <w:b/>
                <w:bCs/>
                <w:lang w:val="sl-SI"/>
              </w:rPr>
              <w:t xml:space="preserve"> in plačnik</w:t>
            </w:r>
            <w:r w:rsidRPr="002C5FE7">
              <w:rPr>
                <w:rFonts w:eastAsia="Times New Roman" w:cs="Tahoma"/>
                <w:b/>
                <w:bCs/>
                <w:lang w:val="sl-SI"/>
              </w:rPr>
              <w:t>:</w:t>
            </w:r>
          </w:p>
          <w:p w14:paraId="300DB75F" w14:textId="77777777" w:rsidR="00AF4330" w:rsidRPr="007A639A" w:rsidRDefault="00AF4330" w:rsidP="009770B1">
            <w:pPr>
              <w:numPr>
                <w:ilvl w:val="12"/>
                <w:numId w:val="0"/>
              </w:numPr>
              <w:rPr>
                <w:rFonts w:cstheme="minorHAnsi"/>
                <w:i/>
                <w:lang w:val="sl-SI"/>
              </w:rPr>
            </w:pPr>
            <w:r w:rsidRPr="007A639A">
              <w:rPr>
                <w:rFonts w:cstheme="minorHAnsi"/>
                <w:lang w:val="sl-SI"/>
              </w:rPr>
              <w:t>Univerza v Mariboru</w:t>
            </w:r>
          </w:p>
          <w:p w14:paraId="5CF55CCA" w14:textId="27A89762" w:rsidR="00AF4330" w:rsidRDefault="001357B4" w:rsidP="009770B1">
            <w:pPr>
              <w:pStyle w:val="Brezrazmikov"/>
              <w:spacing w:line="256" w:lineRule="auto"/>
              <w:rPr>
                <w:rFonts w:eastAsia="Times New Roman" w:cs="Tahoma"/>
                <w:lang w:val="sl-SI"/>
              </w:rPr>
            </w:pPr>
            <w:r w:rsidRPr="001357B4">
              <w:rPr>
                <w:rFonts w:eastAsia="Times New Roman" w:cs="Tahoma"/>
                <w:lang w:val="sl-SI"/>
              </w:rPr>
              <w:t>Fakulteta za logistiko</w:t>
            </w:r>
          </w:p>
          <w:p w14:paraId="4DD85107" w14:textId="77777777" w:rsidR="001357B4" w:rsidRPr="007A639A" w:rsidRDefault="001357B4" w:rsidP="009770B1">
            <w:pPr>
              <w:pStyle w:val="Brezrazmikov"/>
              <w:spacing w:line="256" w:lineRule="auto"/>
              <w:rPr>
                <w:rFonts w:eastAsia="Times New Roman" w:cs="Tahoma"/>
                <w:lang w:val="sl-SI"/>
              </w:rPr>
            </w:pPr>
          </w:p>
          <w:p w14:paraId="4BF591BD" w14:textId="0D874374" w:rsidR="00AF4330" w:rsidRPr="007A639A" w:rsidRDefault="00E75302" w:rsidP="009770B1">
            <w:pPr>
              <w:pStyle w:val="Brezrazmikov"/>
              <w:spacing w:line="256" w:lineRule="auto"/>
              <w:rPr>
                <w:rFonts w:eastAsia="Times New Roman" w:cs="Tahoma"/>
                <w:lang w:val="sl-SI"/>
              </w:rPr>
            </w:pPr>
            <w:r>
              <w:rPr>
                <w:rFonts w:eastAsia="Times New Roman" w:cs="Tahoma"/>
                <w:lang w:val="sl-SI"/>
              </w:rPr>
              <w:t>dekan</w:t>
            </w:r>
          </w:p>
          <w:p w14:paraId="37DCEE1E" w14:textId="7BB7CA39" w:rsidR="00AF4330" w:rsidRDefault="00E75302" w:rsidP="009770B1">
            <w:pPr>
              <w:pStyle w:val="Brezrazmikov"/>
              <w:spacing w:line="256" w:lineRule="auto"/>
              <w:rPr>
                <w:lang w:val="sl-SI"/>
              </w:rPr>
            </w:pPr>
            <w:r w:rsidRPr="00E75302">
              <w:rPr>
                <w:lang w:val="sl-SI"/>
              </w:rPr>
              <w:t>prof. dr. Tomaž Kramberger</w:t>
            </w:r>
          </w:p>
          <w:p w14:paraId="2AACDDE6" w14:textId="77777777" w:rsidR="00E75302" w:rsidRPr="007A639A" w:rsidRDefault="00E75302" w:rsidP="009770B1">
            <w:pPr>
              <w:pStyle w:val="Brezrazmikov"/>
              <w:spacing w:line="256" w:lineRule="auto"/>
              <w:rPr>
                <w:rFonts w:cstheme="minorHAnsi"/>
                <w:lang w:val="sl-SI"/>
              </w:rPr>
            </w:pPr>
          </w:p>
          <w:p w14:paraId="31A7BD5B" w14:textId="77777777" w:rsidR="00AF4330" w:rsidRPr="007A639A" w:rsidRDefault="00AF4330" w:rsidP="009770B1">
            <w:pPr>
              <w:pStyle w:val="Brezrazmikov"/>
              <w:spacing w:line="256" w:lineRule="auto"/>
              <w:rPr>
                <w:rFonts w:cstheme="minorHAnsi"/>
                <w:lang w:val="sl-SI"/>
              </w:rPr>
            </w:pPr>
            <w:r w:rsidRPr="007A639A">
              <w:rPr>
                <w:rFonts w:cstheme="minorHAnsi"/>
                <w:lang w:val="sl-SI"/>
              </w:rPr>
              <w:t>_________________________</w:t>
            </w:r>
          </w:p>
        </w:tc>
      </w:tr>
    </w:tbl>
    <w:p w14:paraId="4053A6DB" w14:textId="77777777" w:rsidR="009F4206" w:rsidRDefault="009F4206" w:rsidP="00F57C71">
      <w:pPr>
        <w:jc w:val="center"/>
        <w:rPr>
          <w:b/>
          <w:bCs/>
          <w:sz w:val="28"/>
          <w:lang w:val="sl-SI"/>
        </w:rPr>
      </w:pPr>
    </w:p>
    <w:p w14:paraId="27BB3CB5" w14:textId="77777777" w:rsidR="002E365F" w:rsidRDefault="002E365F">
      <w:pPr>
        <w:rPr>
          <w:b/>
          <w:bCs/>
          <w:sz w:val="28"/>
          <w:lang w:val="sl-SI"/>
        </w:rPr>
      </w:pPr>
      <w:r>
        <w:rPr>
          <w:b/>
          <w:bCs/>
          <w:sz w:val="28"/>
          <w:lang w:val="sl-SI"/>
        </w:rPr>
        <w:br w:type="page"/>
      </w:r>
    </w:p>
    <w:p w14:paraId="0254AECA" w14:textId="18A90897" w:rsidR="00F57C71" w:rsidRPr="00AD7558" w:rsidRDefault="00F57C71" w:rsidP="00F57C71">
      <w:pPr>
        <w:jc w:val="center"/>
        <w:rPr>
          <w:b/>
          <w:bCs/>
          <w:sz w:val="28"/>
          <w:lang w:val="sl-SI"/>
        </w:rPr>
      </w:pPr>
      <w:r w:rsidRPr="00AD7558">
        <w:rPr>
          <w:b/>
          <w:bCs/>
          <w:sz w:val="28"/>
          <w:lang w:val="sl-SI"/>
        </w:rPr>
        <w:lastRenderedPageBreak/>
        <w:t>SPLOŠNI POGOJI POGODBE</w:t>
      </w:r>
    </w:p>
    <w:p w14:paraId="05C23E5F" w14:textId="476F6880" w:rsidR="00F57C71" w:rsidRPr="00AD7558" w:rsidRDefault="00F57C71" w:rsidP="00F57C71">
      <w:pPr>
        <w:jc w:val="both"/>
        <w:rPr>
          <w:lang w:val="sl-SI"/>
        </w:rPr>
      </w:pPr>
      <w:r w:rsidRPr="00AD7558">
        <w:rPr>
          <w:lang w:val="sl-SI"/>
        </w:rPr>
        <w:t xml:space="preserve">Dela, ki so </w:t>
      </w:r>
      <w:r w:rsidR="00C871FE">
        <w:rPr>
          <w:lang w:val="sl-SI"/>
        </w:rPr>
        <w:t xml:space="preserve">predmet </w:t>
      </w:r>
      <w:r w:rsidR="007723B9" w:rsidRPr="007723B9">
        <w:rPr>
          <w:lang w:val="sl-SI"/>
        </w:rPr>
        <w:t>dokumentacij</w:t>
      </w:r>
      <w:r w:rsidR="00C871FE">
        <w:rPr>
          <w:lang w:val="sl-SI"/>
        </w:rPr>
        <w:t>e</w:t>
      </w:r>
      <w:r w:rsidR="007723B9" w:rsidRPr="007723B9">
        <w:rPr>
          <w:lang w:val="sl-SI"/>
        </w:rPr>
        <w:t xml:space="preserve"> v zvezi z oddajo </w:t>
      </w:r>
      <w:r w:rsidR="00C871FE" w:rsidRPr="002C5FE7">
        <w:rPr>
          <w:lang w:val="sl-SI"/>
        </w:rPr>
        <w:t xml:space="preserve">predmetnega </w:t>
      </w:r>
      <w:r w:rsidR="007723B9" w:rsidRPr="007723B9">
        <w:rPr>
          <w:lang w:val="sl-SI"/>
        </w:rPr>
        <w:t>javnega naročila</w:t>
      </w:r>
      <w:r w:rsidRPr="00AD7558">
        <w:rPr>
          <w:lang w:val="sl-SI"/>
        </w:rPr>
        <w:t xml:space="preserve">, morajo biti izvedena skladno s tehničnimi specifikacijami iz dokumentacije </w:t>
      </w:r>
      <w:r w:rsidR="005A49F7" w:rsidRPr="007723B9">
        <w:rPr>
          <w:lang w:val="sl-SI"/>
        </w:rPr>
        <w:t>v zvezi z oddajo javnega naročila</w:t>
      </w:r>
      <w:r w:rsidR="005A49F7" w:rsidRPr="00AD7558">
        <w:rPr>
          <w:lang w:val="sl-SI"/>
        </w:rPr>
        <w:t xml:space="preserve"> </w:t>
      </w:r>
      <w:r w:rsidRPr="00AD7558">
        <w:rPr>
          <w:lang w:val="sl-SI"/>
        </w:rPr>
        <w:t xml:space="preserve">in pogoji pogodb za obratno opremo, projektiranje in graditev za elektrotehnično in strojno obratno opremo in za gradbena in inženirska dela, ki jih načrtuje izvajalec, zajetimi v Rumeni knjigi, prva izdaja 1999, ki jih je izdalo: </w:t>
      </w:r>
    </w:p>
    <w:p w14:paraId="07DF84D4" w14:textId="77777777" w:rsidR="00F57C71" w:rsidRPr="00AD7558" w:rsidRDefault="00F57C71" w:rsidP="00F57C71">
      <w:pPr>
        <w:jc w:val="both"/>
        <w:rPr>
          <w:lang w:val="sl-SI"/>
        </w:rPr>
      </w:pPr>
      <w:r w:rsidRPr="00AD7558">
        <w:rPr>
          <w:lang w:val="sl-SI"/>
        </w:rPr>
        <w:t>Fédération Internationale Des Ingénieurs Conseils  (FIDIC)</w:t>
      </w:r>
    </w:p>
    <w:p w14:paraId="24F779F9" w14:textId="77777777" w:rsidR="00F57C71" w:rsidRPr="00AD7558" w:rsidRDefault="00F57C71" w:rsidP="00F57C71">
      <w:pPr>
        <w:jc w:val="both"/>
        <w:rPr>
          <w:lang w:val="sl-SI"/>
        </w:rPr>
      </w:pPr>
      <w:r w:rsidRPr="00AD7558">
        <w:rPr>
          <w:lang w:val="sl-SI"/>
        </w:rPr>
        <w:t>P.O. Box 86</w:t>
      </w:r>
    </w:p>
    <w:p w14:paraId="450EFC2F" w14:textId="77777777" w:rsidR="00F57C71" w:rsidRPr="00AD7558" w:rsidRDefault="00F57C71" w:rsidP="00F57C71">
      <w:pPr>
        <w:jc w:val="both"/>
        <w:rPr>
          <w:lang w:val="sl-SI"/>
        </w:rPr>
      </w:pPr>
      <w:r w:rsidRPr="00AD7558">
        <w:rPr>
          <w:lang w:val="sl-SI"/>
        </w:rPr>
        <w:t>CH- 1000 Lausanne 12</w:t>
      </w:r>
    </w:p>
    <w:p w14:paraId="6AED68E5" w14:textId="77777777" w:rsidR="00F57C71" w:rsidRPr="00AD7558" w:rsidRDefault="00F57C71" w:rsidP="00F57C71">
      <w:pPr>
        <w:jc w:val="both"/>
        <w:rPr>
          <w:lang w:val="sl-SI"/>
        </w:rPr>
      </w:pPr>
      <w:r w:rsidRPr="00AD7558">
        <w:rPr>
          <w:lang w:val="sl-SI"/>
        </w:rPr>
        <w:t>Švica</w:t>
      </w:r>
    </w:p>
    <w:p w14:paraId="30DE0085" w14:textId="77777777" w:rsidR="00F57C71" w:rsidRPr="00AD7558" w:rsidRDefault="00F57C71" w:rsidP="00F57C71">
      <w:pPr>
        <w:jc w:val="both"/>
        <w:rPr>
          <w:lang w:val="sl-SI"/>
        </w:rPr>
      </w:pPr>
      <w:r w:rsidRPr="00AD7558">
        <w:rPr>
          <w:lang w:val="sl-SI"/>
        </w:rPr>
        <w:t>Tel: + 41 21 654 44 11</w:t>
      </w:r>
    </w:p>
    <w:p w14:paraId="4FC6B460" w14:textId="77777777" w:rsidR="00F57C71" w:rsidRPr="00AD7558" w:rsidRDefault="00F57C71" w:rsidP="00F57C71">
      <w:pPr>
        <w:jc w:val="both"/>
        <w:rPr>
          <w:lang w:val="sl-SI"/>
        </w:rPr>
      </w:pPr>
      <w:r w:rsidRPr="00AD7558">
        <w:rPr>
          <w:lang w:val="sl-SI"/>
        </w:rPr>
        <w:t>Fax: + 41 21 653 54 32</w:t>
      </w:r>
    </w:p>
    <w:p w14:paraId="15029A59" w14:textId="77777777" w:rsidR="00F57C71" w:rsidRPr="00AD7558" w:rsidRDefault="00F57C71" w:rsidP="00F57C71">
      <w:pPr>
        <w:jc w:val="both"/>
        <w:rPr>
          <w:lang w:val="sl-SI"/>
        </w:rPr>
      </w:pPr>
      <w:r w:rsidRPr="00AD7558">
        <w:rPr>
          <w:lang w:val="sl-SI"/>
        </w:rPr>
        <w:t>e-pošta: fidic@pobox.com</w:t>
      </w:r>
    </w:p>
    <w:p w14:paraId="1FE80926" w14:textId="77777777" w:rsidR="00F57C71" w:rsidRPr="00AD7558" w:rsidRDefault="00F57C71" w:rsidP="00F57C71">
      <w:pPr>
        <w:jc w:val="both"/>
        <w:rPr>
          <w:lang w:val="sl-SI"/>
        </w:rPr>
      </w:pPr>
      <w:r w:rsidRPr="00AD7558">
        <w:rPr>
          <w:lang w:val="sl-SI"/>
        </w:rPr>
        <w:t>http://www.fidic.org</w:t>
      </w:r>
    </w:p>
    <w:p w14:paraId="23B3AEDA" w14:textId="77777777" w:rsidR="00F57C71" w:rsidRPr="00AD7558" w:rsidRDefault="00F57C71" w:rsidP="00F57C71">
      <w:pPr>
        <w:jc w:val="both"/>
        <w:rPr>
          <w:lang w:val="sl-SI"/>
        </w:rPr>
      </w:pPr>
    </w:p>
    <w:p w14:paraId="3F47B5F1" w14:textId="65C67228" w:rsidR="00F57C71" w:rsidRPr="00AD7558" w:rsidRDefault="00F57C71" w:rsidP="00F57C71">
      <w:pPr>
        <w:jc w:val="both"/>
        <w:rPr>
          <w:lang w:val="sl-SI"/>
        </w:rPr>
      </w:pPr>
      <w:r w:rsidRPr="00AD7558">
        <w:rPr>
          <w:lang w:val="sl-SI"/>
        </w:rPr>
        <w:t>Slovenski prevod FIDIC pogodb izdaja Gospodarska zbornica Slovenije, Dimičeva 13, 1504 Ljubljana</w:t>
      </w:r>
      <w:r w:rsidR="00BA52A2">
        <w:rPr>
          <w:lang w:val="sl-SI"/>
        </w:rPr>
        <w:t>.</w:t>
      </w:r>
    </w:p>
    <w:p w14:paraId="3D1BA2BC" w14:textId="77777777" w:rsidR="00F57C71" w:rsidRPr="00AD7558" w:rsidRDefault="00F57C71" w:rsidP="00F57C71">
      <w:pPr>
        <w:jc w:val="both"/>
        <w:rPr>
          <w:lang w:val="sl-SI"/>
        </w:rPr>
      </w:pPr>
      <w:r w:rsidRPr="00AD7558">
        <w:rPr>
          <w:lang w:val="sl-SI"/>
        </w:rPr>
        <w:t xml:space="preserve">Posebni pogoji dopolnjujejo in dodajajo posebna pogodbena določila vzorcu pogodbe za izvajalca. </w:t>
      </w:r>
    </w:p>
    <w:p w14:paraId="683EEB5F" w14:textId="30006C4E" w:rsidR="00F57C71" w:rsidRPr="00AD7558" w:rsidRDefault="00F57C71" w:rsidP="00F57C71">
      <w:pPr>
        <w:jc w:val="both"/>
        <w:rPr>
          <w:lang w:val="sl-SI"/>
        </w:rPr>
      </w:pPr>
      <w:r w:rsidRPr="00AD7558">
        <w:rPr>
          <w:lang w:val="sl-SI"/>
        </w:rPr>
        <w:t>Splošni pogodbeni pogoji in posebni pogoji določajo pravice in dolžnosti obeh pogodbenih strank (naročnika) in izvajalca del v skladu s to pogodbo. V primeru neskladnosti med splošnimi in posebnim delom vzorca pogodbe, veljajo določila posebnih pogodbenih pogojev.</w:t>
      </w:r>
    </w:p>
    <w:p w14:paraId="50D89CFD" w14:textId="77777777" w:rsidR="00F57C71" w:rsidRPr="00AD7558" w:rsidRDefault="00F57C71" w:rsidP="00F57C71">
      <w:pPr>
        <w:jc w:val="both"/>
        <w:rPr>
          <w:lang w:val="sl-SI"/>
        </w:rPr>
      </w:pPr>
      <w:r w:rsidRPr="00AD7558">
        <w:rPr>
          <w:lang w:val="sl-SI"/>
        </w:rPr>
        <w:t>Določila iz točk, ki niso spremenjene s določili posebnih pogodbenih pogojev, veljajo v obliki v kakršni so podana v splošnih pogodbenih pogojih.</w:t>
      </w:r>
    </w:p>
    <w:p w14:paraId="210B6AF5" w14:textId="3CA25317" w:rsidR="00F57C71" w:rsidRPr="0032581E" w:rsidRDefault="00F57C71" w:rsidP="00F57C71">
      <w:pPr>
        <w:jc w:val="both"/>
        <w:rPr>
          <w:lang w:val="sl-SI"/>
        </w:rPr>
      </w:pPr>
      <w:r w:rsidRPr="00AD7558">
        <w:rPr>
          <w:lang w:val="sl-SI"/>
        </w:rPr>
        <w:t xml:space="preserve">Ponudnik s podpisom </w:t>
      </w:r>
      <w:r w:rsidRPr="0032581E">
        <w:rPr>
          <w:lang w:val="sl-SI"/>
        </w:rPr>
        <w:t>potrjuje</w:t>
      </w:r>
      <w:r w:rsidRPr="00AD7558">
        <w:rPr>
          <w:lang w:val="sl-SI"/>
        </w:rPr>
        <w:t xml:space="preserve"> </w:t>
      </w:r>
      <w:r w:rsidRPr="0032581E">
        <w:rPr>
          <w:lang w:val="sl-SI"/>
        </w:rPr>
        <w:t xml:space="preserve">strinjanje s splošnimi in posebnimi pogoji, opredeljenimi v tej </w:t>
      </w:r>
      <w:r w:rsidR="00BA52A2" w:rsidRPr="0032581E">
        <w:rPr>
          <w:lang w:val="sl-SI"/>
        </w:rPr>
        <w:t xml:space="preserve">dokumentaciji v zvezi z oddajo javnega naročila. </w:t>
      </w:r>
    </w:p>
    <w:p w14:paraId="4E12F2B3" w14:textId="77777777" w:rsidR="00F57C71" w:rsidRPr="00AD7558" w:rsidRDefault="00F57C71" w:rsidP="00F57C71">
      <w:pPr>
        <w:rPr>
          <w:i/>
          <w:color w:val="808080" w:themeColor="background1" w:themeShade="80"/>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57C71" w:rsidRPr="00AD7558" w14:paraId="7A4CE81B" w14:textId="77777777" w:rsidTr="009770B1">
        <w:trPr>
          <w:trHeight w:val="70"/>
        </w:trPr>
        <w:tc>
          <w:tcPr>
            <w:tcW w:w="1696" w:type="dxa"/>
            <w:shd w:val="clear" w:color="auto" w:fill="3494BA" w:themeFill="accent1"/>
            <w:vAlign w:val="center"/>
          </w:tcPr>
          <w:p w14:paraId="47F5919F" w14:textId="77777777" w:rsidR="00F57C71" w:rsidRPr="00AD7558" w:rsidRDefault="00F57C71" w:rsidP="009770B1">
            <w:pPr>
              <w:jc w:val="center"/>
              <w:rPr>
                <w:b/>
                <w:color w:val="FFFFFF" w:themeColor="background1"/>
                <w:lang w:val="sl-SI"/>
              </w:rPr>
            </w:pPr>
            <w:r w:rsidRPr="00AD7558">
              <w:rPr>
                <w:b/>
                <w:color w:val="FFFFFF" w:themeColor="background1"/>
                <w:lang w:val="sl-SI"/>
              </w:rPr>
              <w:t>KRAJ</w:t>
            </w:r>
          </w:p>
        </w:tc>
        <w:tc>
          <w:tcPr>
            <w:tcW w:w="1701" w:type="dxa"/>
            <w:shd w:val="clear" w:color="auto" w:fill="3494BA" w:themeFill="accent1"/>
            <w:vAlign w:val="center"/>
          </w:tcPr>
          <w:p w14:paraId="32E05D60" w14:textId="77777777" w:rsidR="00F57C71" w:rsidRPr="00AD7558" w:rsidRDefault="00F57C71" w:rsidP="009770B1">
            <w:pPr>
              <w:jc w:val="center"/>
              <w:rPr>
                <w:b/>
                <w:color w:val="FFFFFF" w:themeColor="background1"/>
                <w:lang w:val="sl-SI"/>
              </w:rPr>
            </w:pPr>
            <w:r w:rsidRPr="00AD7558">
              <w:rPr>
                <w:b/>
                <w:color w:val="FFFFFF" w:themeColor="background1"/>
                <w:lang w:val="sl-SI"/>
              </w:rPr>
              <w:t>DATUM</w:t>
            </w:r>
          </w:p>
        </w:tc>
        <w:tc>
          <w:tcPr>
            <w:tcW w:w="2552" w:type="dxa"/>
            <w:shd w:val="clear" w:color="auto" w:fill="3494BA" w:themeFill="accent1"/>
            <w:vAlign w:val="center"/>
          </w:tcPr>
          <w:p w14:paraId="646AF2D5" w14:textId="77777777" w:rsidR="00F57C71" w:rsidRPr="00AD7558" w:rsidRDefault="00F57C71" w:rsidP="009770B1">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3494BA" w:themeFill="accent1"/>
            <w:vAlign w:val="center"/>
          </w:tcPr>
          <w:p w14:paraId="75F2AFBD" w14:textId="77777777" w:rsidR="00F57C71" w:rsidRPr="00AD7558" w:rsidRDefault="00F57C71" w:rsidP="009770B1">
            <w:pPr>
              <w:jc w:val="center"/>
              <w:rPr>
                <w:b/>
                <w:color w:val="FFFFFF" w:themeColor="background1"/>
                <w:lang w:val="sl-SI"/>
              </w:rPr>
            </w:pPr>
            <w:r w:rsidRPr="00AD7558">
              <w:rPr>
                <w:b/>
                <w:color w:val="FFFFFF" w:themeColor="background1"/>
                <w:lang w:val="sl-SI"/>
              </w:rPr>
              <w:t>PODPIS IN ŽIG</w:t>
            </w:r>
          </w:p>
        </w:tc>
      </w:tr>
      <w:tr w:rsidR="00F57C71" w:rsidRPr="00AD7558" w14:paraId="509C6A55" w14:textId="77777777" w:rsidTr="009770B1">
        <w:tc>
          <w:tcPr>
            <w:tcW w:w="1696" w:type="dxa"/>
          </w:tcPr>
          <w:p w14:paraId="73715D26" w14:textId="77777777" w:rsidR="00F57C71" w:rsidRPr="00AD7558" w:rsidRDefault="00F57C71" w:rsidP="009770B1">
            <w:pPr>
              <w:jc w:val="center"/>
              <w:rPr>
                <w:lang w:val="sl-SI"/>
              </w:rPr>
            </w:pPr>
          </w:p>
          <w:p w14:paraId="5F0F790F" w14:textId="77777777" w:rsidR="00F57C71" w:rsidRPr="00AD7558" w:rsidRDefault="00F57C71" w:rsidP="009770B1">
            <w:pPr>
              <w:jc w:val="center"/>
              <w:rPr>
                <w:lang w:val="sl-SI"/>
              </w:rPr>
            </w:pPr>
          </w:p>
          <w:p w14:paraId="6FA410D5" w14:textId="77777777" w:rsidR="00F57C71" w:rsidRPr="00AD7558" w:rsidRDefault="00F57C71" w:rsidP="009770B1">
            <w:pPr>
              <w:jc w:val="center"/>
              <w:rPr>
                <w:lang w:val="sl-SI"/>
              </w:rPr>
            </w:pPr>
          </w:p>
          <w:p w14:paraId="0426BA29" w14:textId="77777777" w:rsidR="00F57C71" w:rsidRPr="00AD7558" w:rsidRDefault="00F57C71" w:rsidP="009770B1">
            <w:pPr>
              <w:rPr>
                <w:lang w:val="sl-SI"/>
              </w:rPr>
            </w:pPr>
          </w:p>
        </w:tc>
        <w:tc>
          <w:tcPr>
            <w:tcW w:w="1701" w:type="dxa"/>
          </w:tcPr>
          <w:p w14:paraId="5CC07742" w14:textId="77777777" w:rsidR="00F57C71" w:rsidRPr="00AD7558" w:rsidRDefault="00F57C71" w:rsidP="009770B1">
            <w:pPr>
              <w:jc w:val="center"/>
              <w:rPr>
                <w:lang w:val="sl-SI"/>
              </w:rPr>
            </w:pPr>
          </w:p>
        </w:tc>
        <w:tc>
          <w:tcPr>
            <w:tcW w:w="2552" w:type="dxa"/>
          </w:tcPr>
          <w:p w14:paraId="5EABF9F0" w14:textId="77777777" w:rsidR="00F57C71" w:rsidRPr="00AD7558" w:rsidRDefault="00F57C71" w:rsidP="009770B1">
            <w:pPr>
              <w:jc w:val="center"/>
              <w:rPr>
                <w:lang w:val="sl-SI"/>
              </w:rPr>
            </w:pPr>
          </w:p>
        </w:tc>
        <w:tc>
          <w:tcPr>
            <w:tcW w:w="3401" w:type="dxa"/>
          </w:tcPr>
          <w:p w14:paraId="06A059A9" w14:textId="77777777" w:rsidR="00F57C71" w:rsidRPr="00AD7558" w:rsidRDefault="00F57C71" w:rsidP="009770B1">
            <w:pPr>
              <w:jc w:val="center"/>
              <w:rPr>
                <w:lang w:val="sl-SI"/>
              </w:rPr>
            </w:pPr>
          </w:p>
        </w:tc>
      </w:tr>
    </w:tbl>
    <w:p w14:paraId="1BA812BA" w14:textId="77777777" w:rsidR="00F57C71" w:rsidRPr="00AD7558" w:rsidRDefault="00F57C71" w:rsidP="00F57C71">
      <w:pPr>
        <w:rPr>
          <w:lang w:val="sl-SI"/>
        </w:rPr>
      </w:pPr>
    </w:p>
    <w:p w14:paraId="19E326DD" w14:textId="77777777" w:rsidR="00F57C71" w:rsidRPr="00AD7558" w:rsidRDefault="00F57C71" w:rsidP="00F57C71">
      <w:pPr>
        <w:rPr>
          <w:lang w:val="sl-SI"/>
        </w:rPr>
      </w:pPr>
      <w:r w:rsidRPr="00AD7558">
        <w:rPr>
          <w:lang w:val="sl-SI"/>
        </w:rPr>
        <w:br w:type="page"/>
      </w:r>
    </w:p>
    <w:p w14:paraId="3A56B617" w14:textId="77777777" w:rsidR="00F57C71" w:rsidRPr="00AD7558" w:rsidRDefault="00F57C71" w:rsidP="00F57C71">
      <w:pPr>
        <w:spacing w:line="276" w:lineRule="auto"/>
        <w:jc w:val="center"/>
        <w:rPr>
          <w:b/>
          <w:bCs/>
          <w:lang w:val="sl-SI"/>
        </w:rPr>
      </w:pPr>
      <w:r w:rsidRPr="00AD7558">
        <w:rPr>
          <w:b/>
          <w:bCs/>
          <w:lang w:val="sl-SI"/>
        </w:rPr>
        <w:lastRenderedPageBreak/>
        <w:t>POSEBNI POGOJI POGODBE</w:t>
      </w:r>
    </w:p>
    <w:p w14:paraId="2B9466F9" w14:textId="77777777" w:rsidR="00F57C71" w:rsidRPr="00AD7558" w:rsidRDefault="00F57C71" w:rsidP="00F57C71">
      <w:pPr>
        <w:spacing w:line="276" w:lineRule="auto"/>
        <w:jc w:val="both"/>
        <w:rPr>
          <w:lang w:val="sl-SI"/>
        </w:rPr>
      </w:pPr>
      <w:r w:rsidRPr="00AD7558">
        <w:rPr>
          <w:lang w:val="sl-SI"/>
        </w:rPr>
        <w:t>»Posebni pogoji pogodb« dopolnjujejo ali delno spreminjajo določila »Splošnih pogojev pogodb« (</w:t>
      </w:r>
      <w:r w:rsidRPr="00EE53E9">
        <w:rPr>
          <w:lang w:val="sl-SI"/>
        </w:rPr>
        <w:t>Splošni pogoji pogodb za obratno opremo, projektiranje in graditev za elektrotehnično in strojno obratno opremo in za gradbena in inženirska dela, FIDIC, 1999</w:t>
      </w:r>
      <w:r w:rsidRPr="00AD7558">
        <w:rPr>
          <w:lang w:val="sl-SI"/>
        </w:rPr>
        <w:t xml:space="preserve">). </w:t>
      </w:r>
    </w:p>
    <w:p w14:paraId="773F3765" w14:textId="77777777" w:rsidR="00F57C71" w:rsidRPr="00AD7558" w:rsidRDefault="00F57C71" w:rsidP="00F57C71">
      <w:pPr>
        <w:spacing w:line="276" w:lineRule="auto"/>
        <w:jc w:val="both"/>
        <w:rPr>
          <w:lang w:val="sl-SI"/>
        </w:rPr>
      </w:pPr>
      <w:r w:rsidRPr="00AD7558">
        <w:rPr>
          <w:lang w:val="sl-SI"/>
        </w:rPr>
        <w:t>Če s posebnimi pogoji ni določeno drugače, veljajo Splošni pogoji pogodb. V primeru neskladnosti med Splošnimi in Posebnimi pogoji pogodb, veljajo določila Posebnih pogojev pogodb.</w:t>
      </w:r>
    </w:p>
    <w:p w14:paraId="4F3D0ED5"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1.1.1.</w:t>
      </w:r>
      <w:r w:rsidRPr="00AD7558">
        <w:rPr>
          <w:rFonts w:cs="Arial Unicode MS"/>
          <w:b/>
          <w:u w:val="single"/>
          <w:lang w:val="sl-SI"/>
        </w:rPr>
        <w:tab/>
        <w:t xml:space="preserve">Pogodba </w:t>
      </w:r>
    </w:p>
    <w:p w14:paraId="746EE601"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K podčlenu 1.1.1.3 </w:t>
      </w:r>
      <w:r w:rsidRPr="00AD7558">
        <w:rPr>
          <w:rFonts w:cs="Arial Unicode MS"/>
          <w:b/>
          <w:lang w:val="sl-SI"/>
        </w:rPr>
        <w:t>»Pismo o sprejemu Ponudbe«</w:t>
      </w:r>
      <w:r w:rsidRPr="00AD7558">
        <w:rPr>
          <w:rFonts w:cs="Arial Unicode MS"/>
          <w:lang w:val="sl-SI"/>
        </w:rPr>
        <w:t xml:space="preserve"> se na koncu doda stavek: </w:t>
      </w:r>
      <w:r w:rsidRPr="00AD7558">
        <w:rPr>
          <w:rFonts w:cs="Arial Unicode MS"/>
          <w:b/>
          <w:lang w:val="sl-SI"/>
        </w:rPr>
        <w:t>Pismo o sprejemu ponudbe pomeni tudi »Odločitev o oddaji naročila«</w:t>
      </w:r>
      <w:r w:rsidRPr="00AD7558">
        <w:rPr>
          <w:rFonts w:cs="Arial Unicode MS"/>
          <w:lang w:val="sl-SI"/>
        </w:rPr>
        <w:t>. Celotno besedilo podčlena 1.1.1.3 se tako glasi:</w:t>
      </w:r>
    </w:p>
    <w:p w14:paraId="5D7AB264" w14:textId="77777777" w:rsidR="00F57C71" w:rsidRPr="00AD7558" w:rsidRDefault="00F57C71" w:rsidP="00F57C71">
      <w:pPr>
        <w:spacing w:line="276" w:lineRule="auto"/>
        <w:jc w:val="both"/>
        <w:rPr>
          <w:rFonts w:cs="Arial Unicode MS"/>
          <w:i/>
          <w:lang w:val="sl-SI"/>
        </w:rPr>
      </w:pPr>
      <w:r w:rsidRPr="00AD7558">
        <w:rPr>
          <w:rFonts w:cs="Arial Unicode MS"/>
          <w:i/>
          <w:lang w:val="sl-SI"/>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p w14:paraId="471A943F"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Črta se podčlen 1.1.1.4 </w:t>
      </w:r>
      <w:r w:rsidRPr="00AD7558">
        <w:rPr>
          <w:rFonts w:cs="Arial Unicode MS"/>
          <w:b/>
          <w:lang w:val="sl-SI"/>
        </w:rPr>
        <w:t>»Ponudbeno pismo«</w:t>
      </w:r>
      <w:r w:rsidRPr="00AD7558">
        <w:rPr>
          <w:rFonts w:cs="Arial Unicode MS"/>
          <w:lang w:val="sl-SI"/>
        </w:rPr>
        <w:t xml:space="preserve"> in nadomesti z naslednjim besedilom:</w:t>
      </w:r>
    </w:p>
    <w:p w14:paraId="61B620A2"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»Ponudbeno pismo«</w:t>
      </w:r>
      <w:r w:rsidRPr="00AD7558">
        <w:rPr>
          <w:rFonts w:cs="Arial Unicode MS"/>
          <w:i/>
          <w:lang w:val="sl-SI"/>
        </w:rPr>
        <w:t xml:space="preserve"> pomeni ponudba.</w:t>
      </w:r>
    </w:p>
    <w:p w14:paraId="230EC856" w14:textId="77777777" w:rsidR="00F57C71" w:rsidRPr="00AD7558" w:rsidRDefault="00F57C71" w:rsidP="00F57C71">
      <w:pPr>
        <w:spacing w:line="276" w:lineRule="auto"/>
        <w:jc w:val="both"/>
        <w:rPr>
          <w:rFonts w:cs="Arial Unicode MS"/>
          <w:b/>
          <w:lang w:val="sl-SI"/>
        </w:rPr>
      </w:pPr>
      <w:r w:rsidRPr="00AD7558">
        <w:rPr>
          <w:rFonts w:cs="Arial Unicode MS"/>
          <w:lang w:val="sl-SI"/>
        </w:rPr>
        <w:t xml:space="preserve">Črta se podčlen 1.1.1.8  </w:t>
      </w:r>
      <w:r w:rsidRPr="00AD7558">
        <w:rPr>
          <w:rFonts w:cs="Arial Unicode MS"/>
          <w:b/>
          <w:lang w:val="sl-SI"/>
        </w:rPr>
        <w:t xml:space="preserve">»Ponudba« </w:t>
      </w:r>
      <w:r w:rsidRPr="00AD7558">
        <w:rPr>
          <w:rFonts w:cs="Arial Unicode MS"/>
          <w:lang w:val="sl-SI"/>
        </w:rPr>
        <w:t>in nadomesti z naslednjim besedilom:</w:t>
      </w:r>
      <w:r w:rsidRPr="00AD7558">
        <w:rPr>
          <w:rFonts w:cs="Arial Unicode MS"/>
          <w:b/>
          <w:lang w:val="sl-SI"/>
        </w:rPr>
        <w:tab/>
      </w:r>
    </w:p>
    <w:p w14:paraId="09284AC9" w14:textId="6D89F6E3" w:rsidR="00F57C71" w:rsidRPr="00AD7558" w:rsidRDefault="00F57C71" w:rsidP="00F57C71">
      <w:pPr>
        <w:spacing w:line="276" w:lineRule="auto"/>
        <w:jc w:val="both"/>
        <w:rPr>
          <w:rFonts w:cs="Arial Unicode MS"/>
          <w:i/>
          <w:lang w:val="sl-SI"/>
        </w:rPr>
      </w:pPr>
      <w:r w:rsidRPr="00AD7558">
        <w:rPr>
          <w:rFonts w:cs="Arial Unicode MS"/>
          <w:b/>
          <w:i/>
          <w:lang w:val="sl-SI"/>
        </w:rPr>
        <w:t>»Ponudba«</w:t>
      </w:r>
      <w:r w:rsidRPr="00AD7558">
        <w:rPr>
          <w:rFonts w:cs="Arial Unicode MS"/>
          <w:i/>
          <w:lang w:val="sl-SI"/>
        </w:rPr>
        <w:t xml:space="preserve"> pomeni vse dokumente, ki jih je na podlagi zahtev </w:t>
      </w:r>
      <w:r w:rsidRPr="0032581E">
        <w:rPr>
          <w:rFonts w:cs="Arial Unicode MS"/>
          <w:i/>
          <w:lang w:val="sl-SI"/>
        </w:rPr>
        <w:t xml:space="preserve">dokumentacije </w:t>
      </w:r>
      <w:r w:rsidR="002B64E4" w:rsidRPr="0032581E">
        <w:rPr>
          <w:rFonts w:cs="Arial Unicode MS"/>
          <w:i/>
          <w:lang w:val="sl-SI"/>
        </w:rPr>
        <w:t xml:space="preserve">javnega naročila </w:t>
      </w:r>
      <w:r w:rsidRPr="0032581E">
        <w:rPr>
          <w:rFonts w:cs="Arial Unicode MS"/>
          <w:i/>
          <w:lang w:val="sl-SI"/>
        </w:rPr>
        <w:t xml:space="preserve">predložil </w:t>
      </w:r>
      <w:r w:rsidRPr="00AD7558">
        <w:rPr>
          <w:rFonts w:cs="Arial Unicode MS"/>
          <w:i/>
          <w:lang w:val="sl-SI"/>
        </w:rPr>
        <w:t>ponudnik (izvajalec).</w:t>
      </w:r>
      <w:r w:rsidRPr="00AD7558">
        <w:rPr>
          <w:rFonts w:cs="Arial Unicode MS"/>
          <w:lang w:val="sl-SI" w:eastAsia="zh-TW"/>
        </w:rPr>
        <w:t xml:space="preserve"> </w:t>
      </w:r>
    </w:p>
    <w:p w14:paraId="69C9B5B1" w14:textId="77777777" w:rsidR="00F57C71" w:rsidRDefault="00F57C71" w:rsidP="00F57C71">
      <w:pPr>
        <w:spacing w:line="276" w:lineRule="auto"/>
        <w:jc w:val="both"/>
        <w:rPr>
          <w:rFonts w:cs="Arial Unicode MS"/>
          <w:b/>
          <w:u w:val="single"/>
          <w:lang w:val="sl-SI"/>
        </w:rPr>
      </w:pPr>
      <w:r w:rsidRPr="00AD7558">
        <w:rPr>
          <w:rFonts w:cs="Arial Unicode MS"/>
          <w:b/>
          <w:u w:val="single"/>
          <w:lang w:val="sl-SI"/>
        </w:rPr>
        <w:t>1.1.2. Stranke in osebe</w:t>
      </w:r>
    </w:p>
    <w:p w14:paraId="38C584F9" w14:textId="4A7E7691" w:rsidR="00F85A46" w:rsidRDefault="00F85A46" w:rsidP="00F57C71">
      <w:pPr>
        <w:spacing w:line="276" w:lineRule="auto"/>
        <w:jc w:val="both"/>
        <w:rPr>
          <w:rFonts w:cs="Arial Unicode MS"/>
          <w:lang w:val="sl-SI"/>
        </w:rPr>
      </w:pPr>
      <w:r w:rsidRPr="00AD7558">
        <w:rPr>
          <w:rFonts w:cs="Arial Unicode MS"/>
          <w:lang w:val="sl-SI"/>
        </w:rPr>
        <w:t>K podčlenu 1.1.</w:t>
      </w:r>
      <w:r>
        <w:rPr>
          <w:rFonts w:cs="Arial Unicode MS"/>
          <w:lang w:val="sl-SI"/>
        </w:rPr>
        <w:t>2</w:t>
      </w:r>
      <w:r w:rsidRPr="00AD7558">
        <w:rPr>
          <w:rFonts w:cs="Arial Unicode MS"/>
          <w:lang w:val="sl-SI"/>
        </w:rPr>
        <w:t>.</w:t>
      </w:r>
      <w:r>
        <w:rPr>
          <w:rFonts w:cs="Arial Unicode MS"/>
          <w:lang w:val="sl-SI"/>
        </w:rPr>
        <w:t>2</w:t>
      </w:r>
      <w:r w:rsidRPr="00AD7558">
        <w:rPr>
          <w:rFonts w:cs="Arial Unicode MS"/>
          <w:lang w:val="sl-SI"/>
        </w:rPr>
        <w:t xml:space="preserve"> </w:t>
      </w:r>
      <w:r w:rsidRPr="00AD7558">
        <w:rPr>
          <w:rFonts w:cs="Arial Unicode MS"/>
          <w:b/>
          <w:lang w:val="sl-SI"/>
        </w:rPr>
        <w:t>»</w:t>
      </w:r>
      <w:r>
        <w:rPr>
          <w:rFonts w:cs="Arial Unicode MS"/>
          <w:b/>
          <w:lang w:val="sl-SI"/>
        </w:rPr>
        <w:t>Naročnik</w:t>
      </w:r>
      <w:r w:rsidRPr="00AD7558">
        <w:rPr>
          <w:rFonts w:cs="Arial Unicode MS"/>
          <w:b/>
          <w:lang w:val="sl-SI"/>
        </w:rPr>
        <w:t>«</w:t>
      </w:r>
      <w:r w:rsidRPr="00AD7558">
        <w:rPr>
          <w:rFonts w:cs="Arial Unicode MS"/>
          <w:lang w:val="sl-SI"/>
        </w:rPr>
        <w:t xml:space="preserve"> se na koncu doda stavek:</w:t>
      </w:r>
    </w:p>
    <w:p w14:paraId="7B873557" w14:textId="2BF15848" w:rsidR="00F85A46" w:rsidRPr="00F85A46" w:rsidRDefault="00F85A46" w:rsidP="00F85A46">
      <w:pPr>
        <w:spacing w:line="276" w:lineRule="auto"/>
        <w:jc w:val="both"/>
        <w:rPr>
          <w:rFonts w:cs="Arial Unicode MS"/>
          <w:i/>
          <w:lang w:val="sl-SI"/>
        </w:rPr>
      </w:pPr>
      <w:r w:rsidRPr="00AD7558">
        <w:rPr>
          <w:rFonts w:cs="Arial Unicode MS"/>
          <w:b/>
          <w:i/>
          <w:lang w:val="sl-SI"/>
        </w:rPr>
        <w:t>»</w:t>
      </w:r>
      <w:r>
        <w:rPr>
          <w:rFonts w:cs="Arial Unicode MS"/>
          <w:b/>
          <w:i/>
          <w:lang w:val="sl-SI"/>
        </w:rPr>
        <w:t>Uporabnik</w:t>
      </w:r>
      <w:r w:rsidRPr="00AD7558">
        <w:rPr>
          <w:rFonts w:cs="Arial Unicode MS"/>
          <w:b/>
          <w:i/>
          <w:lang w:val="sl-SI"/>
        </w:rPr>
        <w:t>«</w:t>
      </w:r>
      <w:r w:rsidRPr="00AD7558">
        <w:rPr>
          <w:rFonts w:cs="Arial Unicode MS"/>
          <w:i/>
          <w:lang w:val="sl-SI"/>
        </w:rPr>
        <w:t xml:space="preserve"> pomeni </w:t>
      </w:r>
      <w:r>
        <w:rPr>
          <w:rFonts w:cs="Arial Unicode MS"/>
          <w:i/>
          <w:lang w:val="sl-SI"/>
        </w:rPr>
        <w:t>osebo, imenovano uporabnik v Dodatku k ponudbi, in pravne naslednike, upravičene po tej osebi.</w:t>
      </w:r>
      <w:r w:rsidRPr="00AD7558">
        <w:rPr>
          <w:rFonts w:cs="Arial Unicode MS"/>
          <w:lang w:val="sl-SI" w:eastAsia="zh-TW"/>
        </w:rPr>
        <w:t xml:space="preserve"> </w:t>
      </w:r>
    </w:p>
    <w:p w14:paraId="7A4C3BBC"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Na koncu besedila podčlena 1.1.2.6 se doda besedilo: </w:t>
      </w:r>
      <w:r w:rsidRPr="00AD7558">
        <w:rPr>
          <w:rFonts w:cs="Arial Unicode MS"/>
          <w:b/>
          <w:lang w:val="sl-SI"/>
        </w:rPr>
        <w:t>»Konzultant naročnika je pravna ali fizična oseba, ki deluje v skladu s pooblastili naročnika «</w:t>
      </w:r>
      <w:r w:rsidRPr="00AD7558">
        <w:rPr>
          <w:rFonts w:cs="Arial Unicode MS"/>
          <w:lang w:val="sl-SI"/>
        </w:rPr>
        <w:t>, tako da se celotno besedilo glasi:</w:t>
      </w:r>
    </w:p>
    <w:p w14:paraId="599CA5D7" w14:textId="72351143" w:rsidR="00F57C71" w:rsidRPr="00AD7558" w:rsidRDefault="00F57C71" w:rsidP="00F57C71">
      <w:pPr>
        <w:spacing w:line="276" w:lineRule="auto"/>
        <w:jc w:val="both"/>
        <w:rPr>
          <w:rFonts w:cs="Arial Unicode MS"/>
          <w:i/>
          <w:lang w:val="sl-SI"/>
        </w:rPr>
      </w:pPr>
      <w:r w:rsidRPr="00AD7558">
        <w:rPr>
          <w:rFonts w:cs="Arial Unicode MS"/>
          <w:b/>
          <w:i/>
          <w:lang w:val="sl-SI"/>
        </w:rPr>
        <w:t>»Osebje naročnika«</w:t>
      </w:r>
      <w:r w:rsidRPr="00AD7558">
        <w:rPr>
          <w:rFonts w:cs="Arial Unicode MS"/>
          <w:i/>
          <w:lang w:val="sl-SI"/>
        </w:rPr>
        <w:t xml:space="preserve"> pomeni inženirja, pomočnike, na katere se nanaša podčlen 3.2 (Pooblastila s strani inženirja) in vse druge kadre, delavce in druge zaposlene pri inženirju</w:t>
      </w:r>
      <w:r w:rsidR="00654DA8">
        <w:rPr>
          <w:rFonts w:cs="Arial Unicode MS"/>
          <w:i/>
          <w:lang w:val="sl-SI"/>
        </w:rPr>
        <w:t>,</w:t>
      </w:r>
      <w:r w:rsidRPr="00AD7558">
        <w:rPr>
          <w:rFonts w:cs="Arial Unicode MS"/>
          <w:i/>
          <w:lang w:val="sl-SI"/>
        </w:rPr>
        <w:t xml:space="preserve"> naročniku</w:t>
      </w:r>
      <w:r w:rsidR="00654DA8">
        <w:rPr>
          <w:rFonts w:cs="Arial Unicode MS"/>
          <w:i/>
          <w:lang w:val="sl-SI"/>
        </w:rPr>
        <w:t xml:space="preserve"> in uporabniku</w:t>
      </w:r>
      <w:r w:rsidRPr="00AD7558">
        <w:rPr>
          <w:rFonts w:cs="Arial Unicode MS"/>
          <w:i/>
          <w:lang w:val="sl-SI"/>
        </w:rPr>
        <w:t xml:space="preserve">, in vsako drugo osebje, za katerega naročnik ali inženir obvestita izvajalca, da je to osebje naročnika. </w:t>
      </w:r>
    </w:p>
    <w:p w14:paraId="6992FD66" w14:textId="77777777" w:rsidR="00F57C71" w:rsidRPr="00AD7558" w:rsidRDefault="00F57C71" w:rsidP="00F57C71">
      <w:pPr>
        <w:spacing w:line="276" w:lineRule="auto"/>
        <w:jc w:val="both"/>
        <w:rPr>
          <w:rFonts w:cs="Arial Unicode MS"/>
          <w:i/>
          <w:lang w:val="sl-SI"/>
        </w:rPr>
      </w:pPr>
      <w:r w:rsidRPr="00AD7558">
        <w:rPr>
          <w:rFonts w:cs="Arial Unicode MS"/>
          <w:i/>
          <w:lang w:val="sl-SI"/>
        </w:rPr>
        <w:t>Konzultant naročnika je pravna ali fizična oseba, ki deluje v skladu s pooblastili naročnika.</w:t>
      </w:r>
    </w:p>
    <w:p w14:paraId="47101928"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1.1.3. Datumi, preskusni roki in dokončanje</w:t>
      </w:r>
    </w:p>
    <w:p w14:paraId="4FA1EAF9" w14:textId="77777777" w:rsidR="00F57C71" w:rsidRPr="00AD7558" w:rsidRDefault="00F57C71" w:rsidP="00F57C71">
      <w:pPr>
        <w:spacing w:line="276" w:lineRule="auto"/>
        <w:jc w:val="both"/>
        <w:rPr>
          <w:rFonts w:cs="Arial Unicode MS"/>
          <w:lang w:val="sl-SI"/>
        </w:rPr>
      </w:pPr>
      <w:r w:rsidRPr="00AD7558">
        <w:rPr>
          <w:rFonts w:cs="Arial Unicode MS"/>
          <w:lang w:val="sl-SI"/>
        </w:rPr>
        <w:t>Črta se podčlen 1.1.3.1. Novo besedilo podčlena se glasi:</w:t>
      </w:r>
    </w:p>
    <w:p w14:paraId="11C02B53"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»Osnovni datum«</w:t>
      </w:r>
      <w:r w:rsidRPr="00AD7558">
        <w:rPr>
          <w:rFonts w:cs="Arial Unicode MS"/>
          <w:i/>
          <w:lang w:val="sl-SI"/>
        </w:rPr>
        <w:t xml:space="preserve"> pomeni datum </w:t>
      </w:r>
      <w:r>
        <w:rPr>
          <w:rFonts w:cs="Arial Unicode MS"/>
          <w:i/>
          <w:lang w:val="sl-SI"/>
        </w:rPr>
        <w:t>podpisa te pogodbe s strani vseh pogodbenih strank</w:t>
      </w:r>
      <w:r w:rsidRPr="00AD7558">
        <w:rPr>
          <w:rFonts w:cs="Arial Unicode MS"/>
          <w:i/>
          <w:lang w:val="sl-SI"/>
        </w:rPr>
        <w:t>.</w:t>
      </w:r>
    </w:p>
    <w:p w14:paraId="144AD2F7"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1.1.4. Denar in plačila</w:t>
      </w:r>
    </w:p>
    <w:p w14:paraId="158C0FF8" w14:textId="77777777" w:rsidR="00F57C71" w:rsidRPr="00AD7558" w:rsidRDefault="00F57C71" w:rsidP="00F57C71">
      <w:pPr>
        <w:spacing w:line="276" w:lineRule="auto"/>
        <w:ind w:left="705" w:hanging="705"/>
        <w:jc w:val="both"/>
        <w:rPr>
          <w:rFonts w:cs="Arial Unicode MS"/>
          <w:lang w:val="sl-SI"/>
        </w:rPr>
      </w:pPr>
      <w:r w:rsidRPr="00AD7558">
        <w:rPr>
          <w:rFonts w:cs="Arial Unicode MS"/>
          <w:lang w:val="sl-SI"/>
        </w:rPr>
        <w:t>Črta se podčlen 1.1.4.1. Novo besedilo podčlena se glasi:</w:t>
      </w:r>
    </w:p>
    <w:p w14:paraId="394D6673"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»Sprejeti pogodbeni znesek«</w:t>
      </w:r>
      <w:r w:rsidRPr="00AD7558">
        <w:rPr>
          <w:rFonts w:cs="Arial Unicode MS"/>
          <w:i/>
          <w:lang w:val="sl-SI"/>
        </w:rPr>
        <w:t xml:space="preserve"> pomeni znesek vključno z DDV, sprejet v Pismu o sprejemu Ponudbe, za izvedbo in dokončanje ter odpravo napak.</w:t>
      </w:r>
    </w:p>
    <w:p w14:paraId="5676984E" w14:textId="77777777" w:rsidR="00672CAE" w:rsidRDefault="00672CAE" w:rsidP="00F57C71">
      <w:pPr>
        <w:spacing w:line="276" w:lineRule="auto"/>
        <w:ind w:left="705" w:hanging="705"/>
        <w:jc w:val="both"/>
        <w:rPr>
          <w:rFonts w:cs="Arial Unicode MS"/>
          <w:lang w:val="sl-SI"/>
        </w:rPr>
      </w:pPr>
    </w:p>
    <w:p w14:paraId="7386AAB8" w14:textId="77777777" w:rsidR="00672CAE" w:rsidRDefault="00672CAE" w:rsidP="00F57C71">
      <w:pPr>
        <w:spacing w:line="276" w:lineRule="auto"/>
        <w:ind w:left="705" w:hanging="705"/>
        <w:jc w:val="both"/>
        <w:rPr>
          <w:rFonts w:cs="Arial Unicode MS"/>
          <w:lang w:val="sl-SI"/>
        </w:rPr>
      </w:pPr>
    </w:p>
    <w:p w14:paraId="69601CF2" w14:textId="1EBDD44F" w:rsidR="00F57C71" w:rsidRPr="00AD7558" w:rsidRDefault="00F57C71" w:rsidP="00F57C71">
      <w:pPr>
        <w:spacing w:line="276" w:lineRule="auto"/>
        <w:ind w:left="705" w:hanging="705"/>
        <w:jc w:val="both"/>
        <w:rPr>
          <w:rFonts w:cs="Arial Unicode MS"/>
          <w:lang w:val="sl-SI"/>
        </w:rPr>
      </w:pPr>
      <w:r w:rsidRPr="00AD7558">
        <w:rPr>
          <w:rFonts w:cs="Arial Unicode MS"/>
          <w:lang w:val="sl-SI"/>
        </w:rPr>
        <w:lastRenderedPageBreak/>
        <w:t>Črta se podčlen 1.1.4.2. Novo besedilo podčlena se glasi:</w:t>
      </w:r>
    </w:p>
    <w:p w14:paraId="27436195"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»Pogodbena cena«</w:t>
      </w:r>
      <w:r w:rsidRPr="00AD7558">
        <w:rPr>
          <w:rFonts w:cs="Arial Unicode MS"/>
          <w:i/>
          <w:lang w:val="sl-SI"/>
        </w:rPr>
        <w:t xml:space="preserve"> pomeni ceno vključno z DDV, določeno v podčlenu 14.1 (Pogodbena cena) in vključuje prilagoditve v skladu s Pogodbo.</w:t>
      </w:r>
    </w:p>
    <w:p w14:paraId="5F0359A8"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1.1.6. Druge definicije</w:t>
      </w:r>
    </w:p>
    <w:p w14:paraId="1E937BA4" w14:textId="77777777" w:rsidR="00F57C71" w:rsidRPr="00AD7558" w:rsidRDefault="00F57C71" w:rsidP="00F57C71">
      <w:pPr>
        <w:spacing w:line="276" w:lineRule="auto"/>
        <w:ind w:left="705" w:hanging="705"/>
        <w:jc w:val="both"/>
        <w:rPr>
          <w:rFonts w:cs="Arial Unicode MS"/>
          <w:lang w:val="sl-SI"/>
        </w:rPr>
      </w:pPr>
      <w:r w:rsidRPr="00AD7558">
        <w:rPr>
          <w:rFonts w:cs="Arial Unicode MS"/>
          <w:lang w:val="sl-SI"/>
        </w:rPr>
        <w:t>Črta se podčlen 1.1.6.2 »Domača država«. Novo besedilo podčlena se glasi:</w:t>
      </w:r>
    </w:p>
    <w:p w14:paraId="1AFB14DA"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1.1.6.2 »Domača država«</w:t>
      </w:r>
      <w:r w:rsidRPr="00AD7558">
        <w:rPr>
          <w:rFonts w:cs="Arial Unicode MS"/>
          <w:i/>
          <w:lang w:val="sl-SI"/>
        </w:rPr>
        <w:t xml:space="preserve"> pomeni Republiko Slovenijo.</w:t>
      </w:r>
    </w:p>
    <w:p w14:paraId="2D5BB39B" w14:textId="77777777" w:rsidR="00F57C71" w:rsidRPr="00AD7558" w:rsidRDefault="00F57C71" w:rsidP="00F57C71">
      <w:pPr>
        <w:spacing w:line="276" w:lineRule="auto"/>
        <w:ind w:left="705" w:hanging="705"/>
        <w:jc w:val="both"/>
        <w:rPr>
          <w:rFonts w:cs="Arial Unicode MS"/>
          <w:lang w:val="sl-SI"/>
        </w:rPr>
      </w:pPr>
      <w:r w:rsidRPr="00AD7558">
        <w:rPr>
          <w:rFonts w:cs="Arial Unicode MS"/>
          <w:lang w:val="sl-SI"/>
        </w:rPr>
        <w:t>Doda se podčlen:</w:t>
      </w:r>
    </w:p>
    <w:p w14:paraId="320614EE" w14:textId="77777777" w:rsidR="00F57C71" w:rsidRPr="00AD7558" w:rsidRDefault="00F57C71" w:rsidP="00F57C71">
      <w:pPr>
        <w:spacing w:line="276" w:lineRule="auto"/>
        <w:jc w:val="both"/>
        <w:rPr>
          <w:rFonts w:cs="Arial Unicode MS"/>
          <w:i/>
          <w:lang w:val="sl-SI"/>
        </w:rPr>
      </w:pPr>
      <w:r w:rsidRPr="00AD7558">
        <w:rPr>
          <w:rFonts w:cs="Arial Unicode MS"/>
          <w:b/>
          <w:i/>
          <w:lang w:val="sl-SI"/>
        </w:rPr>
        <w:t>1.1.6.10</w:t>
      </w:r>
      <w:r w:rsidRPr="00AD7558">
        <w:rPr>
          <w:rFonts w:cs="Arial Unicode MS"/>
          <w:i/>
          <w:lang w:val="sl-SI"/>
        </w:rPr>
        <w:t xml:space="preserve"> </w:t>
      </w:r>
      <w:r w:rsidRPr="00AD7558">
        <w:rPr>
          <w:rFonts w:cs="Arial Unicode MS"/>
          <w:b/>
          <w:i/>
          <w:lang w:val="sl-SI"/>
        </w:rPr>
        <w:t xml:space="preserve">»Gradbeni dnevnik« </w:t>
      </w:r>
      <w:r w:rsidRPr="00AD7558">
        <w:rPr>
          <w:rFonts w:cs="Arial Unicode MS"/>
          <w:i/>
          <w:lang w:val="sl-SI"/>
        </w:rPr>
        <w:t>pomeni dnevnik, ki se nahaja na gradbišču in je namenjen vodenju pomembnejših podatkov kot na primer: vremenske razmere, prisotnost zaposlenih, napredovanje del, količinske mere, pregledi, pomembna obvestila in podobno.</w:t>
      </w:r>
    </w:p>
    <w:p w14:paraId="2E5DBD36"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1.5. Prioriteta dokumentov</w:t>
      </w:r>
    </w:p>
    <w:p w14:paraId="5D3096C9"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1.5 se črta besedilo in se ga nadomesti s sledečim besedilom:</w:t>
      </w:r>
    </w:p>
    <w:p w14:paraId="2C157284" w14:textId="77777777" w:rsidR="00F57C71" w:rsidRPr="00AD7558" w:rsidRDefault="00F57C71" w:rsidP="007D6B08">
      <w:pPr>
        <w:pStyle w:val="Odstavekseznama"/>
        <w:numPr>
          <w:ilvl w:val="0"/>
          <w:numId w:val="42"/>
        </w:numPr>
        <w:spacing w:line="276" w:lineRule="auto"/>
        <w:jc w:val="both"/>
        <w:rPr>
          <w:rFonts w:cs="Arial Unicode MS"/>
          <w:lang w:val="sl-SI"/>
        </w:rPr>
      </w:pPr>
      <w:r>
        <w:rPr>
          <w:rFonts w:cs="Arial Unicode MS"/>
          <w:lang w:val="sl-SI"/>
        </w:rPr>
        <w:t>Projektna naloga</w:t>
      </w:r>
      <w:r w:rsidRPr="00AD7558">
        <w:rPr>
          <w:rFonts w:cs="Arial Unicode MS"/>
          <w:lang w:val="sl-SI"/>
        </w:rPr>
        <w:t xml:space="preserve"> številka </w:t>
      </w:r>
      <w:r w:rsidRPr="00AD7558">
        <w:rPr>
          <w:rFonts w:cs="Arial Unicode MS"/>
          <w:i/>
          <w:color w:val="808080" w:themeColor="background1" w:themeShade="80"/>
          <w:lang w:val="sl-SI"/>
        </w:rPr>
        <w:t>(navedba številke in datuma)</w:t>
      </w:r>
      <w:r w:rsidRPr="00AD7558">
        <w:rPr>
          <w:rFonts w:cs="Arial Unicode MS"/>
          <w:lang w:val="sl-SI"/>
        </w:rPr>
        <w:t>;</w:t>
      </w:r>
    </w:p>
    <w:p w14:paraId="4DD6EF18" w14:textId="63B8D4E4" w:rsidR="00F57C71" w:rsidRPr="008B31C5" w:rsidRDefault="002C5FE7" w:rsidP="007D6B08">
      <w:pPr>
        <w:pStyle w:val="Odstavekseznama"/>
        <w:numPr>
          <w:ilvl w:val="0"/>
          <w:numId w:val="42"/>
        </w:numPr>
        <w:spacing w:line="276" w:lineRule="auto"/>
        <w:jc w:val="both"/>
        <w:rPr>
          <w:rFonts w:cs="Arial Unicode MS"/>
          <w:lang w:val="sl-SI"/>
        </w:rPr>
      </w:pPr>
      <w:r>
        <w:rPr>
          <w:rFonts w:cs="Arial Unicode MS"/>
          <w:lang w:val="sl-SI"/>
        </w:rPr>
        <w:t>D</w:t>
      </w:r>
      <w:r w:rsidR="00F57C71" w:rsidRPr="00AD7558">
        <w:rPr>
          <w:rFonts w:cs="Arial Unicode MS"/>
          <w:lang w:val="sl-SI"/>
        </w:rPr>
        <w:t>okumentacija</w:t>
      </w:r>
      <w:r>
        <w:rPr>
          <w:rFonts w:cs="Arial Unicode MS"/>
          <w:lang w:val="sl-SI"/>
        </w:rPr>
        <w:t xml:space="preserve"> javnega naročila</w:t>
      </w:r>
      <w:r w:rsidR="00F57C71" w:rsidRPr="00AD7558">
        <w:rPr>
          <w:rFonts w:cs="Arial Unicode MS"/>
          <w:lang w:val="sl-SI"/>
        </w:rPr>
        <w:t xml:space="preserve"> številka </w:t>
      </w:r>
      <w:r w:rsidR="00F57C71" w:rsidRPr="00AD7558">
        <w:rPr>
          <w:rFonts w:cs="Arial Unicode MS"/>
          <w:i/>
          <w:color w:val="808080" w:themeColor="background1" w:themeShade="80"/>
          <w:lang w:val="sl-SI"/>
        </w:rPr>
        <w:t>(navedba številke in datuma)</w:t>
      </w:r>
      <w:r w:rsidR="00F57C71" w:rsidRPr="00AD7558">
        <w:rPr>
          <w:rFonts w:cs="Arial Unicode MS"/>
          <w:lang w:val="sl-SI"/>
        </w:rPr>
        <w:t>;</w:t>
      </w:r>
    </w:p>
    <w:p w14:paraId="499F4DF3" w14:textId="77777777" w:rsidR="00F57C71" w:rsidRPr="00AD7558" w:rsidRDefault="00F57C71" w:rsidP="007D6B08">
      <w:pPr>
        <w:pStyle w:val="Odstavekseznama"/>
        <w:numPr>
          <w:ilvl w:val="0"/>
          <w:numId w:val="42"/>
        </w:numPr>
        <w:spacing w:line="276" w:lineRule="auto"/>
        <w:jc w:val="both"/>
        <w:rPr>
          <w:rFonts w:cs="Arial Unicode MS"/>
          <w:lang w:val="sl-SI"/>
        </w:rPr>
      </w:pPr>
      <w:r w:rsidRPr="00AD7558">
        <w:rPr>
          <w:rFonts w:cs="Arial Unicode MS"/>
          <w:lang w:val="sl-SI"/>
        </w:rPr>
        <w:t>Posebni pogoji pogodbe</w:t>
      </w:r>
      <w:r>
        <w:rPr>
          <w:rFonts w:cs="Arial Unicode MS"/>
          <w:lang w:val="sl-SI"/>
        </w:rPr>
        <w:t>;</w:t>
      </w:r>
    </w:p>
    <w:p w14:paraId="7F7E4222" w14:textId="77777777" w:rsidR="00F57C71" w:rsidRDefault="00F57C71" w:rsidP="007D6B08">
      <w:pPr>
        <w:pStyle w:val="Odstavekseznama"/>
        <w:numPr>
          <w:ilvl w:val="0"/>
          <w:numId w:val="42"/>
        </w:numPr>
        <w:spacing w:line="276" w:lineRule="auto"/>
        <w:jc w:val="both"/>
        <w:rPr>
          <w:rFonts w:cs="Arial Unicode MS"/>
          <w:lang w:val="sl-SI"/>
        </w:rPr>
      </w:pPr>
      <w:r w:rsidRPr="00AD7558">
        <w:rPr>
          <w:rFonts w:cs="Arial Unicode MS"/>
          <w:lang w:val="sl-SI"/>
        </w:rPr>
        <w:t>Splošni pogoji pogodb za obratno opremo, projektiranje in graditev za elektrotehnično in strojno obratno opremo in za gradbena in inženirska dela, ki jih načrtuje izvajalec (FIDIC rumena knjiga)</w:t>
      </w:r>
      <w:r>
        <w:rPr>
          <w:rFonts w:cs="Arial Unicode MS"/>
          <w:lang w:val="sl-SI"/>
        </w:rPr>
        <w:t>;</w:t>
      </w:r>
    </w:p>
    <w:p w14:paraId="29BC10E8" w14:textId="77777777" w:rsidR="00F57C71" w:rsidRPr="00AD7558" w:rsidRDefault="00F57C71" w:rsidP="007D6B08">
      <w:pPr>
        <w:pStyle w:val="Odstavekseznama"/>
        <w:numPr>
          <w:ilvl w:val="0"/>
          <w:numId w:val="42"/>
        </w:numPr>
        <w:spacing w:line="276" w:lineRule="auto"/>
        <w:jc w:val="both"/>
        <w:rPr>
          <w:rFonts w:cs="Arial Unicode MS"/>
          <w:lang w:val="sl-SI"/>
        </w:rPr>
      </w:pPr>
      <w:r>
        <w:rPr>
          <w:rFonts w:cs="Arial Unicode MS"/>
          <w:lang w:val="sl-SI"/>
        </w:rPr>
        <w:t>Plan plačil</w:t>
      </w:r>
    </w:p>
    <w:p w14:paraId="2EE1662E" w14:textId="77777777" w:rsidR="00F57C71" w:rsidRPr="00AD7558" w:rsidRDefault="00F57C71" w:rsidP="007D6B08">
      <w:pPr>
        <w:pStyle w:val="Odstavekseznama"/>
        <w:numPr>
          <w:ilvl w:val="0"/>
          <w:numId w:val="42"/>
        </w:numPr>
        <w:spacing w:line="276" w:lineRule="auto"/>
        <w:jc w:val="both"/>
        <w:rPr>
          <w:rFonts w:cs="Arial Unicode MS"/>
          <w:lang w:val="sl-SI"/>
        </w:rPr>
      </w:pPr>
      <w:r w:rsidRPr="00AD7558">
        <w:rPr>
          <w:rFonts w:cs="Arial Unicode MS"/>
          <w:i/>
          <w:color w:val="808080" w:themeColor="background1" w:themeShade="80"/>
          <w:lang w:val="sl-SI"/>
        </w:rPr>
        <w:t>(navedba tehnične dokumentacije)</w:t>
      </w:r>
    </w:p>
    <w:p w14:paraId="1819BAA5" w14:textId="77777777" w:rsidR="00F57C71" w:rsidRPr="006420DE" w:rsidRDefault="00F57C71" w:rsidP="007D6B08">
      <w:pPr>
        <w:pStyle w:val="Odstavekseznama"/>
        <w:numPr>
          <w:ilvl w:val="0"/>
          <w:numId w:val="42"/>
        </w:numPr>
        <w:spacing w:line="276" w:lineRule="auto"/>
        <w:jc w:val="both"/>
        <w:rPr>
          <w:rFonts w:cs="Arial Unicode MS"/>
          <w:lang w:val="sl-SI"/>
        </w:rPr>
      </w:pPr>
      <w:r w:rsidRPr="00AD7558">
        <w:rPr>
          <w:rFonts w:cs="Arial Unicode MS"/>
          <w:lang w:val="sl-SI"/>
        </w:rPr>
        <w:t xml:space="preserve">Ponudba izvajalca številka </w:t>
      </w:r>
      <w:r w:rsidRPr="00AD7558">
        <w:rPr>
          <w:rFonts w:cs="Arial Unicode MS"/>
          <w:i/>
          <w:color w:val="808080" w:themeColor="background1" w:themeShade="80"/>
          <w:lang w:val="sl-SI"/>
        </w:rPr>
        <w:t>(navedba številke in datuma ponudbe izbranega ponudnika)</w:t>
      </w:r>
      <w:r w:rsidRPr="00AD7558">
        <w:rPr>
          <w:rFonts w:cs="Arial Unicode MS"/>
          <w:lang w:val="sl-SI"/>
        </w:rPr>
        <w:t>;</w:t>
      </w:r>
    </w:p>
    <w:p w14:paraId="2E1A0DCE"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1.6. Pogodbeni sporazum</w:t>
      </w:r>
    </w:p>
    <w:p w14:paraId="389064B7" w14:textId="77777777" w:rsidR="00F57C71" w:rsidRPr="00AD7558" w:rsidRDefault="00F57C71" w:rsidP="00F57C71">
      <w:pPr>
        <w:spacing w:line="276" w:lineRule="auto"/>
        <w:jc w:val="both"/>
        <w:rPr>
          <w:rFonts w:cs="Arial Unicode MS"/>
          <w:lang w:val="sl-SI"/>
        </w:rPr>
      </w:pPr>
      <w:r w:rsidRPr="00AD7558">
        <w:rPr>
          <w:rFonts w:cs="Arial Unicode MS"/>
          <w:lang w:val="sl-SI"/>
        </w:rPr>
        <w:t>Črta se podčlen 1.6. Pogodbeni sporazum. Novo besedilo podčlena se glasi:</w:t>
      </w:r>
    </w:p>
    <w:p w14:paraId="167481E5"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Stranke sklenejo pogodbeni sporazum praviloma v </w:t>
      </w:r>
      <w:r>
        <w:rPr>
          <w:rFonts w:cs="Arial Unicode MS"/>
          <w:i/>
          <w:lang w:val="sl-SI"/>
        </w:rPr>
        <w:t>osmih delovnih dneh</w:t>
      </w:r>
      <w:r w:rsidRPr="00AD7558">
        <w:rPr>
          <w:rFonts w:cs="Arial Unicode MS"/>
          <w:i/>
          <w:lang w:val="sl-SI"/>
        </w:rPr>
        <w:t xml:space="preserve"> po tem, ko izvajalec prejme Pismo o sprejemu Ponudbe, če se ne dogovorijo, drugače oziroma v skladu z določili </w:t>
      </w:r>
      <w:r>
        <w:rPr>
          <w:rFonts w:cs="Arial Unicode MS"/>
          <w:i/>
          <w:lang w:val="sl-SI"/>
        </w:rPr>
        <w:t>vsakokrat veljavnega zakona o javnem naročanju.</w:t>
      </w:r>
    </w:p>
    <w:p w14:paraId="0EA7F7A0"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3.1. – Obveznosti in pooblastila inženirja</w:t>
      </w:r>
    </w:p>
    <w:p w14:paraId="5CD368E6"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prvega odstavka podčlena 3.1 se doda:</w:t>
      </w:r>
    </w:p>
    <w:p w14:paraId="356C2D1A" w14:textId="77777777" w:rsidR="00F57C71" w:rsidRPr="00AD7558" w:rsidRDefault="00F57C71" w:rsidP="00F57C71">
      <w:pPr>
        <w:spacing w:line="276" w:lineRule="auto"/>
        <w:jc w:val="both"/>
        <w:rPr>
          <w:rFonts w:cs="Arial Unicode MS"/>
          <w:i/>
          <w:lang w:val="sl-SI"/>
        </w:rPr>
      </w:pPr>
      <w:r w:rsidRPr="00AD7558">
        <w:rPr>
          <w:rFonts w:cs="Arial Unicode MS"/>
          <w:i/>
          <w:lang w:val="sl-SI"/>
        </w:rPr>
        <w:t>Naročnik mora pred podpisom pogodbe izvajalcu pisno sporočiti ime in naslov nadzornega inženirja.</w:t>
      </w:r>
    </w:p>
    <w:p w14:paraId="120B075B"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podčlena 3.1 se doda besedilo:</w:t>
      </w:r>
    </w:p>
    <w:p w14:paraId="4C25D76B" w14:textId="77777777" w:rsidR="00F57C71" w:rsidRPr="00AD7558" w:rsidRDefault="00F57C71" w:rsidP="00F57C71">
      <w:pPr>
        <w:spacing w:line="276" w:lineRule="auto"/>
        <w:jc w:val="both"/>
        <w:rPr>
          <w:rFonts w:cs="Arial Unicode MS"/>
          <w:i/>
          <w:lang w:val="sl-SI"/>
        </w:rPr>
      </w:pPr>
      <w:r w:rsidRPr="00AD7558">
        <w:rPr>
          <w:rFonts w:cs="Arial Unicode MS"/>
          <w:i/>
          <w:lang w:val="sl-SI"/>
        </w:rPr>
        <w:t>Inženir bo pridobil posebno dovoljenje Naročnika, preden bo:</w:t>
      </w:r>
    </w:p>
    <w:p w14:paraId="62C607E6" w14:textId="77777777" w:rsidR="00F57C71" w:rsidRPr="0032581E" w:rsidRDefault="00F57C71" w:rsidP="00F57C71">
      <w:pPr>
        <w:spacing w:line="276" w:lineRule="auto"/>
        <w:jc w:val="both"/>
        <w:rPr>
          <w:rFonts w:cs="Arial Unicode MS"/>
          <w:i/>
          <w:lang w:val="sl-SI"/>
        </w:rPr>
      </w:pPr>
      <w:r w:rsidRPr="00AD7558">
        <w:rPr>
          <w:rFonts w:cs="Arial Unicode MS"/>
          <w:i/>
          <w:lang w:val="sl-SI"/>
        </w:rPr>
        <w:t>(</w:t>
      </w:r>
      <w:r>
        <w:rPr>
          <w:rFonts w:cs="Arial Unicode MS"/>
          <w:i/>
          <w:lang w:val="sl-SI"/>
        </w:rPr>
        <w:t>a</w:t>
      </w:r>
      <w:r w:rsidRPr="00AD7558">
        <w:rPr>
          <w:rFonts w:cs="Arial Unicode MS"/>
          <w:i/>
          <w:lang w:val="sl-SI"/>
        </w:rPr>
        <w:t xml:space="preserve">) </w:t>
      </w:r>
      <w:r w:rsidRPr="00AD7558">
        <w:rPr>
          <w:rFonts w:cs="Arial Unicode MS"/>
          <w:i/>
          <w:lang w:val="sl-SI"/>
        </w:rPr>
        <w:tab/>
        <w:t xml:space="preserve">določil </w:t>
      </w:r>
      <w:r w:rsidRPr="0032581E">
        <w:rPr>
          <w:rFonts w:cs="Arial Unicode MS"/>
          <w:i/>
          <w:lang w:val="sl-SI"/>
        </w:rPr>
        <w:t>podaljšanje roka po podčlenu 8.4;</w:t>
      </w:r>
    </w:p>
    <w:p w14:paraId="6229EF33" w14:textId="6945C8AE" w:rsidR="00F57C71" w:rsidRPr="0032581E" w:rsidRDefault="00F57C71" w:rsidP="00F57C71">
      <w:pPr>
        <w:spacing w:line="276" w:lineRule="auto"/>
        <w:jc w:val="both"/>
        <w:rPr>
          <w:rFonts w:cs="Arial Unicode MS"/>
          <w:i/>
          <w:lang w:val="sl-SI"/>
        </w:rPr>
      </w:pPr>
      <w:r w:rsidRPr="0032581E">
        <w:rPr>
          <w:rFonts w:cs="Arial Unicode MS"/>
          <w:i/>
          <w:lang w:val="sl-SI"/>
        </w:rPr>
        <w:t>(b)</w:t>
      </w:r>
      <w:r w:rsidRPr="0032581E">
        <w:rPr>
          <w:rFonts w:cs="Arial Unicode MS"/>
          <w:i/>
          <w:lang w:val="sl-SI"/>
        </w:rPr>
        <w:tab/>
        <w:t xml:space="preserve">odobril spremembe po </w:t>
      </w:r>
      <w:r w:rsidR="00672CAE" w:rsidRPr="0032581E">
        <w:rPr>
          <w:rFonts w:cs="Arial Unicode MS"/>
          <w:i/>
          <w:lang w:val="sl-SI"/>
        </w:rPr>
        <w:t xml:space="preserve">13. </w:t>
      </w:r>
      <w:r w:rsidRPr="0032581E">
        <w:rPr>
          <w:rFonts w:cs="Arial Unicode MS"/>
          <w:i/>
          <w:lang w:val="sl-SI"/>
        </w:rPr>
        <w:t>členu;</w:t>
      </w:r>
    </w:p>
    <w:p w14:paraId="7DCA5FE6" w14:textId="765168F1" w:rsidR="00F57C71" w:rsidRPr="00AD7558" w:rsidRDefault="00F57C71" w:rsidP="00F57C71">
      <w:pPr>
        <w:spacing w:line="276" w:lineRule="auto"/>
        <w:jc w:val="both"/>
        <w:rPr>
          <w:rFonts w:cs="Arial Unicode MS"/>
          <w:i/>
          <w:lang w:val="sl-SI"/>
        </w:rPr>
      </w:pPr>
      <w:r w:rsidRPr="0032581E">
        <w:rPr>
          <w:rFonts w:cs="Arial Unicode MS"/>
          <w:i/>
          <w:lang w:val="sl-SI"/>
        </w:rPr>
        <w:t>(c)</w:t>
      </w:r>
      <w:r w:rsidRPr="0032581E">
        <w:rPr>
          <w:rFonts w:cs="Arial Unicode MS"/>
          <w:i/>
          <w:lang w:val="sl-SI"/>
        </w:rPr>
        <w:tab/>
        <w:t xml:space="preserve">določi cene po </w:t>
      </w:r>
      <w:r w:rsidR="00672CAE" w:rsidRPr="0032581E">
        <w:rPr>
          <w:rFonts w:cs="Arial Unicode MS"/>
          <w:i/>
          <w:lang w:val="sl-SI"/>
        </w:rPr>
        <w:t xml:space="preserve">14. </w:t>
      </w:r>
      <w:r w:rsidRPr="0032581E">
        <w:rPr>
          <w:rFonts w:cs="Arial Unicode MS"/>
          <w:i/>
          <w:lang w:val="sl-SI"/>
        </w:rPr>
        <w:t>člen</w:t>
      </w:r>
      <w:r w:rsidR="0032581E" w:rsidRPr="0032581E">
        <w:rPr>
          <w:rFonts w:cs="Arial Unicode MS"/>
          <w:i/>
          <w:lang w:val="sl-SI"/>
        </w:rPr>
        <w:t>u</w:t>
      </w:r>
      <w:r w:rsidRPr="00AD7558">
        <w:rPr>
          <w:rFonts w:cs="Arial Unicode MS"/>
          <w:i/>
          <w:lang w:val="sl-SI"/>
        </w:rPr>
        <w:t>.</w:t>
      </w:r>
    </w:p>
    <w:p w14:paraId="57CDFBBB"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3.4 – Zamenjava inženirja</w:t>
      </w:r>
    </w:p>
    <w:p w14:paraId="143F1478" w14:textId="77777777" w:rsidR="00F57C71" w:rsidRPr="00AD7558" w:rsidRDefault="00F57C71" w:rsidP="00F57C71">
      <w:pPr>
        <w:spacing w:line="276" w:lineRule="auto"/>
        <w:jc w:val="both"/>
        <w:rPr>
          <w:rFonts w:cs="Arial Unicode MS"/>
          <w:lang w:val="sl-SI"/>
        </w:rPr>
      </w:pPr>
      <w:r w:rsidRPr="00AD7558">
        <w:rPr>
          <w:rFonts w:cs="Arial Unicode MS"/>
          <w:lang w:val="sl-SI"/>
        </w:rPr>
        <w:t>Tekst se v celoti črta in nadomesti z:</w:t>
      </w:r>
    </w:p>
    <w:p w14:paraId="69E0C406" w14:textId="26A23BC6" w:rsidR="00F57C71" w:rsidRPr="00F57C71" w:rsidRDefault="00F57C71" w:rsidP="00F57C71">
      <w:pPr>
        <w:spacing w:line="276" w:lineRule="auto"/>
        <w:jc w:val="both"/>
        <w:rPr>
          <w:rFonts w:cs="Arial Unicode MS"/>
          <w:lang w:val="sl-SI" w:eastAsia="zh-TW"/>
        </w:rPr>
      </w:pPr>
      <w:r w:rsidRPr="00AD7558">
        <w:rPr>
          <w:rFonts w:cs="Arial Unicode MS"/>
          <w:i/>
          <w:lang w:val="sl-SI"/>
        </w:rPr>
        <w:t>Kljub podčlenu 3.1 pa v primeru, če naročnik želi zamenjati inženirja, mora najmanj 14 dni pred nameravanim datumom zamenjave obvestiti izvajalca o imenu, naslovu in ustreznih izkušnjah predlaganega novega inženirja.</w:t>
      </w:r>
      <w:r w:rsidRPr="00AD7558">
        <w:rPr>
          <w:rFonts w:cs="Arial Unicode MS"/>
          <w:lang w:val="sl-SI" w:eastAsia="zh-TW"/>
        </w:rPr>
        <w:t xml:space="preserve"> </w:t>
      </w:r>
    </w:p>
    <w:p w14:paraId="6ECD04E0"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lastRenderedPageBreak/>
        <w:t>Doda se podčlen 3.6:</w:t>
      </w:r>
    </w:p>
    <w:p w14:paraId="4A40F864" w14:textId="77777777" w:rsidR="00F57C71" w:rsidRPr="00AD7558" w:rsidRDefault="00F57C71" w:rsidP="00F57C71">
      <w:pPr>
        <w:spacing w:line="276" w:lineRule="auto"/>
        <w:jc w:val="both"/>
        <w:rPr>
          <w:rFonts w:cs="Arial Unicode MS"/>
          <w:i/>
          <w:lang w:val="sl-SI"/>
        </w:rPr>
      </w:pPr>
      <w:r w:rsidRPr="00AD7558">
        <w:rPr>
          <w:rFonts w:cs="Arial Unicode MS"/>
          <w:i/>
          <w:lang w:val="sl-SI"/>
        </w:rPr>
        <w:t>Inženir sklicuje redne operativne sestanke zaradi ugotavljanja izvajanja pogodbe in navodil inženirja. Na sestankih se vodi zapisnik, ki se ga potrdi na naslednji seji. Na sestankih sprejeti sklepi so obvezujoči.</w:t>
      </w:r>
    </w:p>
    <w:p w14:paraId="3985E746"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4.1 – Splošne obveznosti izvajalca</w:t>
      </w:r>
    </w:p>
    <w:p w14:paraId="61064530"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Podčlena 4.1 se doda sledeče:</w:t>
      </w:r>
    </w:p>
    <w:p w14:paraId="48993DB2"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w:t>
      </w:r>
    </w:p>
    <w:p w14:paraId="39E0A7C9"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Izvajalec bo vodil gradbeni dnevnik v času veljavnosti pogodbe, kot je podrobno navedeno v </w:t>
      </w:r>
      <w:r>
        <w:rPr>
          <w:rFonts w:cs="Arial Unicode MS"/>
          <w:i/>
          <w:lang w:val="sl-SI"/>
        </w:rPr>
        <w:t>»</w:t>
      </w:r>
      <w:r w:rsidRPr="00F711CB">
        <w:rPr>
          <w:rFonts w:cs="Arial Unicode MS"/>
          <w:i/>
          <w:lang w:val="sl-SI"/>
        </w:rPr>
        <w:t>Pravilnik</w:t>
      </w:r>
      <w:r>
        <w:rPr>
          <w:rFonts w:cs="Arial Unicode MS"/>
          <w:i/>
          <w:lang w:val="sl-SI"/>
        </w:rPr>
        <w:t>u</w:t>
      </w:r>
      <w:r w:rsidRPr="00F711CB">
        <w:rPr>
          <w:rFonts w:cs="Arial Unicode MS"/>
          <w:i/>
          <w:lang w:val="sl-SI"/>
        </w:rPr>
        <w:t xml:space="preserve"> o gradbiščih (</w:t>
      </w:r>
      <w:r w:rsidRPr="0025078D">
        <w:rPr>
          <w:rFonts w:cs="Arial Unicode MS"/>
          <w:i/>
          <w:lang w:val="sl-SI"/>
        </w:rPr>
        <w:t>Uradni list RS, št. 55/08, 54/09 – popr., 61/17 – GZ in 199/21 – GZ-1</w:t>
      </w:r>
      <w:r w:rsidRPr="00F711CB">
        <w:rPr>
          <w:rFonts w:cs="Arial Unicode MS"/>
          <w:i/>
          <w:lang w:val="sl-SI"/>
        </w:rPr>
        <w:t>)</w:t>
      </w:r>
      <w:r w:rsidRPr="00AD7558">
        <w:rPr>
          <w:rFonts w:cs="Arial Unicode MS"/>
          <w:i/>
          <w:lang w:val="sl-SI"/>
        </w:rPr>
        <w:t>«</w:t>
      </w:r>
    </w:p>
    <w:p w14:paraId="7A91A6DA"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4.2 – Garancija za dobro izvedbo</w:t>
      </w:r>
    </w:p>
    <w:p w14:paraId="40BAFB6C" w14:textId="77777777" w:rsidR="00F57C71" w:rsidRPr="00AD7558" w:rsidRDefault="00F57C71" w:rsidP="00F57C71">
      <w:pPr>
        <w:spacing w:line="276" w:lineRule="auto"/>
        <w:jc w:val="both"/>
        <w:rPr>
          <w:rFonts w:cs="Arial Unicode MS"/>
          <w:lang w:val="sl-SI"/>
        </w:rPr>
      </w:pPr>
      <w:r w:rsidRPr="00AD7558">
        <w:rPr>
          <w:rFonts w:cs="Arial Unicode MS"/>
          <w:lang w:val="sl-SI"/>
        </w:rPr>
        <w:t>Črta se prvi in drugi odstavek podčlena 4.2 in vstavi sledeče besedilo:</w:t>
      </w:r>
    </w:p>
    <w:p w14:paraId="604C2C62" w14:textId="159D22BF" w:rsidR="00F57C71" w:rsidRDefault="00F57C71" w:rsidP="00F57C71">
      <w:pPr>
        <w:spacing w:line="276" w:lineRule="auto"/>
        <w:jc w:val="both"/>
        <w:rPr>
          <w:rFonts w:cs="Arial Unicode MS"/>
          <w:i/>
          <w:lang w:val="sl-SI"/>
        </w:rPr>
      </w:pPr>
      <w:r w:rsidRPr="00AD7558">
        <w:rPr>
          <w:rFonts w:cs="Arial Unicode MS"/>
          <w:i/>
          <w:lang w:val="sl-SI"/>
        </w:rPr>
        <w:t xml:space="preserve">Najkasneje v </w:t>
      </w:r>
      <w:r>
        <w:rPr>
          <w:rFonts w:cs="Arial Unicode MS"/>
          <w:i/>
          <w:lang w:val="sl-SI"/>
        </w:rPr>
        <w:t>15</w:t>
      </w:r>
      <w:r w:rsidRPr="00AD7558">
        <w:rPr>
          <w:rFonts w:cs="Arial Unicode MS"/>
          <w:i/>
          <w:lang w:val="sl-SI"/>
        </w:rPr>
        <w:t xml:space="preserve"> dneh po sklenitvi pogodbe je potrebno naročniku izročiti zavarovanje za dobro izvedbo pogodbenih obveznosti v višini 10</w:t>
      </w:r>
      <w:r w:rsidR="004A2B76">
        <w:rPr>
          <w:rFonts w:cs="Arial Unicode MS"/>
          <w:i/>
          <w:lang w:val="sl-SI"/>
        </w:rPr>
        <w:t xml:space="preserve"> </w:t>
      </w:r>
      <w:r w:rsidRPr="00AD7558">
        <w:rPr>
          <w:rFonts w:cs="Arial Unicode MS"/>
          <w:i/>
          <w:lang w:val="sl-SI"/>
        </w:rPr>
        <w:t>% pogodbene vrednosti z DDV, sicer pogodba ni veljavna. Zavarovanje mora ustrezati zahtevam iz dokumentacije</w:t>
      </w:r>
      <w:r w:rsidR="004A2B76">
        <w:rPr>
          <w:rFonts w:cs="Arial Unicode MS"/>
          <w:i/>
          <w:lang w:val="sl-SI"/>
        </w:rPr>
        <w:t xml:space="preserve"> </w:t>
      </w:r>
      <w:r w:rsidR="004A2B76" w:rsidRPr="0032581E">
        <w:rPr>
          <w:rFonts w:cs="Arial Unicode MS"/>
          <w:i/>
          <w:lang w:val="sl-SI"/>
        </w:rPr>
        <w:t>javnega naročila</w:t>
      </w:r>
      <w:r w:rsidRPr="00AD7558">
        <w:rPr>
          <w:rFonts w:cs="Arial Unicode MS"/>
          <w:i/>
          <w:lang w:val="sl-SI"/>
        </w:rPr>
        <w:t>. Zavarovanje mora veljati še najmanj 120 dni po roku za izvedbo naročila.</w:t>
      </w:r>
    </w:p>
    <w:p w14:paraId="654F96BF" w14:textId="77777777" w:rsidR="00F57C71" w:rsidRPr="00AD7558" w:rsidRDefault="00F57C71" w:rsidP="00F57C71">
      <w:pPr>
        <w:spacing w:line="276" w:lineRule="auto"/>
        <w:jc w:val="both"/>
        <w:rPr>
          <w:rFonts w:cs="Arial Unicode MS"/>
          <w:i/>
          <w:lang w:val="sl-SI"/>
        </w:rPr>
      </w:pPr>
      <w:r>
        <w:rPr>
          <w:rFonts w:cs="Arial Unicode MS"/>
          <w:i/>
          <w:lang w:val="sl-SI"/>
        </w:rPr>
        <w:t>Izvajalec s podpisom pogodbe izrecno soglaša, da ima naročnik pravico do unovčitve zavarovanja za dobro izvedbo pogodbenih obveznosti, če izvajalec zamuja z izvedbo del glede na program iz podčlena 8.3.</w:t>
      </w:r>
    </w:p>
    <w:p w14:paraId="395713D9"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V zadnjem stavku tretjega odstavka podčlena 4.2 se črta pika in doda: </w:t>
      </w:r>
    </w:p>
    <w:p w14:paraId="5CA14C57" w14:textId="77777777" w:rsidR="00F57C71" w:rsidRPr="00AD7558" w:rsidRDefault="00F57C71" w:rsidP="00F57C71">
      <w:pPr>
        <w:spacing w:line="276" w:lineRule="auto"/>
        <w:jc w:val="both"/>
        <w:rPr>
          <w:rFonts w:cs="Arial Unicode MS"/>
          <w:i/>
          <w:lang w:val="sl-SI"/>
        </w:rPr>
      </w:pPr>
      <w:r w:rsidRPr="00AD7558">
        <w:rPr>
          <w:rFonts w:cs="Arial Unicode MS"/>
          <w:i/>
          <w:lang w:val="sl-SI"/>
        </w:rPr>
        <w:t>»in do vročitve garancije za odpravo napak v garancijskem roku.«</w:t>
      </w:r>
    </w:p>
    <w:p w14:paraId="32FA7DA6"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4.2 se črta se zadnji odstavek podčlena in se ga nadomesti z besedilom:</w:t>
      </w:r>
    </w:p>
    <w:p w14:paraId="4EB30D30" w14:textId="77777777" w:rsidR="00F57C71" w:rsidRPr="00AD7558" w:rsidRDefault="00F57C71" w:rsidP="00F57C71">
      <w:pPr>
        <w:spacing w:line="276" w:lineRule="auto"/>
        <w:jc w:val="both"/>
        <w:rPr>
          <w:rFonts w:cs="Arial Unicode MS"/>
          <w:i/>
          <w:lang w:val="sl-SI"/>
        </w:rPr>
      </w:pPr>
      <w:r w:rsidRPr="00AD7558">
        <w:rPr>
          <w:rFonts w:cs="Arial Unicode MS"/>
          <w:i/>
          <w:lang w:val="sl-SI"/>
        </w:rPr>
        <w:t>Naročnik izvajalcu vrne bančno garancijo po izteku njene veljavnosti</w:t>
      </w:r>
      <w:r w:rsidRPr="00E42F7B">
        <w:rPr>
          <w:rFonts w:cs="Arial Unicode MS"/>
          <w:i/>
          <w:lang w:val="sl-SI"/>
        </w:rPr>
        <w:t>.</w:t>
      </w:r>
    </w:p>
    <w:p w14:paraId="460DDA01"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4.3. Predstavnik izvajalca</w:t>
      </w:r>
    </w:p>
    <w:p w14:paraId="1C7143F6" w14:textId="77777777" w:rsidR="00F57C71" w:rsidRPr="00AD7558" w:rsidRDefault="00F57C71" w:rsidP="00F57C71">
      <w:pPr>
        <w:spacing w:line="276" w:lineRule="auto"/>
        <w:jc w:val="both"/>
        <w:rPr>
          <w:rFonts w:cs="Arial Unicode MS"/>
          <w:lang w:val="sl-SI"/>
        </w:rPr>
      </w:pPr>
      <w:r w:rsidRPr="00AD7558">
        <w:rPr>
          <w:rFonts w:cs="Arial Unicode MS"/>
          <w:lang w:val="sl-SI"/>
        </w:rPr>
        <w:t>Podčlenu se doda nov odstavek:</w:t>
      </w:r>
    </w:p>
    <w:p w14:paraId="404907EA"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Izvajalčev predstavnik mora govoriti slovensko. Če izvajalčev predstavnik ne govori slovensko, mora izvajalec zagotoviti ustreznega prevajalca v slovenski jezik. </w:t>
      </w:r>
    </w:p>
    <w:p w14:paraId="4CC163CA"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4.4  Podizvajalci</w:t>
      </w:r>
    </w:p>
    <w:p w14:paraId="321E16AC" w14:textId="77777777" w:rsidR="00F57C71" w:rsidRPr="00AD7558" w:rsidRDefault="00F57C71" w:rsidP="00F57C71">
      <w:pPr>
        <w:spacing w:line="276" w:lineRule="auto"/>
        <w:jc w:val="both"/>
        <w:rPr>
          <w:rFonts w:cs="Arial Unicode MS"/>
          <w:lang w:val="sl-SI"/>
        </w:rPr>
      </w:pPr>
      <w:r w:rsidRPr="00AD7558">
        <w:rPr>
          <w:rFonts w:cs="Arial Unicode MS"/>
          <w:lang w:val="sl-SI"/>
        </w:rPr>
        <w:t>Črta se alineja (b) in nadomesti z:</w:t>
      </w:r>
    </w:p>
    <w:p w14:paraId="4758999A" w14:textId="3ABAC5C2" w:rsidR="00F57C71" w:rsidRPr="00AD7558" w:rsidRDefault="00F57C71" w:rsidP="00F57C71">
      <w:pPr>
        <w:spacing w:line="276" w:lineRule="auto"/>
        <w:jc w:val="both"/>
        <w:rPr>
          <w:rFonts w:cs="Arial Unicode MS"/>
          <w:i/>
          <w:lang w:val="sl-SI"/>
        </w:rPr>
      </w:pPr>
      <w:r w:rsidRPr="00AD7558">
        <w:rPr>
          <w:rFonts w:cs="Arial Unicode MS"/>
          <w:i/>
          <w:lang w:val="sl-SI"/>
        </w:rPr>
        <w:t>(b) Za uvedbo drugih podizvajalcev, kot so navedeni v pogodbi, je potrebno predhodno soglasje inženirja in potrditev naročnika. Predlagani podizvajalci morajo izpolnjevati pogoje za priznanje sposobnosti, kot so navedeni v dokumentaciji</w:t>
      </w:r>
      <w:r w:rsidR="004A2B76">
        <w:rPr>
          <w:rFonts w:cs="Arial Unicode MS"/>
          <w:i/>
          <w:lang w:val="sl-SI"/>
        </w:rPr>
        <w:t xml:space="preserve"> </w:t>
      </w:r>
      <w:r w:rsidR="004A2B76" w:rsidRPr="0032581E">
        <w:rPr>
          <w:rFonts w:cs="Arial Unicode MS"/>
          <w:i/>
          <w:lang w:val="sl-SI"/>
        </w:rPr>
        <w:t>javnega naročila</w:t>
      </w:r>
      <w:r w:rsidRPr="00AD7558">
        <w:rPr>
          <w:rFonts w:cs="Arial Unicode MS"/>
          <w:i/>
          <w:lang w:val="sl-SI"/>
        </w:rPr>
        <w:t xml:space="preserve">. </w:t>
      </w:r>
    </w:p>
    <w:p w14:paraId="2D098FF9"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4.9 – Zagotavljanje kakovosti</w:t>
      </w:r>
    </w:p>
    <w:p w14:paraId="62E513EE"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V podčlenu 4.9 se dodata nova odstavka: </w:t>
      </w:r>
    </w:p>
    <w:p w14:paraId="093A6E73" w14:textId="77777777" w:rsidR="00F57C71" w:rsidRPr="00AD7558" w:rsidRDefault="00F57C71" w:rsidP="00F57C71">
      <w:pPr>
        <w:spacing w:line="276" w:lineRule="auto"/>
        <w:jc w:val="both"/>
        <w:rPr>
          <w:rFonts w:cs="Arial Unicode MS"/>
          <w:i/>
          <w:lang w:val="sl-SI"/>
        </w:rPr>
      </w:pPr>
      <w:r w:rsidRPr="00AD7558">
        <w:rPr>
          <w:rFonts w:cs="Arial Unicode MS"/>
          <w:i/>
          <w:lang w:val="sl-SI"/>
        </w:rPr>
        <w:lastRenderedPageBreak/>
        <w:t>Zagotavljanje in preverjanje kakovosti bo izvajalec izvajal v skladu z domačo zakonodajo in tehnično regulativo, ki določa ravnanje za zagotavljanje in dokazovanje kakovosti del.</w:t>
      </w:r>
    </w:p>
    <w:p w14:paraId="21ABF537" w14:textId="77777777" w:rsidR="00F57C71" w:rsidRPr="00AD7558" w:rsidRDefault="00F57C71" w:rsidP="00F57C71">
      <w:pPr>
        <w:spacing w:line="276" w:lineRule="auto"/>
        <w:jc w:val="both"/>
        <w:rPr>
          <w:rFonts w:cs="Arial Unicode MS"/>
          <w:i/>
          <w:lang w:val="sl-SI"/>
        </w:rPr>
      </w:pPr>
      <w:r w:rsidRPr="00AD7558">
        <w:rPr>
          <w:rFonts w:cs="Arial Unicode MS"/>
          <w:i/>
          <w:lang w:val="sl-SI"/>
        </w:rPr>
        <w:t>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 ali podaljšanju roka za izvedbo del.</w:t>
      </w:r>
    </w:p>
    <w:p w14:paraId="5CEB04BD"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4.10 Podatki o gradbišču</w:t>
      </w:r>
    </w:p>
    <w:p w14:paraId="3F21A49F"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V podčlenu 4.10 se doda nov odstavek: </w:t>
      </w:r>
    </w:p>
    <w:p w14:paraId="08B53910" w14:textId="5B548231" w:rsidR="00F57C71" w:rsidRPr="00AD7558" w:rsidRDefault="00F57C71" w:rsidP="00F57C71">
      <w:pPr>
        <w:spacing w:line="276" w:lineRule="auto"/>
        <w:jc w:val="both"/>
        <w:rPr>
          <w:rFonts w:cs="Arial Unicode MS"/>
          <w:i/>
          <w:lang w:val="sl-SI"/>
        </w:rPr>
      </w:pPr>
      <w:r w:rsidRPr="00AD7558">
        <w:rPr>
          <w:rFonts w:cs="Arial Unicode MS"/>
          <w:i/>
          <w:lang w:val="sl-SI"/>
        </w:rPr>
        <w:t>Naročnik ne jamči za popolnost in natančnost podatkov o zemljišču (geološka sestava tal, geomehanski pogoji, hidrološki podatki, itd</w:t>
      </w:r>
      <w:r w:rsidR="006709CE">
        <w:rPr>
          <w:rFonts w:cs="Arial Unicode MS"/>
          <w:i/>
          <w:lang w:val="sl-SI"/>
        </w:rPr>
        <w:t>.</w:t>
      </w:r>
      <w:r w:rsidRPr="00AD7558">
        <w:rPr>
          <w:rFonts w:cs="Arial Unicode MS"/>
          <w:i/>
          <w:lang w:val="sl-SI"/>
        </w:rPr>
        <w:t>), materialih, hidrološki in prometni situaciji, ki so na voljo v trenutku objave javnega naročila ali kadar koli v času veljavnosti pogodbe. Izvajalec je dolžan predhodno preveriti izhodiščne podatke o zemljiščih in predvidene projektirane podatke.</w:t>
      </w:r>
    </w:p>
    <w:p w14:paraId="2B5AD15D"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 xml:space="preserve">Podčlen 4.18 – Varstvo okolja </w:t>
      </w:r>
    </w:p>
    <w:p w14:paraId="561E9940"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podčlena 4.18 se doda sledeče besedilo:</w:t>
      </w:r>
    </w:p>
    <w:p w14:paraId="6EEA1C7D" w14:textId="77777777" w:rsidR="00F57C71" w:rsidRPr="00AD7558" w:rsidRDefault="00F57C71" w:rsidP="00F57C71">
      <w:pPr>
        <w:spacing w:line="276" w:lineRule="auto"/>
        <w:jc w:val="both"/>
        <w:rPr>
          <w:rFonts w:cs="Arial Unicode MS"/>
          <w:i/>
          <w:lang w:val="sl-SI"/>
        </w:rPr>
      </w:pPr>
      <w:r w:rsidRPr="00AD7558">
        <w:rPr>
          <w:rFonts w:cs="Arial Unicode MS"/>
          <w:i/>
          <w:lang w:val="sl-SI"/>
        </w:rPr>
        <w:t>Izvajalec bo v času trajanja del na svoje stroške prevzel vse potrebne ukrepe za zaščito okolja, kot to zahtevajo organi, ki so pristojni za uveljavljanje zakonodaje in izdajo lokacijskega dovoljenja ter po pogojih, določenih v Enotnem dovoljenju za gradnjo. Stroške za varstvo in zaščito okolja bo ponudnik upošteval pri ceni na enoto v ponudbenem predračunu.</w:t>
      </w:r>
    </w:p>
    <w:p w14:paraId="2653EB5C"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 </w:t>
      </w:r>
    </w:p>
    <w:p w14:paraId="7C78FD50" w14:textId="77777777" w:rsidR="00F57C71" w:rsidRPr="00AD7558" w:rsidRDefault="00F57C71" w:rsidP="00F57C71">
      <w:pPr>
        <w:spacing w:line="276" w:lineRule="auto"/>
        <w:jc w:val="both"/>
        <w:rPr>
          <w:rFonts w:cs="Arial Unicode MS"/>
          <w:i/>
          <w:lang w:val="sl-SI"/>
        </w:rPr>
      </w:pPr>
      <w:r w:rsidRPr="00AD7558">
        <w:rPr>
          <w:rFonts w:cs="Arial Unicode MS"/>
          <w:i/>
          <w:lang w:val="sl-SI"/>
        </w:rPr>
        <w:t>Izvajalec je dolžan zagotoviti izvedbo monitoringa za področja, ki jih določa poročilo o vplivih na okolje. V času gradnje je potrebno izvajati monitoring za onesnaženje površinskih vod, tal in emisij v zrak, hrupa in vpliva vibracij na objekte. Monitoring je potrebno izvajati skladno z določili občinskega odloka.</w:t>
      </w:r>
    </w:p>
    <w:p w14:paraId="489ADE8C" w14:textId="77777777" w:rsidR="00F57C71" w:rsidRPr="00AD7558" w:rsidRDefault="00F57C71" w:rsidP="00F57C71">
      <w:pPr>
        <w:spacing w:line="276" w:lineRule="auto"/>
        <w:jc w:val="both"/>
        <w:rPr>
          <w:rFonts w:cs="Arial Unicode MS"/>
          <w:i/>
          <w:lang w:val="sl-SI"/>
        </w:rPr>
      </w:pPr>
      <w:r w:rsidRPr="00AD7558">
        <w:rPr>
          <w:rFonts w:cs="Arial Unicode MS"/>
          <w:i/>
          <w:lang w:val="sl-SI"/>
        </w:rPr>
        <w:t>Stroške za monitoring in izvedbo sanacijskih ukrepov za varstvo in zaščito okolja bo ponudnik zajel v ceni na enoto v ponudbenem predračunu.</w:t>
      </w:r>
    </w:p>
    <w:p w14:paraId="78587DB1"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4.19 – Elektrika, voda in plin</w:t>
      </w:r>
    </w:p>
    <w:p w14:paraId="75DAF186"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4.19 se črta prvi odstavek in se ga nadomesti z besedilom:</w:t>
      </w:r>
    </w:p>
    <w:p w14:paraId="6B709631"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Izvajalec je odgovoren za preskrbo vse energije, vode in drugih virov, ki jih potrebuje za izvedbo del. </w:t>
      </w:r>
    </w:p>
    <w:p w14:paraId="593EC106"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Črta se drugi in tretji odstavek podčlena 4.19. </w:t>
      </w:r>
    </w:p>
    <w:p w14:paraId="577FDA52"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4.20 – Oprema naročnika in material po prosti izbiri</w:t>
      </w:r>
    </w:p>
    <w:p w14:paraId="5EE75F24" w14:textId="77777777" w:rsidR="00F57C71" w:rsidRPr="00AD7558" w:rsidRDefault="00F57C71" w:rsidP="00F57C71">
      <w:pPr>
        <w:spacing w:line="276" w:lineRule="auto"/>
        <w:jc w:val="both"/>
        <w:rPr>
          <w:rFonts w:cs="Arial Unicode MS"/>
          <w:lang w:val="sl-SI"/>
        </w:rPr>
      </w:pPr>
      <w:r w:rsidRPr="00AD7558">
        <w:rPr>
          <w:rFonts w:cs="Arial Unicode MS"/>
          <w:lang w:val="sl-SI"/>
        </w:rPr>
        <w:t>Črta se besedilo tretjega in četrtega odstavka v podčlenu 4.20.</w:t>
      </w:r>
    </w:p>
    <w:p w14:paraId="6D39E2BC" w14:textId="77777777" w:rsidR="00F57C71" w:rsidRPr="00AD7558" w:rsidRDefault="00F57C71" w:rsidP="00F57C71">
      <w:pPr>
        <w:spacing w:line="276" w:lineRule="auto"/>
        <w:jc w:val="both"/>
        <w:rPr>
          <w:rFonts w:cs="Arial Unicode MS"/>
          <w:lang w:val="sl-SI"/>
        </w:rPr>
      </w:pPr>
      <w:r w:rsidRPr="00AD7558">
        <w:rPr>
          <w:rFonts w:cs="Arial Unicode MS"/>
          <w:lang w:val="sl-SI"/>
        </w:rPr>
        <w:t>Doda se:</w:t>
      </w:r>
    </w:p>
    <w:p w14:paraId="60BC2D66" w14:textId="77777777" w:rsidR="00F57C71" w:rsidRPr="00AD7558" w:rsidRDefault="00F57C71" w:rsidP="00F57C71">
      <w:pPr>
        <w:spacing w:line="276" w:lineRule="auto"/>
        <w:jc w:val="both"/>
        <w:rPr>
          <w:rFonts w:cs="Arial Unicode MS"/>
          <w:i/>
          <w:lang w:val="sl-SI"/>
        </w:rPr>
      </w:pPr>
      <w:r w:rsidRPr="00AD7558">
        <w:rPr>
          <w:rFonts w:cs="Arial Unicode MS"/>
          <w:i/>
          <w:lang w:val="sl-SI"/>
        </w:rPr>
        <w:t>Podčlen 4.25 – Garancija za odpravo napak v garancijski dobi</w:t>
      </w:r>
    </w:p>
    <w:p w14:paraId="2E26797F" w14:textId="77777777" w:rsidR="00F57C71" w:rsidRPr="005A0D3A" w:rsidRDefault="00F57C71" w:rsidP="00F57C71">
      <w:pPr>
        <w:spacing w:line="276" w:lineRule="auto"/>
        <w:jc w:val="both"/>
        <w:rPr>
          <w:rFonts w:cs="Arial Unicode MS"/>
          <w:i/>
          <w:lang w:val="sl-SI"/>
        </w:rPr>
      </w:pPr>
      <w:r w:rsidRPr="00AD7558">
        <w:rPr>
          <w:rFonts w:cs="Arial Unicode MS"/>
          <w:i/>
          <w:lang w:val="sl-SI"/>
        </w:rPr>
        <w:t>Izvajalec mora izročiti naročniku Bančno garancijo za odpravo napak v garancijski dobi (Extended Liability) v skladu s podčlenom 11.3 Posebnih pogojev.</w:t>
      </w:r>
      <w:bookmarkStart w:id="247" w:name="_Toc286401658"/>
      <w:bookmarkStart w:id="248" w:name="_Toc286401778"/>
      <w:bookmarkStart w:id="249" w:name="_Toc286401910"/>
      <w:bookmarkStart w:id="250" w:name="_Toc286402136"/>
      <w:bookmarkStart w:id="251" w:name="_Toc445362307"/>
      <w:bookmarkStart w:id="252" w:name="_Toc491810147"/>
      <w:bookmarkStart w:id="253" w:name="_Toc492391957"/>
      <w:bookmarkStart w:id="254" w:name="_Toc32836310"/>
      <w:bookmarkStart w:id="255" w:name="_Toc254953197"/>
      <w:bookmarkStart w:id="256" w:name="_Toc254953274"/>
      <w:bookmarkStart w:id="257" w:name="_Toc254956487"/>
      <w:bookmarkStart w:id="258" w:name="_Toc255204699"/>
      <w:bookmarkStart w:id="259" w:name="_Toc255205834"/>
      <w:bookmarkStart w:id="260" w:name="_Toc255322943"/>
      <w:bookmarkStart w:id="261" w:name="_Toc260661515"/>
      <w:bookmarkStart w:id="262" w:name="_Toc260661681"/>
      <w:bookmarkStart w:id="263" w:name="_Toc260661764"/>
      <w:bookmarkStart w:id="264" w:name="_Toc260661847"/>
      <w:bookmarkStart w:id="265" w:name="_Toc269306887"/>
      <w:bookmarkStart w:id="266" w:name="_Toc269306971"/>
      <w:bookmarkStart w:id="267" w:name="_Toc269307055"/>
      <w:bookmarkStart w:id="268" w:name="_Toc273087634"/>
      <w:bookmarkStart w:id="269" w:name="_Toc273089709"/>
      <w:bookmarkStart w:id="270" w:name="_Toc273089785"/>
      <w:bookmarkStart w:id="271" w:name="_Toc273089937"/>
      <w:bookmarkStart w:id="272" w:name="_Toc273090153"/>
      <w:bookmarkStart w:id="273" w:name="_Toc286399595"/>
      <w:bookmarkStart w:id="274" w:name="_Toc286400143"/>
      <w:bookmarkStart w:id="275" w:name="_Toc286400300"/>
      <w:bookmarkEnd w:id="247"/>
      <w:bookmarkEnd w:id="248"/>
      <w:bookmarkEnd w:id="249"/>
      <w:bookmarkEnd w:id="250"/>
      <w:bookmarkEnd w:id="251"/>
      <w:bookmarkEnd w:id="252"/>
      <w:bookmarkEnd w:id="253"/>
      <w:bookmarkEnd w:id="254"/>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150FD601"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5.1 Splošne obveznosti pri projektiranju</w:t>
      </w:r>
    </w:p>
    <w:p w14:paraId="1B91A82D" w14:textId="77777777" w:rsidR="00F57C71" w:rsidRPr="00AD7558" w:rsidRDefault="00F57C71" w:rsidP="00F57C71">
      <w:pPr>
        <w:spacing w:line="276" w:lineRule="auto"/>
        <w:jc w:val="both"/>
        <w:rPr>
          <w:rFonts w:cs="Arial Unicode MS"/>
          <w:lang w:val="sl-SI"/>
        </w:rPr>
      </w:pPr>
      <w:r w:rsidRPr="00AD7558">
        <w:rPr>
          <w:rFonts w:cs="Arial Unicode MS"/>
          <w:lang w:val="sl-SI"/>
        </w:rPr>
        <w:t>Besedilo prvega odstavka podčlena 5.1 se nadomesti z besedilom:</w:t>
      </w:r>
    </w:p>
    <w:p w14:paraId="3DED8896" w14:textId="7AB2E10A" w:rsidR="00F57C71" w:rsidRPr="00AD7558" w:rsidRDefault="00F57C71" w:rsidP="00F57C71">
      <w:pPr>
        <w:spacing w:line="276" w:lineRule="auto"/>
        <w:jc w:val="both"/>
        <w:rPr>
          <w:rFonts w:cs="Arial Unicode MS"/>
          <w:i/>
          <w:lang w:val="sl-SI"/>
        </w:rPr>
      </w:pPr>
      <w:r>
        <w:rPr>
          <w:rFonts w:cs="Arial Unicode MS"/>
          <w:i/>
          <w:lang w:val="sl-SI"/>
        </w:rPr>
        <w:lastRenderedPageBreak/>
        <w:t>D</w:t>
      </w:r>
      <w:r w:rsidRPr="00AD7558">
        <w:rPr>
          <w:rFonts w:cs="Arial Unicode MS"/>
          <w:i/>
          <w:lang w:val="sl-SI"/>
        </w:rPr>
        <w:t>GD za projekt je bil že izdelan in je del dokumentacije</w:t>
      </w:r>
      <w:r w:rsidR="00113276">
        <w:rPr>
          <w:rFonts w:cs="Arial Unicode MS"/>
          <w:i/>
          <w:lang w:val="sl-SI"/>
        </w:rPr>
        <w:t xml:space="preserve"> </w:t>
      </w:r>
      <w:r w:rsidR="00113276" w:rsidRPr="0032581E">
        <w:rPr>
          <w:rFonts w:cs="Arial Unicode MS"/>
          <w:i/>
          <w:lang w:val="sl-SI"/>
        </w:rPr>
        <w:t>javnega naročila</w:t>
      </w:r>
      <w:r w:rsidRPr="00AD7558">
        <w:rPr>
          <w:rFonts w:cs="Arial Unicode MS"/>
          <w:i/>
          <w:lang w:val="sl-SI"/>
        </w:rPr>
        <w:t xml:space="preserve">. Izvajalec lahko, v kolikor presodi, da je to smiselno, izdela nov </w:t>
      </w:r>
      <w:r>
        <w:rPr>
          <w:rFonts w:cs="Arial Unicode MS"/>
          <w:i/>
          <w:lang w:val="sl-SI"/>
        </w:rPr>
        <w:t>D</w:t>
      </w:r>
      <w:r w:rsidRPr="00AD7558">
        <w:rPr>
          <w:rFonts w:cs="Arial Unicode MS"/>
          <w:i/>
          <w:lang w:val="sl-SI"/>
        </w:rPr>
        <w:t>GD oziroma opravi preprojektiranje obstoječega projekta, vendar mora pred tem za vsako nameravano spremembo pridobiti pisno privolitev naročnika</w:t>
      </w:r>
      <w:r>
        <w:rPr>
          <w:rFonts w:cs="Arial Unicode MS"/>
          <w:i/>
          <w:lang w:val="sl-SI"/>
        </w:rPr>
        <w:t xml:space="preserve"> in sofinancerjev</w:t>
      </w:r>
      <w:r w:rsidRPr="00AD7558">
        <w:rPr>
          <w:rFonts w:cs="Arial Unicode MS"/>
          <w:i/>
          <w:lang w:val="sl-SI"/>
        </w:rPr>
        <w:t>. Izvajalec nosi vse stroške izdelave novega projekta oziroma preprojektiranja ter tudi vsakršno povečanje stroškov gradnje</w:t>
      </w:r>
      <w:r>
        <w:rPr>
          <w:rFonts w:cs="Arial Unicode MS"/>
          <w:i/>
          <w:lang w:val="sl-SI"/>
        </w:rPr>
        <w:t xml:space="preserve"> oziroma stroške izgube sofinancerskih sredstev</w:t>
      </w:r>
      <w:r w:rsidRPr="00AD7558">
        <w:rPr>
          <w:rFonts w:cs="Arial Unicode MS"/>
          <w:i/>
          <w:lang w:val="sl-SI"/>
        </w:rPr>
        <w:t>, ki izvira</w:t>
      </w:r>
      <w:r>
        <w:rPr>
          <w:rFonts w:cs="Arial Unicode MS"/>
          <w:i/>
          <w:lang w:val="sl-SI"/>
        </w:rPr>
        <w:t>jo</w:t>
      </w:r>
      <w:r w:rsidRPr="00AD7558">
        <w:rPr>
          <w:rFonts w:cs="Arial Unicode MS"/>
          <w:i/>
          <w:lang w:val="sl-SI"/>
        </w:rPr>
        <w:t xml:space="preserve"> i</w:t>
      </w:r>
      <w:r>
        <w:rPr>
          <w:rFonts w:cs="Arial Unicode MS"/>
          <w:i/>
          <w:lang w:val="sl-SI"/>
        </w:rPr>
        <w:t>z novega projekta oziroma prepro</w:t>
      </w:r>
      <w:r w:rsidRPr="00AD7558">
        <w:rPr>
          <w:rFonts w:cs="Arial Unicode MS"/>
          <w:i/>
          <w:lang w:val="sl-SI"/>
        </w:rPr>
        <w:t>jektiranja. Izvajalec je dolžan poskrbeti za spremembe ustreznih dovoljenj in soglasij oziroma pridobitev novih dovoljenj in soglasij, če nov projekt oziroma projektiranje to zahteva. Izvajalec mora naročniku zagotoviti vso potrebno dokumentacijo in podatke, ki jih ta potrebuje za sprejem odločitve o odobritvi novega projekta oziroma preprojektiranja. Nov projekt oziroma preprojektiranje mora zagotavljati enako ali višjo kvaliteto kot je bila predvidena v že izdelanem projektu in ne sme bistveno odstopati od arhitekturnih smernic podanih v že izdelanem projektu.</w:t>
      </w:r>
      <w:r>
        <w:rPr>
          <w:rFonts w:cs="Arial Unicode MS"/>
          <w:i/>
          <w:lang w:val="sl-SI"/>
        </w:rPr>
        <w:t xml:space="preserve"> </w:t>
      </w:r>
    </w:p>
    <w:p w14:paraId="5C9DABD8" w14:textId="77777777" w:rsidR="00F57C71" w:rsidRPr="00804BAE" w:rsidRDefault="00F57C71" w:rsidP="00F57C71">
      <w:pPr>
        <w:spacing w:line="276" w:lineRule="auto"/>
        <w:jc w:val="both"/>
        <w:rPr>
          <w:rFonts w:cs="Arial Unicode MS"/>
          <w:i/>
          <w:lang w:val="sl-SI"/>
        </w:rPr>
      </w:pPr>
      <w:r w:rsidRPr="00AD7558">
        <w:rPr>
          <w:rFonts w:cs="Arial Unicode MS"/>
          <w:i/>
          <w:lang w:val="sl-SI"/>
        </w:rPr>
        <w:t>Izvajalec mora izdelati PZI in ostalo potrebno projektno dokumentacijo in je zanjo v celoti odgovoren. Projekt morajo izdelati usposobljeni projektanti, ki  so inženirji ali drugi strokovnjaki v skladu s kriteriji, navedenimi (če so) v Zahtevah naročnika. Če v pogodbi ni navedeno drugače, mora izvajalec inženirju predložiti v odobritev ime in podatke vsakega posameznega predlaganega projektanta in projektantskega podizvajalca.</w:t>
      </w:r>
    </w:p>
    <w:p w14:paraId="27D67701"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tretjega odstavka podčlena 5.1 se doda besedilo:</w:t>
      </w:r>
    </w:p>
    <w:p w14:paraId="69A02CAA" w14:textId="77777777" w:rsidR="00F57C71" w:rsidRPr="00AD7558" w:rsidRDefault="00F57C71" w:rsidP="00F57C71">
      <w:pPr>
        <w:spacing w:line="276" w:lineRule="auto"/>
        <w:jc w:val="both"/>
        <w:rPr>
          <w:rFonts w:cs="Arial Unicode MS"/>
          <w:i/>
          <w:lang w:val="sl-SI"/>
        </w:rPr>
      </w:pPr>
      <w:r w:rsidRPr="00AD7558">
        <w:rPr>
          <w:rFonts w:cs="Arial Unicode MS"/>
          <w:i/>
          <w:lang w:val="sl-SI"/>
        </w:rPr>
        <w:t>Če tega izvajalec ne bo storil in pride posledično do zamude oziroma odmikov od pogodbe (časovni, vsebinski in vrednostni), potem izvajalec nima pravice do zahtevka povračila stroškov in je odgovoren za posledice, ki bi jih utrpel naročnik.</w:t>
      </w:r>
    </w:p>
    <w:p w14:paraId="40DE64A7"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5.2 Dokumenti izvajalca</w:t>
      </w:r>
    </w:p>
    <w:p w14:paraId="2EC82DEA"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5.2 se črta zadnji stavek prvega odstavka podčlena 5.2 in se jo nadomesti z besedilom:</w:t>
      </w:r>
    </w:p>
    <w:p w14:paraId="50963C47"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Izvajalčeva dokumentacija mora biti napisana v slovenskem jeziku. </w:t>
      </w:r>
    </w:p>
    <w:p w14:paraId="2E935A91"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5.6 Dokumenti izvedbenih del</w:t>
      </w:r>
    </w:p>
    <w:p w14:paraId="6606404B" w14:textId="77777777" w:rsidR="00F57C71" w:rsidRPr="00AD7558" w:rsidRDefault="00F57C71" w:rsidP="00F57C71">
      <w:pPr>
        <w:spacing w:line="276" w:lineRule="auto"/>
        <w:jc w:val="both"/>
        <w:rPr>
          <w:rFonts w:cs="Arial Unicode MS"/>
          <w:lang w:val="sl-SI"/>
        </w:rPr>
      </w:pPr>
      <w:r w:rsidRPr="00AD7558">
        <w:rPr>
          <w:rFonts w:cs="Arial Unicode MS"/>
          <w:lang w:val="sl-SI"/>
        </w:rPr>
        <w:t>Podčlenu 5.6. se doda besedilo:</w:t>
      </w:r>
    </w:p>
    <w:p w14:paraId="18DD725D" w14:textId="57B0160D" w:rsidR="00F57C71" w:rsidRPr="0032581E" w:rsidRDefault="00F57C71" w:rsidP="00F57C71">
      <w:pPr>
        <w:spacing w:line="276" w:lineRule="auto"/>
        <w:jc w:val="both"/>
        <w:rPr>
          <w:rFonts w:cs="Arial Unicode MS"/>
          <w:i/>
          <w:lang w:val="sl-SI"/>
        </w:rPr>
      </w:pPr>
      <w:r w:rsidRPr="00AD7558">
        <w:rPr>
          <w:rFonts w:cs="Arial Unicode MS"/>
          <w:i/>
          <w:lang w:val="sl-SI"/>
        </w:rPr>
        <w:t xml:space="preserve">Izvajalec mora za vsako dokončano sekcijo del na svoje stroške predložiti inženirju dva izvoda gradbene dokumentacije v trdi vezavi in en izvod v elektronski verziji </w:t>
      </w:r>
      <w:r w:rsidRPr="0032581E">
        <w:rPr>
          <w:rFonts w:cs="Arial Unicode MS"/>
          <w:i/>
          <w:lang w:val="sl-SI"/>
        </w:rPr>
        <w:t xml:space="preserve">na </w:t>
      </w:r>
      <w:r w:rsidR="00725C11" w:rsidRPr="0032581E">
        <w:rPr>
          <w:rFonts w:cs="Arial Unicode MS"/>
          <w:i/>
          <w:lang w:val="sl-SI"/>
        </w:rPr>
        <w:t>USB ključku.</w:t>
      </w:r>
      <w:r w:rsidRPr="0032581E">
        <w:rPr>
          <w:rFonts w:cs="Arial Unicode MS"/>
          <w:i/>
          <w:lang w:val="sl-SI"/>
        </w:rPr>
        <w:t xml:space="preserve"> </w:t>
      </w:r>
    </w:p>
    <w:p w14:paraId="02790998"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6.7 – Zdravje in varnost</w:t>
      </w:r>
    </w:p>
    <w:p w14:paraId="7871BB58"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Črta se prvi in drugi odstavek podčlena 6.7 in se ju nadomesti z besedilom: </w:t>
      </w:r>
    </w:p>
    <w:p w14:paraId="3E2D28D7" w14:textId="77777777" w:rsidR="00F57C71" w:rsidRPr="00AD7558" w:rsidRDefault="00F57C71" w:rsidP="00F57C71">
      <w:pPr>
        <w:spacing w:line="276" w:lineRule="auto"/>
        <w:jc w:val="both"/>
        <w:rPr>
          <w:rFonts w:cs="Arial Unicode MS"/>
          <w:i/>
          <w:lang w:val="sl-SI"/>
        </w:rPr>
      </w:pPr>
      <w:r w:rsidRPr="00AD7558">
        <w:rPr>
          <w:rFonts w:cs="Arial Unicode MS"/>
          <w:i/>
          <w:lang w:val="sl-SI"/>
        </w:rPr>
        <w:t>Izvajalec je dolžan upoštevati veljavno zakonodajo, ki zagotavlja varnost in zdravje pri delu, za vse svoje osebje, v skladu s slovensko zakonodajo.</w:t>
      </w:r>
    </w:p>
    <w:p w14:paraId="6584930D"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Podlčen 6.8.- Nadzor s strani izvajalca</w:t>
      </w:r>
    </w:p>
    <w:p w14:paraId="2A0A367C" w14:textId="77777777" w:rsidR="00F57C71" w:rsidRPr="00AD7558" w:rsidRDefault="00F57C71" w:rsidP="00F57C71">
      <w:pPr>
        <w:spacing w:line="276" w:lineRule="auto"/>
        <w:jc w:val="both"/>
        <w:rPr>
          <w:rFonts w:cs="Arial Unicode MS"/>
          <w:lang w:val="sl-SI"/>
        </w:rPr>
      </w:pPr>
      <w:r w:rsidRPr="00AD7558">
        <w:rPr>
          <w:rFonts w:cs="Arial Unicode MS"/>
          <w:lang w:val="sl-SI"/>
        </w:rPr>
        <w:t>Podčlenu 6.8. se doda sledeče besedilo:</w:t>
      </w:r>
    </w:p>
    <w:p w14:paraId="64D907F0" w14:textId="77777777" w:rsidR="00F57C71" w:rsidRPr="00AD7558" w:rsidRDefault="00F57C71" w:rsidP="00F57C71">
      <w:pPr>
        <w:spacing w:line="276" w:lineRule="auto"/>
        <w:jc w:val="both"/>
        <w:rPr>
          <w:rFonts w:cs="Arial Unicode MS"/>
          <w:i/>
          <w:lang w:val="sl-SI"/>
        </w:rPr>
      </w:pPr>
      <w:r w:rsidRPr="00AD7558">
        <w:rPr>
          <w:rFonts w:cs="Arial Unicode MS"/>
          <w:i/>
          <w:lang w:val="sl-SI"/>
        </w:rPr>
        <w:t>Izvajalčevo ključno osebje mora govoriti slovensko ali pa mora izvajalec, na svoj strošek, angažirati zadostno število sposobnih prevajalcev.</w:t>
      </w:r>
    </w:p>
    <w:p w14:paraId="75127AAB"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Podlčen 7.8 – Pristojbine</w:t>
      </w:r>
    </w:p>
    <w:p w14:paraId="60F8F552"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Za b) točko se doda še c) točka, ki se glasi: </w:t>
      </w:r>
    </w:p>
    <w:p w14:paraId="49E826BA" w14:textId="77777777" w:rsidR="00F57C71" w:rsidRPr="00AD7558" w:rsidRDefault="00F57C71" w:rsidP="007D6B08">
      <w:pPr>
        <w:pStyle w:val="Odstavekseznama"/>
        <w:numPr>
          <w:ilvl w:val="0"/>
          <w:numId w:val="40"/>
        </w:numPr>
        <w:spacing w:line="276" w:lineRule="auto"/>
        <w:contextualSpacing w:val="0"/>
        <w:jc w:val="both"/>
        <w:rPr>
          <w:rFonts w:cs="Arial Unicode MS"/>
          <w:lang w:val="sl-SI"/>
        </w:rPr>
      </w:pPr>
      <w:r w:rsidRPr="00AD7558">
        <w:rPr>
          <w:rFonts w:cs="Arial Unicode MS"/>
          <w:i/>
          <w:lang w:val="sl-SI"/>
        </w:rPr>
        <w:t xml:space="preserve">začasno ali dokončno odlaganje vseh vrst odpadkov ali drugih presežnih materialov, vključno z nevarnimi odpadki. </w:t>
      </w:r>
    </w:p>
    <w:p w14:paraId="7FC6520F" w14:textId="77777777" w:rsidR="00C45543" w:rsidRDefault="00C45543" w:rsidP="00F57C71">
      <w:pPr>
        <w:spacing w:line="276" w:lineRule="auto"/>
        <w:jc w:val="both"/>
        <w:rPr>
          <w:rFonts w:cs="Arial Unicode MS"/>
          <w:b/>
          <w:u w:val="single"/>
          <w:lang w:val="sl-SI"/>
        </w:rPr>
      </w:pPr>
    </w:p>
    <w:p w14:paraId="6A228289" w14:textId="21C78F04"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lastRenderedPageBreak/>
        <w:t>Podčlen 8.1- Začetek del</w:t>
      </w:r>
    </w:p>
    <w:p w14:paraId="48F6C139"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8.1 se črta prvi odstavek podtočke 8.1 in se nadomesti z besedilom:</w:t>
      </w:r>
    </w:p>
    <w:p w14:paraId="3D5F806C" w14:textId="77777777" w:rsidR="00F57C71" w:rsidRDefault="00F57C71" w:rsidP="00F57C71">
      <w:pPr>
        <w:spacing w:line="276" w:lineRule="auto"/>
        <w:jc w:val="both"/>
        <w:rPr>
          <w:rFonts w:cs="Arial Unicode MS"/>
          <w:i/>
          <w:lang w:val="sl-SI"/>
        </w:rPr>
      </w:pPr>
      <w:r w:rsidRPr="00AD7558">
        <w:rPr>
          <w:rFonts w:cs="Arial Unicode MS"/>
          <w:i/>
          <w:lang w:val="sl-SI"/>
        </w:rPr>
        <w:t>Inženir mora izvajalca obvestiti o datumu začetka v roku štirinajstih (14) dni od dneva, ko so vse pogodbene stranke podpisale pogodbo. Datum začetka del mora biti najkasneje v roku osemindvajsetih (28) dni od dneva, ko so vse pogodbene stranke podpisale pogodbo.</w:t>
      </w:r>
    </w:p>
    <w:p w14:paraId="13CE8B79" w14:textId="74B5A4D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8.</w:t>
      </w:r>
      <w:r w:rsidR="00830D74">
        <w:rPr>
          <w:rFonts w:cs="Arial Unicode MS"/>
          <w:b/>
          <w:u w:val="single"/>
          <w:lang w:val="sl-SI"/>
        </w:rPr>
        <w:t>4 –</w:t>
      </w:r>
      <w:r w:rsidRPr="00AD7558">
        <w:rPr>
          <w:rFonts w:cs="Arial Unicode MS"/>
          <w:b/>
          <w:u w:val="single"/>
          <w:lang w:val="sl-SI"/>
        </w:rPr>
        <w:t xml:space="preserve"> </w:t>
      </w:r>
      <w:r w:rsidR="00830D74">
        <w:rPr>
          <w:rFonts w:cs="Arial Unicode MS"/>
          <w:b/>
          <w:u w:val="single"/>
          <w:lang w:val="sl-SI"/>
        </w:rPr>
        <w:t>Podaljšanje roka za dokončanje</w:t>
      </w:r>
    </w:p>
    <w:p w14:paraId="75C96B6F" w14:textId="7141E5C5" w:rsidR="00F57C71" w:rsidRDefault="00F57C71" w:rsidP="00F57C71">
      <w:pPr>
        <w:spacing w:line="276" w:lineRule="auto"/>
        <w:jc w:val="both"/>
        <w:rPr>
          <w:rFonts w:cs="Arial Unicode MS"/>
          <w:lang w:val="sl-SI"/>
        </w:rPr>
      </w:pPr>
      <w:r w:rsidRPr="00AD7558">
        <w:rPr>
          <w:rFonts w:cs="Arial Unicode MS"/>
          <w:lang w:val="sl-SI"/>
        </w:rPr>
        <w:t>V podčlenu 8.</w:t>
      </w:r>
      <w:r w:rsidR="006945BD">
        <w:rPr>
          <w:rFonts w:cs="Arial Unicode MS"/>
          <w:lang w:val="sl-SI"/>
        </w:rPr>
        <w:t>4</w:t>
      </w:r>
      <w:r w:rsidRPr="00AD7558">
        <w:rPr>
          <w:rFonts w:cs="Arial Unicode MS"/>
          <w:lang w:val="sl-SI"/>
        </w:rPr>
        <w:t xml:space="preserve"> se </w:t>
      </w:r>
      <w:r>
        <w:rPr>
          <w:rFonts w:cs="Arial Unicode MS"/>
          <w:lang w:val="sl-SI"/>
        </w:rPr>
        <w:t>doda sledeče besedilo:</w:t>
      </w:r>
    </w:p>
    <w:p w14:paraId="4B2B704B" w14:textId="0818A1F1" w:rsidR="00F57C71" w:rsidRPr="007B3AE7" w:rsidRDefault="00E558A8" w:rsidP="00F57C71">
      <w:pPr>
        <w:spacing w:line="276" w:lineRule="auto"/>
        <w:jc w:val="both"/>
        <w:rPr>
          <w:rFonts w:cs="Arial Unicode MS"/>
          <w:i/>
          <w:iCs/>
          <w:lang w:val="sl-SI"/>
        </w:rPr>
      </w:pPr>
      <w:r>
        <w:rPr>
          <w:rFonts w:cs="Arial Unicode MS"/>
          <w:i/>
          <w:iCs/>
          <w:lang w:val="sl-SI"/>
        </w:rPr>
        <w:t>Naročnik si pridružuje pravico</w:t>
      </w:r>
      <w:r w:rsidR="001B37B0">
        <w:rPr>
          <w:rFonts w:cs="Arial Unicode MS"/>
          <w:i/>
          <w:iCs/>
          <w:lang w:val="sl-SI"/>
        </w:rPr>
        <w:t xml:space="preserve">, da podaljša rok za dokončanje, če bo s strani resornega ministrstva pridobil pravico do </w:t>
      </w:r>
      <w:r w:rsidR="006945BD">
        <w:rPr>
          <w:rFonts w:cs="Arial Unicode MS"/>
          <w:i/>
          <w:iCs/>
          <w:lang w:val="sl-SI"/>
        </w:rPr>
        <w:t>podaljšanja</w:t>
      </w:r>
      <w:r w:rsidR="001B37B0">
        <w:rPr>
          <w:rFonts w:cs="Arial Unicode MS"/>
          <w:i/>
          <w:iCs/>
          <w:lang w:val="sl-SI"/>
        </w:rPr>
        <w:t xml:space="preserve"> rokov, ki so vezani na črpanje sredstev za </w:t>
      </w:r>
      <w:r w:rsidR="006945BD">
        <w:rPr>
          <w:rFonts w:cs="Arial Unicode MS"/>
          <w:i/>
          <w:iCs/>
          <w:lang w:val="sl-SI"/>
        </w:rPr>
        <w:t>izvedbo projekta.</w:t>
      </w:r>
    </w:p>
    <w:p w14:paraId="5C7FC789"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11.3 – Podaljšanje roka za reklamacijo napak</w:t>
      </w:r>
    </w:p>
    <w:p w14:paraId="2D16A7E4" w14:textId="77777777" w:rsidR="00F57C71" w:rsidRPr="00AD7558" w:rsidRDefault="00F57C71" w:rsidP="00F57C71">
      <w:pPr>
        <w:spacing w:line="276" w:lineRule="auto"/>
        <w:jc w:val="both"/>
        <w:rPr>
          <w:rFonts w:cs="Arial Unicode MS"/>
          <w:lang w:val="sl-SI"/>
        </w:rPr>
      </w:pPr>
      <w:r w:rsidRPr="00AD7558">
        <w:rPr>
          <w:rFonts w:cs="Arial Unicode MS"/>
          <w:lang w:val="sl-SI"/>
        </w:rPr>
        <w:t>Na koncu podčlena se doda:</w:t>
      </w:r>
    </w:p>
    <w:p w14:paraId="5933967D" w14:textId="77777777" w:rsidR="00F57C71" w:rsidRPr="00AD7558" w:rsidRDefault="00F57C71" w:rsidP="00F57C71">
      <w:pPr>
        <w:spacing w:line="276" w:lineRule="auto"/>
        <w:jc w:val="both"/>
        <w:rPr>
          <w:rFonts w:cs="Arial Unicode MS"/>
          <w:i/>
          <w:lang w:val="sl-SI"/>
        </w:rPr>
      </w:pPr>
      <w:r w:rsidRPr="00AD7558">
        <w:rPr>
          <w:rFonts w:cs="Arial Unicode MS"/>
          <w:i/>
          <w:lang w:val="sl-SI"/>
        </w:rPr>
        <w:t>»Po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Splošni rok omejitve takšne odgovornosti je rok, kot je določen v dodatku k ponudbi.</w:t>
      </w:r>
    </w:p>
    <w:p w14:paraId="2B21303F" w14:textId="77777777" w:rsidR="00F57C71" w:rsidRDefault="00F57C71" w:rsidP="00F57C71">
      <w:pPr>
        <w:spacing w:line="276" w:lineRule="auto"/>
        <w:jc w:val="both"/>
        <w:rPr>
          <w:rFonts w:cs="Arial Unicode MS"/>
          <w:i/>
          <w:lang w:val="sl-SI"/>
        </w:rPr>
      </w:pPr>
      <w:r w:rsidRPr="00AD7558">
        <w:rPr>
          <w:rFonts w:cs="Arial Unicode MS"/>
          <w:i/>
          <w:lang w:val="sl-SI"/>
        </w:rPr>
        <w:t xml:space="preserve">Izvajalec daje garancijo za kakovost izvedbenih del kot izhaja iz dodatka k ponudbi. </w:t>
      </w:r>
    </w:p>
    <w:p w14:paraId="3344BDE0"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Garancijski rok začne teči z dnem izdaje </w:t>
      </w:r>
      <w:r>
        <w:rPr>
          <w:rFonts w:cs="Arial Unicode MS"/>
          <w:i/>
          <w:lang w:val="sl-SI"/>
        </w:rPr>
        <w:t>potrdila o prevzemu.</w:t>
      </w:r>
      <w:r w:rsidRPr="00AD7558">
        <w:rPr>
          <w:rFonts w:cs="Arial Unicode MS"/>
          <w:i/>
          <w:lang w:val="sl-SI"/>
        </w:rPr>
        <w:t xml:space="preserve"> </w:t>
      </w:r>
    </w:p>
    <w:p w14:paraId="6F34FDCF" w14:textId="5E96504F" w:rsidR="00F57C71" w:rsidRPr="00AD7558" w:rsidRDefault="00F57C71" w:rsidP="00F57C71">
      <w:pPr>
        <w:spacing w:line="276" w:lineRule="auto"/>
        <w:jc w:val="both"/>
        <w:rPr>
          <w:rFonts w:cs="Arial Unicode MS"/>
          <w:i/>
          <w:lang w:val="sl-SI"/>
        </w:rPr>
      </w:pPr>
      <w:r w:rsidRPr="00AD7558">
        <w:rPr>
          <w:rFonts w:cs="Arial Unicode MS"/>
          <w:i/>
          <w:lang w:val="sl-SI"/>
        </w:rPr>
        <w:t xml:space="preserve">Izvajalec mora </w:t>
      </w:r>
      <w:r>
        <w:rPr>
          <w:rFonts w:cs="Arial Unicode MS"/>
          <w:i/>
          <w:lang w:val="sl-SI"/>
        </w:rPr>
        <w:t xml:space="preserve">naročniku </w:t>
      </w:r>
      <w:r w:rsidRPr="00AD7558">
        <w:rPr>
          <w:rFonts w:cs="Arial Unicode MS"/>
          <w:i/>
          <w:lang w:val="sl-SI"/>
        </w:rPr>
        <w:t xml:space="preserve">pred prejetjem Potrdila o </w:t>
      </w:r>
      <w:r>
        <w:rPr>
          <w:rFonts w:cs="Arial Unicode MS"/>
          <w:i/>
          <w:lang w:val="sl-SI"/>
        </w:rPr>
        <w:t>izvedbi</w:t>
      </w:r>
      <w:r w:rsidRPr="00AD7558">
        <w:rPr>
          <w:rFonts w:cs="Arial Unicode MS"/>
          <w:i/>
          <w:lang w:val="sl-SI"/>
        </w:rPr>
        <w:t xml:space="preserve"> predložiti Garancij</w:t>
      </w:r>
      <w:r w:rsidR="009A3236">
        <w:rPr>
          <w:rFonts w:cs="Arial Unicode MS"/>
          <w:i/>
          <w:lang w:val="sl-SI"/>
        </w:rPr>
        <w:t>o</w:t>
      </w:r>
      <w:r w:rsidRPr="00AD7558">
        <w:rPr>
          <w:rFonts w:cs="Arial Unicode MS"/>
          <w:i/>
          <w:lang w:val="sl-SI"/>
        </w:rPr>
        <w:t xml:space="preserve"> za odpravo napak v garancijskem roku (Extended Liability) v obliki bančne garancije oziroma ustreznega finančnega zavarovanja pri zavarovalnici, v višini 5 % vrednosti vseh del po pogodbi z DDV, kot je to definirano v členu 14.10 Splošnih pogojev pogodbe. </w:t>
      </w:r>
    </w:p>
    <w:p w14:paraId="5EF9DA52" w14:textId="77777777" w:rsidR="00F57C71" w:rsidRDefault="00F57C71" w:rsidP="00F57C71">
      <w:pPr>
        <w:spacing w:line="276" w:lineRule="auto"/>
        <w:jc w:val="both"/>
        <w:rPr>
          <w:rFonts w:cs="Arial Unicode MS"/>
          <w:i/>
          <w:lang w:val="sl-SI"/>
        </w:rPr>
      </w:pPr>
      <w:r w:rsidRPr="00AD7558">
        <w:rPr>
          <w:rFonts w:cs="Arial Unicode MS"/>
          <w:i/>
          <w:lang w:val="sl-SI"/>
        </w:rPr>
        <w:t>Rok trajanja garancij (bančnih ali jamstvenih) mora biti za 30 dni daljši kot je</w:t>
      </w:r>
      <w:r>
        <w:rPr>
          <w:rFonts w:cs="Arial Unicode MS"/>
          <w:i/>
          <w:lang w:val="sl-SI"/>
        </w:rPr>
        <w:t xml:space="preserve"> najdaljši</w:t>
      </w:r>
      <w:r w:rsidRPr="00AD7558">
        <w:rPr>
          <w:rFonts w:cs="Arial Unicode MS"/>
          <w:i/>
          <w:lang w:val="sl-SI"/>
        </w:rPr>
        <w:t xml:space="preserve"> garancijski rok določen s</w:t>
      </w:r>
      <w:r>
        <w:rPr>
          <w:rFonts w:cs="Arial Unicode MS"/>
          <w:i/>
          <w:lang w:val="sl-SI"/>
        </w:rPr>
        <w:t xml:space="preserve"> to</w:t>
      </w:r>
      <w:r w:rsidRPr="00AD7558">
        <w:rPr>
          <w:rFonts w:cs="Arial Unicode MS"/>
          <w:i/>
          <w:lang w:val="sl-SI"/>
        </w:rPr>
        <w:t xml:space="preserve"> p</w:t>
      </w:r>
      <w:bookmarkStart w:id="276" w:name="_Toc254953279"/>
      <w:bookmarkStart w:id="277" w:name="_Toc254956492"/>
      <w:bookmarkStart w:id="278" w:name="_Toc255205839"/>
      <w:bookmarkStart w:id="279" w:name="_Toc256167146"/>
      <w:r w:rsidRPr="00AD7558">
        <w:rPr>
          <w:rFonts w:cs="Arial Unicode MS"/>
          <w:i/>
          <w:lang w:val="sl-SI"/>
        </w:rPr>
        <w:t>ogodbo.</w:t>
      </w:r>
      <w:bookmarkEnd w:id="276"/>
      <w:bookmarkEnd w:id="277"/>
      <w:bookmarkEnd w:id="278"/>
      <w:bookmarkEnd w:id="279"/>
      <w:r>
        <w:rPr>
          <w:rFonts w:cs="Arial Unicode MS"/>
          <w:i/>
          <w:lang w:val="sl-SI"/>
        </w:rPr>
        <w:t xml:space="preserve"> </w:t>
      </w:r>
    </w:p>
    <w:p w14:paraId="323959D3" w14:textId="77777777" w:rsidR="00F57C71" w:rsidRPr="00AD7558" w:rsidRDefault="00F57C71" w:rsidP="00F57C71">
      <w:pPr>
        <w:spacing w:line="276" w:lineRule="auto"/>
        <w:jc w:val="both"/>
        <w:rPr>
          <w:rFonts w:cs="Arial Unicode MS"/>
          <w:i/>
          <w:lang w:val="sl-SI"/>
        </w:rPr>
      </w:pPr>
      <w:r w:rsidRPr="00840C80">
        <w:rPr>
          <w:rFonts w:cs="Arial Unicode MS"/>
          <w:i/>
          <w:lang w:val="sl-SI"/>
        </w:rPr>
        <w:t>Izvajalec lahko namesto enega instrumenta finančnega zavarovanja zaporedno predloži več instrumentov s krajšimi roki veljavnosti, pri čemer novi instrument nadomesti prejšnjega. V kolikor izvajalec ne predloži novega zavarovanja v roku 15 dni pred iztekom veljavnosti predhodnega lahko naročnik unovči obstoječe zavarovanje.</w:t>
      </w:r>
    </w:p>
    <w:p w14:paraId="5D37CBEB"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13.8 – Prilagoditve zaradi spremembe stroškov</w:t>
      </w:r>
    </w:p>
    <w:p w14:paraId="4096CF29" w14:textId="77777777" w:rsidR="00F57C71" w:rsidRPr="00864A7F" w:rsidRDefault="00F57C71" w:rsidP="00F57C71">
      <w:pPr>
        <w:spacing w:line="276" w:lineRule="auto"/>
        <w:jc w:val="both"/>
        <w:rPr>
          <w:rFonts w:cs="Arial Unicode MS"/>
          <w:lang w:val="sl-SI"/>
        </w:rPr>
      </w:pPr>
      <w:r w:rsidRPr="00864A7F">
        <w:rPr>
          <w:rFonts w:cs="Arial Unicode MS"/>
          <w:lang w:val="sl-SI"/>
        </w:rPr>
        <w:t>Besedilo podčlena se nadomesti s sledečim besedilom:</w:t>
      </w:r>
    </w:p>
    <w:p w14:paraId="74963B19" w14:textId="01C8DC6D" w:rsidR="00F57C71" w:rsidRPr="00864A7F" w:rsidRDefault="00F57C71" w:rsidP="00F57C71">
      <w:pPr>
        <w:spacing w:line="276" w:lineRule="auto"/>
        <w:jc w:val="both"/>
        <w:rPr>
          <w:rFonts w:cs="Arial Unicode MS"/>
          <w:lang w:val="sl-SI"/>
        </w:rPr>
      </w:pPr>
      <w:r>
        <w:rPr>
          <w:rFonts w:cs="Arial Unicode MS"/>
          <w:lang w:val="sl-SI"/>
        </w:rPr>
        <w:t>Pogodbena cena je</w:t>
      </w:r>
      <w:r w:rsidRPr="00864A7F">
        <w:rPr>
          <w:rFonts w:cs="Arial Unicode MS"/>
          <w:lang w:val="sl-SI"/>
        </w:rPr>
        <w:t xml:space="preserve"> fiksn</w:t>
      </w:r>
      <w:r>
        <w:rPr>
          <w:rFonts w:cs="Arial Unicode MS"/>
          <w:lang w:val="sl-SI"/>
        </w:rPr>
        <w:t>a</w:t>
      </w:r>
      <w:r w:rsidRPr="00864A7F">
        <w:rPr>
          <w:rFonts w:cs="Arial Unicode MS"/>
          <w:lang w:val="sl-SI"/>
        </w:rPr>
        <w:t xml:space="preserve"> za obdobje enega leta, nato pa se lahko na zahtevo naročnika ali izvajalca s sklenitvijo dod</w:t>
      </w:r>
      <w:r w:rsidRPr="002C5FE7">
        <w:rPr>
          <w:rFonts w:cs="Arial Unicode MS"/>
          <w:lang w:val="sl-SI"/>
        </w:rPr>
        <w:t xml:space="preserve">atka </w:t>
      </w:r>
      <w:r w:rsidR="00D35730" w:rsidRPr="002C5FE7">
        <w:rPr>
          <w:rFonts w:cs="Arial Unicode MS"/>
          <w:lang w:val="sl-SI"/>
        </w:rPr>
        <w:t xml:space="preserve">k </w:t>
      </w:r>
      <w:r w:rsidRPr="002C5FE7">
        <w:rPr>
          <w:rFonts w:cs="Arial Unicode MS"/>
          <w:lang w:val="sl-SI"/>
        </w:rPr>
        <w:t xml:space="preserve">pogodbi </w:t>
      </w:r>
      <w:r w:rsidRPr="00864A7F">
        <w:rPr>
          <w:rFonts w:cs="Arial Unicode MS"/>
          <w:lang w:val="sl-SI"/>
        </w:rPr>
        <w:t>usklajujejo skladno s Pravilnikom o načinih valorizacije denarnih obveznosti, ki jih v večletnih pogodbah dogovarjajo pravne osebe javnega sektorja (Uradni list RS, št. 1/04). Kot način valorizacije denarnih obveznosti se uporabi</w:t>
      </w:r>
      <w:r w:rsidRPr="00864A7F">
        <w:rPr>
          <w:lang w:val="sl-SI"/>
        </w:rPr>
        <w:t xml:space="preserve"> </w:t>
      </w:r>
      <w:r w:rsidRPr="00864A7F">
        <w:rPr>
          <w:rFonts w:cs="Arial Unicode MS"/>
          <w:lang w:val="sl-SI"/>
        </w:rPr>
        <w:t>povprečje med indeksoma cen življenjskih potrebščin Statističnega urada Republike Slovenija in strukturiranega indeksa (izluščenega iz konkretne strukture cene) Združenja za gradbeništvo in industrijo gradbenih materialov pri Gospodarski zbornici Slovenije.</w:t>
      </w:r>
    </w:p>
    <w:p w14:paraId="42661ACE"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14.2 – Predplačila</w:t>
      </w:r>
    </w:p>
    <w:p w14:paraId="621F19E4" w14:textId="77777777" w:rsidR="00F57C71" w:rsidRPr="00AD7558" w:rsidRDefault="00F57C71" w:rsidP="00F57C71">
      <w:pPr>
        <w:spacing w:line="276" w:lineRule="auto"/>
        <w:jc w:val="both"/>
        <w:rPr>
          <w:rFonts w:cs="Arial Unicode MS"/>
          <w:lang w:val="sl-SI"/>
        </w:rPr>
      </w:pPr>
      <w:r w:rsidRPr="00AD7558">
        <w:rPr>
          <w:rFonts w:cs="Arial Unicode MS"/>
          <w:lang w:val="sl-SI"/>
        </w:rPr>
        <w:t>Določila podčlena 14.2 se v celoti črta.</w:t>
      </w:r>
    </w:p>
    <w:p w14:paraId="47B60C36" w14:textId="77777777" w:rsidR="00044CC2" w:rsidRDefault="00044CC2" w:rsidP="00F57C71">
      <w:pPr>
        <w:spacing w:line="276" w:lineRule="auto"/>
        <w:jc w:val="both"/>
        <w:rPr>
          <w:b/>
          <w:u w:val="single"/>
          <w:lang w:val="sl-SI"/>
        </w:rPr>
      </w:pPr>
    </w:p>
    <w:p w14:paraId="344BAA32" w14:textId="77777777" w:rsidR="00044CC2" w:rsidRDefault="00044CC2" w:rsidP="00F57C71">
      <w:pPr>
        <w:spacing w:line="276" w:lineRule="auto"/>
        <w:jc w:val="both"/>
        <w:rPr>
          <w:b/>
          <w:u w:val="single"/>
          <w:lang w:val="sl-SI"/>
        </w:rPr>
      </w:pPr>
    </w:p>
    <w:p w14:paraId="5E311D7D" w14:textId="2DFF401F" w:rsidR="00F57C71" w:rsidRPr="00AD7558" w:rsidRDefault="00F57C71" w:rsidP="00F57C71">
      <w:pPr>
        <w:spacing w:line="276" w:lineRule="auto"/>
        <w:jc w:val="both"/>
        <w:rPr>
          <w:b/>
          <w:u w:val="single"/>
          <w:lang w:val="sl-SI"/>
        </w:rPr>
      </w:pPr>
      <w:r w:rsidRPr="00AD7558">
        <w:rPr>
          <w:b/>
          <w:u w:val="single"/>
          <w:lang w:val="sl-SI"/>
        </w:rPr>
        <w:lastRenderedPageBreak/>
        <w:t>Podčlen 14.4</w:t>
      </w:r>
    </w:p>
    <w:p w14:paraId="1D452033" w14:textId="77777777" w:rsidR="00F57C71" w:rsidRPr="00AD7558" w:rsidRDefault="00F57C71" w:rsidP="00F57C71">
      <w:pPr>
        <w:spacing w:line="276" w:lineRule="auto"/>
        <w:jc w:val="both"/>
        <w:rPr>
          <w:lang w:val="sl-SI"/>
        </w:rPr>
      </w:pPr>
      <w:r w:rsidRPr="00AD7558">
        <w:rPr>
          <w:lang w:val="sl-SI"/>
        </w:rPr>
        <w:t>Besedilo prvega in drugega odstavka podčlena 14.4 se črta in se ga nadomesti s sledečim besedilom:</w:t>
      </w:r>
    </w:p>
    <w:p w14:paraId="7FF10B8E" w14:textId="77777777" w:rsidR="00F57C71" w:rsidRPr="00AD7558" w:rsidRDefault="00F57C71" w:rsidP="00F57C71">
      <w:pPr>
        <w:spacing w:line="276" w:lineRule="auto"/>
        <w:jc w:val="both"/>
        <w:rPr>
          <w:lang w:val="sl-SI"/>
        </w:rPr>
      </w:pPr>
      <w:r w:rsidRPr="00AD7558">
        <w:rPr>
          <w:lang w:val="sl-SI"/>
        </w:rPr>
        <w:t xml:space="preserve">»Plačila po tej pogodbi se bodo izvajala po sledečem </w:t>
      </w:r>
      <w:r>
        <w:rPr>
          <w:lang w:val="sl-SI"/>
        </w:rPr>
        <w:t>planu plačil, ki je priloga in sestavni del te pogodbe.</w:t>
      </w:r>
      <w:r w:rsidRPr="00AD7558">
        <w:rPr>
          <w:lang w:val="sl-SI"/>
        </w:rPr>
        <w:t>«</w:t>
      </w:r>
    </w:p>
    <w:p w14:paraId="5D554E48"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14.15 – Valute plačil</w:t>
      </w:r>
    </w:p>
    <w:p w14:paraId="2CA8F833" w14:textId="77777777" w:rsidR="00F57C71" w:rsidRPr="00AD7558" w:rsidRDefault="00F57C71" w:rsidP="00F57C71">
      <w:pPr>
        <w:spacing w:line="276" w:lineRule="auto"/>
        <w:jc w:val="both"/>
        <w:rPr>
          <w:rFonts w:cs="Arial Unicode MS"/>
          <w:lang w:val="sl-SI"/>
        </w:rPr>
      </w:pPr>
      <w:r w:rsidRPr="00AD7558">
        <w:rPr>
          <w:rFonts w:cs="Arial Unicode MS"/>
          <w:lang w:val="sl-SI"/>
        </w:rPr>
        <w:t xml:space="preserve">Črta se besedilo podčlena 14.15 in se ga nadomesti s sledečim besedilom: </w:t>
      </w:r>
    </w:p>
    <w:p w14:paraId="69468069" w14:textId="77777777" w:rsidR="00F57C71" w:rsidRDefault="00F57C71" w:rsidP="00F57C71">
      <w:pPr>
        <w:spacing w:line="276" w:lineRule="auto"/>
        <w:jc w:val="both"/>
        <w:rPr>
          <w:rFonts w:cs="Arial Unicode MS"/>
          <w:i/>
          <w:lang w:val="sl-SI"/>
        </w:rPr>
      </w:pPr>
      <w:r w:rsidRPr="00AD7558">
        <w:rPr>
          <w:rFonts w:cs="Arial Unicode MS"/>
          <w:i/>
          <w:lang w:val="sl-SI"/>
        </w:rPr>
        <w:t xml:space="preserve">Obračunska valuta v pogodbi so EUR. </w:t>
      </w:r>
    </w:p>
    <w:p w14:paraId="50B92BB6"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 xml:space="preserve">Podčlen </w:t>
      </w:r>
      <w:r>
        <w:rPr>
          <w:rFonts w:cs="Arial Unicode MS"/>
          <w:b/>
          <w:u w:val="single"/>
          <w:lang w:val="sl-SI"/>
        </w:rPr>
        <w:t>15.2</w:t>
      </w:r>
      <w:r w:rsidRPr="00AD7558">
        <w:rPr>
          <w:rFonts w:cs="Arial Unicode MS"/>
          <w:b/>
          <w:u w:val="single"/>
          <w:lang w:val="sl-SI"/>
        </w:rPr>
        <w:t xml:space="preserve"> – </w:t>
      </w:r>
      <w:r>
        <w:rPr>
          <w:rFonts w:cs="Arial Unicode MS"/>
          <w:b/>
          <w:u w:val="single"/>
          <w:lang w:val="sl-SI"/>
        </w:rPr>
        <w:t>Odstop od Pogodbe s strani naročnika</w:t>
      </w:r>
    </w:p>
    <w:p w14:paraId="6ACED0B6" w14:textId="77777777" w:rsidR="00F57C71" w:rsidRPr="00AD7558" w:rsidRDefault="00F57C71" w:rsidP="00F57C71">
      <w:pPr>
        <w:spacing w:line="276" w:lineRule="auto"/>
        <w:jc w:val="both"/>
        <w:rPr>
          <w:rFonts w:cs="Arial Unicode MS"/>
          <w:lang w:val="sl-SI"/>
        </w:rPr>
      </w:pPr>
      <w:r>
        <w:rPr>
          <w:rFonts w:cs="Arial Unicode MS"/>
          <w:lang w:val="sl-SI"/>
        </w:rPr>
        <w:t>V (b)</w:t>
      </w:r>
      <w:r w:rsidRPr="00AD7558">
        <w:rPr>
          <w:rFonts w:cs="Arial Unicode MS"/>
          <w:lang w:val="sl-SI"/>
        </w:rPr>
        <w:t xml:space="preserve"> podčlena </w:t>
      </w:r>
      <w:r>
        <w:rPr>
          <w:rFonts w:cs="Arial Unicode MS"/>
          <w:lang w:val="sl-SI"/>
        </w:rPr>
        <w:t>15</w:t>
      </w:r>
      <w:r w:rsidRPr="00AD7558">
        <w:rPr>
          <w:rFonts w:cs="Arial Unicode MS"/>
          <w:lang w:val="sl-SI"/>
        </w:rPr>
        <w:t>.</w:t>
      </w:r>
      <w:r>
        <w:rPr>
          <w:rFonts w:cs="Arial Unicode MS"/>
          <w:lang w:val="sl-SI"/>
        </w:rPr>
        <w:t>2</w:t>
      </w:r>
      <w:r w:rsidRPr="00AD7558">
        <w:rPr>
          <w:rFonts w:cs="Arial Unicode MS"/>
          <w:lang w:val="sl-SI"/>
        </w:rPr>
        <w:t xml:space="preserve"> </w:t>
      </w:r>
      <w:r>
        <w:rPr>
          <w:rFonts w:cs="Arial Unicode MS"/>
          <w:lang w:val="sl-SI"/>
        </w:rPr>
        <w:t>se doda besedilo</w:t>
      </w:r>
    </w:p>
    <w:p w14:paraId="1B29D007" w14:textId="77777777" w:rsidR="00F57C71" w:rsidRPr="00AD7558" w:rsidRDefault="00F57C71" w:rsidP="00F57C71">
      <w:pPr>
        <w:spacing w:line="276" w:lineRule="auto"/>
        <w:jc w:val="both"/>
        <w:rPr>
          <w:rFonts w:cs="Arial Unicode MS"/>
          <w:lang w:val="sl-SI"/>
        </w:rPr>
      </w:pPr>
      <w:r>
        <w:rPr>
          <w:rFonts w:cs="Arial Unicode MS"/>
          <w:i/>
          <w:lang w:val="sl-SI"/>
        </w:rPr>
        <w:t>Pogoji iz predhodnega stavka so izpolnjeni, če izvajalec po pričetku veljavnosti pogodbe ne pristopi k aktivni izdelavi projektne dokumentacije, če izvajalec zamuja z izdelavo projektne dokumentacije ali izvedbo del po Programu iz podčlena 8.3 oziroma če navkljub ravnanju inženirja v skladu s podčlenom 8.6 inžiner oceni, da je dejanski napredek izvajalca prepočasen za dokončanje v roku dokončanja.</w:t>
      </w:r>
    </w:p>
    <w:p w14:paraId="2E1E6467"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17.1 – Odškodnine</w:t>
      </w:r>
    </w:p>
    <w:p w14:paraId="5EFE7E4F"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17.1  se črta besedilo zadnjega odstavka.</w:t>
      </w:r>
    </w:p>
    <w:p w14:paraId="6440940F"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18.1. Splošne zahteve za zavarovanje</w:t>
      </w:r>
    </w:p>
    <w:p w14:paraId="1C7CEADA" w14:textId="668F5D7F" w:rsidR="00F57C71" w:rsidRPr="00AD7558" w:rsidRDefault="00F57C71" w:rsidP="00F57C71">
      <w:pPr>
        <w:spacing w:line="276" w:lineRule="auto"/>
        <w:jc w:val="both"/>
        <w:rPr>
          <w:rFonts w:cs="Arial Unicode MS"/>
          <w:lang w:val="sl-SI"/>
        </w:rPr>
      </w:pPr>
      <w:r w:rsidRPr="0032581E">
        <w:rPr>
          <w:rFonts w:cs="Arial Unicode MS"/>
          <w:lang w:val="sl-SI"/>
        </w:rPr>
        <w:t>Podč</w:t>
      </w:r>
      <w:r w:rsidR="007173A2" w:rsidRPr="0032581E">
        <w:rPr>
          <w:rFonts w:cs="Arial Unicode MS"/>
          <w:lang w:val="sl-SI"/>
        </w:rPr>
        <w:t>l</w:t>
      </w:r>
      <w:r w:rsidRPr="0032581E">
        <w:rPr>
          <w:rFonts w:cs="Arial Unicode MS"/>
          <w:lang w:val="sl-SI"/>
        </w:rPr>
        <w:t xml:space="preserve">enu </w:t>
      </w:r>
      <w:r w:rsidR="0032581E" w:rsidRPr="0032581E">
        <w:rPr>
          <w:rFonts w:cs="Arial Unicode MS"/>
          <w:lang w:val="sl-SI"/>
        </w:rPr>
        <w:t>18</w:t>
      </w:r>
      <w:r w:rsidR="0032581E">
        <w:rPr>
          <w:rFonts w:cs="Arial Unicode MS"/>
          <w:lang w:val="sl-SI"/>
        </w:rPr>
        <w:t xml:space="preserve">.1 </w:t>
      </w:r>
      <w:r w:rsidRPr="00AD7558">
        <w:rPr>
          <w:rFonts w:cs="Arial Unicode MS"/>
          <w:lang w:val="sl-SI"/>
        </w:rPr>
        <w:t xml:space="preserve">se doda spodnje besedilo: </w:t>
      </w:r>
    </w:p>
    <w:p w14:paraId="7F4A7A25"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Rok za predložitev zavarovanja je osemindvajset (28) dni po obvestilu o začetku del. </w:t>
      </w:r>
    </w:p>
    <w:p w14:paraId="673CCC2F"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 xml:space="preserve">Podčlen 18.3 Zavarovanje za primer poškodbe oseb in škode </w:t>
      </w:r>
    </w:p>
    <w:p w14:paraId="227212E6" w14:textId="77777777" w:rsidR="00F57C71" w:rsidRPr="00AD7558" w:rsidRDefault="00F57C71" w:rsidP="00F57C71">
      <w:pPr>
        <w:spacing w:line="276" w:lineRule="auto"/>
        <w:jc w:val="both"/>
        <w:rPr>
          <w:rFonts w:cs="Arial Unicode MS"/>
          <w:lang w:val="sl-SI"/>
        </w:rPr>
      </w:pPr>
      <w:r w:rsidRPr="00AD7558">
        <w:rPr>
          <w:rFonts w:cs="Arial Unicode MS"/>
          <w:lang w:val="sl-SI"/>
        </w:rPr>
        <w:t>V Podčlenu 18.3 se drugi stavek drugega odstavka nadomesti z:</w:t>
      </w:r>
    </w:p>
    <w:p w14:paraId="0D4BC3A5" w14:textId="77777777" w:rsidR="00F57C71" w:rsidRPr="00AD7558" w:rsidRDefault="00F57C71" w:rsidP="00F57C71">
      <w:pPr>
        <w:spacing w:line="276" w:lineRule="auto"/>
        <w:jc w:val="both"/>
        <w:rPr>
          <w:rFonts w:cs="Arial Unicode MS"/>
          <w:i/>
          <w:lang w:val="sl-SI"/>
        </w:rPr>
      </w:pPr>
      <w:r w:rsidRPr="00AD7558">
        <w:rPr>
          <w:rFonts w:cs="Arial Unicode MS"/>
          <w:i/>
          <w:lang w:val="sl-SI"/>
        </w:rPr>
        <w:t xml:space="preserve">Najmanjši znesek zavarovanja po podčlenu 18.3 je </w:t>
      </w:r>
      <w:r>
        <w:rPr>
          <w:rFonts w:cs="Arial Unicode MS"/>
          <w:i/>
          <w:lang w:val="sl-SI"/>
        </w:rPr>
        <w:t>2</w:t>
      </w:r>
      <w:r w:rsidRPr="00AD7558">
        <w:rPr>
          <w:rFonts w:cs="Arial Unicode MS"/>
          <w:i/>
          <w:lang w:val="sl-SI"/>
        </w:rPr>
        <w:t>00.000 EUR.</w:t>
      </w:r>
    </w:p>
    <w:p w14:paraId="2E9D4C5C" w14:textId="77777777" w:rsidR="00F57C71" w:rsidRPr="00AD7558" w:rsidRDefault="00F57C71" w:rsidP="00F57C71">
      <w:pPr>
        <w:spacing w:line="276" w:lineRule="auto"/>
        <w:jc w:val="both"/>
        <w:rPr>
          <w:rFonts w:cs="Arial Unicode MS"/>
          <w:b/>
          <w:u w:val="single"/>
          <w:lang w:val="sl-SI"/>
        </w:rPr>
      </w:pPr>
      <w:r w:rsidRPr="00AD7558">
        <w:rPr>
          <w:rFonts w:cs="Arial Unicode MS"/>
          <w:b/>
          <w:u w:val="single"/>
          <w:lang w:val="sl-SI"/>
        </w:rPr>
        <w:t>Podčlen 18.4 – Zavarovanje osebja izvajalca</w:t>
      </w:r>
    </w:p>
    <w:p w14:paraId="638740D5" w14:textId="77777777" w:rsidR="00F57C71" w:rsidRPr="00AD7558" w:rsidRDefault="00F57C71" w:rsidP="00F57C71">
      <w:pPr>
        <w:spacing w:line="276" w:lineRule="auto"/>
        <w:jc w:val="both"/>
        <w:rPr>
          <w:rFonts w:cs="Arial Unicode MS"/>
          <w:lang w:val="sl-SI"/>
        </w:rPr>
      </w:pPr>
      <w:r w:rsidRPr="00AD7558">
        <w:rPr>
          <w:rFonts w:cs="Arial Unicode MS"/>
          <w:lang w:val="sl-SI"/>
        </w:rPr>
        <w:t>Podčlenu 18.4 se doda drugi odstavek, ki se glasi:</w:t>
      </w:r>
    </w:p>
    <w:p w14:paraId="56CF1C4B" w14:textId="77777777" w:rsidR="00F57C71" w:rsidRDefault="00F57C71" w:rsidP="00F57C71">
      <w:pPr>
        <w:spacing w:line="276" w:lineRule="auto"/>
        <w:jc w:val="both"/>
        <w:rPr>
          <w:rFonts w:cs="Arial Unicode MS"/>
          <w:i/>
          <w:lang w:val="sl-SI"/>
        </w:rPr>
      </w:pPr>
      <w:r w:rsidRPr="00AD7558">
        <w:rPr>
          <w:rFonts w:cs="Arial Unicode MS"/>
          <w:i/>
          <w:lang w:val="sl-SI"/>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627D5F2E" w14:textId="77777777" w:rsidR="00F57C71" w:rsidRPr="00F61E14" w:rsidRDefault="00F57C71" w:rsidP="00F57C71">
      <w:pPr>
        <w:spacing w:line="276" w:lineRule="auto"/>
        <w:jc w:val="both"/>
        <w:rPr>
          <w:rFonts w:cs="Arial Unicode MS"/>
          <w:b/>
          <w:bCs/>
          <w:iCs/>
          <w:u w:val="single"/>
          <w:lang w:val="sl-SI"/>
        </w:rPr>
      </w:pPr>
      <w:r w:rsidRPr="00F61E14">
        <w:rPr>
          <w:rFonts w:cs="Arial Unicode MS"/>
          <w:b/>
          <w:bCs/>
          <w:iCs/>
          <w:u w:val="single"/>
          <w:lang w:val="sl-SI"/>
        </w:rPr>
        <w:t>Podčlen 20.3. Nesoglasje pri določanju Komisije za reševanje sporov</w:t>
      </w:r>
    </w:p>
    <w:p w14:paraId="7EB9642A" w14:textId="77777777" w:rsidR="00F57C71" w:rsidRPr="00F57C71" w:rsidRDefault="00F57C71" w:rsidP="00F57C71">
      <w:pPr>
        <w:spacing w:line="276" w:lineRule="auto"/>
        <w:jc w:val="both"/>
        <w:rPr>
          <w:rFonts w:cs="Arial Unicode MS"/>
          <w:iCs/>
          <w:lang w:val="sl-SI"/>
        </w:rPr>
      </w:pPr>
      <w:r w:rsidRPr="00F57C71">
        <w:rPr>
          <w:rFonts w:cs="Arial Unicode MS"/>
          <w:iCs/>
          <w:lang w:val="sl-SI"/>
        </w:rPr>
        <w:t>Za organ za imenovanje se imenuje inženirja.</w:t>
      </w:r>
    </w:p>
    <w:p w14:paraId="29449426" w14:textId="287188B9" w:rsidR="00F57C71" w:rsidRPr="0032581E" w:rsidRDefault="00F57C71" w:rsidP="00F57C71">
      <w:pPr>
        <w:spacing w:line="276" w:lineRule="auto"/>
        <w:jc w:val="both"/>
        <w:rPr>
          <w:rFonts w:cs="Arial Unicode MS"/>
          <w:b/>
          <w:bCs/>
          <w:iCs/>
          <w:u w:val="single"/>
          <w:lang w:val="sl-SI"/>
        </w:rPr>
      </w:pPr>
      <w:r w:rsidRPr="0032581E">
        <w:rPr>
          <w:rFonts w:cs="Arial Unicode MS"/>
          <w:b/>
          <w:bCs/>
          <w:iCs/>
          <w:u w:val="single"/>
          <w:lang w:val="sl-SI"/>
        </w:rPr>
        <w:t>Podčlen</w:t>
      </w:r>
      <w:r w:rsidR="000B3D5A" w:rsidRPr="0032581E">
        <w:rPr>
          <w:rFonts w:cs="Arial Unicode MS"/>
          <w:b/>
          <w:bCs/>
          <w:iCs/>
          <w:u w:val="single"/>
          <w:lang w:val="sl-SI"/>
        </w:rPr>
        <w:t>i</w:t>
      </w:r>
      <w:r w:rsidRPr="0032581E">
        <w:rPr>
          <w:rFonts w:cs="Arial Unicode MS"/>
          <w:b/>
          <w:bCs/>
          <w:iCs/>
          <w:u w:val="single"/>
          <w:lang w:val="sl-SI"/>
        </w:rPr>
        <w:t xml:space="preserve"> 20.</w:t>
      </w:r>
      <w:r w:rsidR="000B3D5A" w:rsidRPr="0032581E">
        <w:rPr>
          <w:rFonts w:cs="Arial Unicode MS"/>
          <w:b/>
          <w:bCs/>
          <w:iCs/>
          <w:u w:val="single"/>
          <w:lang w:val="sl-SI"/>
        </w:rPr>
        <w:t>2 do 20.8</w:t>
      </w:r>
      <w:r w:rsidRPr="0032581E">
        <w:rPr>
          <w:rFonts w:cs="Arial Unicode MS"/>
          <w:b/>
          <w:bCs/>
          <w:iCs/>
          <w:u w:val="single"/>
          <w:lang w:val="sl-SI"/>
        </w:rPr>
        <w:t>.</w:t>
      </w:r>
    </w:p>
    <w:p w14:paraId="46F43711" w14:textId="35579A78" w:rsidR="00F57C71" w:rsidRPr="0032581E" w:rsidRDefault="00F57C71" w:rsidP="00F57C71">
      <w:pPr>
        <w:spacing w:line="276" w:lineRule="auto"/>
        <w:rPr>
          <w:rFonts w:cs="Arial Unicode MS"/>
          <w:iCs/>
          <w:lang w:val="sl-SI"/>
        </w:rPr>
      </w:pPr>
      <w:r w:rsidRPr="0032581E">
        <w:rPr>
          <w:rFonts w:cs="Arial Unicode MS"/>
          <w:iCs/>
          <w:lang w:val="sl-SI"/>
        </w:rPr>
        <w:t>Besedilo podčlen</w:t>
      </w:r>
      <w:r w:rsidR="0032581E" w:rsidRPr="0032581E">
        <w:rPr>
          <w:rFonts w:cs="Arial Unicode MS"/>
          <w:iCs/>
          <w:lang w:val="sl-SI"/>
        </w:rPr>
        <w:t>ov</w:t>
      </w:r>
      <w:r w:rsidRPr="0032581E">
        <w:rPr>
          <w:rFonts w:cs="Arial Unicode MS"/>
          <w:iCs/>
          <w:lang w:val="sl-SI"/>
        </w:rPr>
        <w:t xml:space="preserve"> 20.</w:t>
      </w:r>
      <w:r w:rsidR="0032581E" w:rsidRPr="0032581E">
        <w:rPr>
          <w:rFonts w:cs="Arial Unicode MS"/>
          <w:iCs/>
          <w:lang w:val="sl-SI"/>
        </w:rPr>
        <w:t>2 do 20.8</w:t>
      </w:r>
      <w:r w:rsidRPr="0032581E">
        <w:rPr>
          <w:rFonts w:cs="Arial Unicode MS"/>
          <w:iCs/>
          <w:lang w:val="sl-SI"/>
        </w:rPr>
        <w:t xml:space="preserve"> se briše</w:t>
      </w:r>
      <w:r w:rsidR="0032581E" w:rsidRPr="0032581E">
        <w:rPr>
          <w:rFonts w:cs="Arial Unicode MS"/>
          <w:iCs/>
          <w:lang w:val="sl-SI"/>
        </w:rPr>
        <w:t>jo</w:t>
      </w:r>
      <w:r w:rsidRPr="0032581E">
        <w:rPr>
          <w:rFonts w:cs="Arial Unicode MS"/>
          <w:iCs/>
          <w:lang w:val="sl-SI"/>
        </w:rPr>
        <w:t xml:space="preserve"> in se ga nadomesti s sledečim besedilom:</w:t>
      </w:r>
    </w:p>
    <w:p w14:paraId="1C067DEB" w14:textId="77777777" w:rsidR="0032581E" w:rsidRPr="0032581E" w:rsidRDefault="0032581E" w:rsidP="00F57C71">
      <w:pPr>
        <w:spacing w:line="276" w:lineRule="auto"/>
        <w:jc w:val="both"/>
        <w:rPr>
          <w:rFonts w:cs="Arial Unicode MS"/>
          <w:i/>
          <w:lang w:val="sl-SI"/>
        </w:rPr>
      </w:pPr>
      <w:r w:rsidRPr="0032581E">
        <w:rPr>
          <w:rFonts w:cs="Arial Unicode MS"/>
          <w:i/>
          <w:lang w:val="sl-SI"/>
        </w:rPr>
        <w:t>Pogodbene stranke spore rešujejo sporazumno. V nasprotnem primeru spore rešuje stvarno pristojno sodišče v Mariboru po slovenskem pravu.</w:t>
      </w:r>
    </w:p>
    <w:p w14:paraId="45573A49" w14:textId="43C5F2F5" w:rsidR="00F57C71" w:rsidRPr="009509C5" w:rsidRDefault="00F57C71" w:rsidP="00F57C71">
      <w:pPr>
        <w:spacing w:line="276" w:lineRule="auto"/>
        <w:jc w:val="both"/>
        <w:rPr>
          <w:b/>
          <w:bCs/>
          <w:u w:val="single"/>
          <w:lang w:val="sl-SI"/>
        </w:rPr>
      </w:pPr>
      <w:r w:rsidRPr="009509C5">
        <w:rPr>
          <w:b/>
          <w:bCs/>
          <w:u w:val="single"/>
          <w:lang w:val="sl-SI"/>
        </w:rPr>
        <w:t>Doda se podčlen 20.</w:t>
      </w:r>
      <w:r w:rsidR="0032581E">
        <w:rPr>
          <w:b/>
          <w:bCs/>
          <w:u w:val="single"/>
          <w:lang w:val="sl-SI"/>
        </w:rPr>
        <w:t>3</w:t>
      </w:r>
      <w:r w:rsidRPr="009509C5">
        <w:rPr>
          <w:b/>
          <w:bCs/>
          <w:u w:val="single"/>
          <w:lang w:val="sl-SI"/>
        </w:rPr>
        <w:t xml:space="preserve"> – Pogodbena kazen</w:t>
      </w:r>
    </w:p>
    <w:p w14:paraId="3E63EF51" w14:textId="77777777" w:rsidR="00F57C71" w:rsidRPr="009509C5" w:rsidRDefault="00F57C71" w:rsidP="00F57C71">
      <w:pPr>
        <w:jc w:val="both"/>
        <w:rPr>
          <w:i/>
          <w:iCs/>
          <w:lang w:val="sl-SI"/>
        </w:rPr>
      </w:pPr>
      <w:r w:rsidRPr="009509C5">
        <w:rPr>
          <w:i/>
          <w:iCs/>
          <w:lang w:val="sl-SI"/>
        </w:rPr>
        <w:t>V kolikor izvajalec ne izpolni obveznosti iz podčlenov 1.</w:t>
      </w:r>
      <w:r>
        <w:rPr>
          <w:i/>
          <w:iCs/>
          <w:lang w:val="sl-SI"/>
        </w:rPr>
        <w:t>8</w:t>
      </w:r>
      <w:r w:rsidRPr="009509C5">
        <w:rPr>
          <w:i/>
          <w:iCs/>
          <w:lang w:val="sl-SI"/>
        </w:rPr>
        <w:t>, 4.1,</w:t>
      </w:r>
      <w:r>
        <w:rPr>
          <w:i/>
          <w:iCs/>
          <w:lang w:val="sl-SI"/>
        </w:rPr>
        <w:t xml:space="preserve"> 4.2, 4.3,</w:t>
      </w:r>
      <w:r w:rsidRPr="009509C5">
        <w:rPr>
          <w:i/>
          <w:iCs/>
          <w:lang w:val="sl-SI"/>
        </w:rPr>
        <w:t xml:space="preserve"> </w:t>
      </w:r>
      <w:r>
        <w:rPr>
          <w:i/>
          <w:iCs/>
          <w:lang w:val="sl-SI"/>
        </w:rPr>
        <w:t xml:space="preserve">4.6, 4.7, </w:t>
      </w:r>
      <w:r w:rsidRPr="009509C5">
        <w:rPr>
          <w:i/>
          <w:iCs/>
          <w:lang w:val="sl-SI"/>
        </w:rPr>
        <w:t>4.9, 4.21, 4.22,</w:t>
      </w:r>
      <w:r>
        <w:rPr>
          <w:i/>
          <w:iCs/>
          <w:lang w:val="sl-SI"/>
        </w:rPr>
        <w:t xml:space="preserve"> 4.23, 4.24, 5.1, 5.2, 5.3, 5.4, 5.5, 5.6, 5.7,</w:t>
      </w:r>
      <w:r w:rsidRPr="009509C5">
        <w:rPr>
          <w:i/>
          <w:iCs/>
          <w:lang w:val="sl-SI"/>
        </w:rPr>
        <w:t xml:space="preserve"> 7.1, 7.2, 7.3, 7.4, 7.6, 8.3, 9.1, 18.2, 18.3 ali 18.4 Splošnih in Posebnih pogojev pogodbe, lahko naročnik za vsako posamezno kršitev izvajalcu obračuna pogodbeno kazen v višini 2.000,00 EUR. V primeru, da izvajalec kršitve ne odpravi je naročnik nadalje upravičen do </w:t>
      </w:r>
      <w:r w:rsidRPr="009509C5">
        <w:rPr>
          <w:i/>
          <w:iCs/>
          <w:lang w:val="sl-SI"/>
        </w:rPr>
        <w:lastRenderedPageBreak/>
        <w:t>obračuna pogodbene kazni v višini 2.000,00 EUR/mesečno za vsako kršitev dokler izvajalec posamezne kršitve ne odpravi.</w:t>
      </w:r>
    </w:p>
    <w:p w14:paraId="1AE0C660" w14:textId="77777777" w:rsidR="00F57C71" w:rsidRPr="009509C5" w:rsidRDefault="00F57C71" w:rsidP="00F57C71">
      <w:pPr>
        <w:jc w:val="both"/>
        <w:rPr>
          <w:i/>
          <w:iCs/>
          <w:lang w:val="sl-SI"/>
        </w:rPr>
      </w:pPr>
      <w:r w:rsidRPr="009509C5">
        <w:rPr>
          <w:i/>
          <w:iCs/>
          <w:lang w:val="sl-SI"/>
        </w:rPr>
        <w:t>Za kršitev se šteje predvsem (ne pa izključno), če:</w:t>
      </w:r>
    </w:p>
    <w:p w14:paraId="3C272372" w14:textId="77777777" w:rsidR="00F57C71" w:rsidRPr="009509C5" w:rsidRDefault="00F57C71" w:rsidP="002636A6">
      <w:pPr>
        <w:pStyle w:val="Odstavekseznama"/>
        <w:numPr>
          <w:ilvl w:val="0"/>
          <w:numId w:val="10"/>
        </w:numPr>
        <w:jc w:val="both"/>
        <w:rPr>
          <w:i/>
          <w:iCs/>
          <w:lang w:val="sl-SI"/>
        </w:rPr>
      </w:pPr>
      <w:r w:rsidRPr="009509C5">
        <w:rPr>
          <w:i/>
          <w:iCs/>
          <w:lang w:val="sl-SI"/>
        </w:rPr>
        <w:t>izvajalec krši katero koli element določil podčlenov navedenih v predhodnem odstavku;</w:t>
      </w:r>
    </w:p>
    <w:p w14:paraId="4487ACB2" w14:textId="77777777" w:rsidR="00F57C71" w:rsidRPr="009509C5" w:rsidRDefault="00F57C71" w:rsidP="002636A6">
      <w:pPr>
        <w:pStyle w:val="Odstavekseznama"/>
        <w:numPr>
          <w:ilvl w:val="0"/>
          <w:numId w:val="10"/>
        </w:numPr>
        <w:jc w:val="both"/>
        <w:rPr>
          <w:i/>
          <w:iCs/>
          <w:lang w:val="sl-SI"/>
        </w:rPr>
      </w:pPr>
      <w:r w:rsidRPr="009509C5">
        <w:rPr>
          <w:i/>
          <w:iCs/>
          <w:lang w:val="sl-SI"/>
        </w:rPr>
        <w:t xml:space="preserve">izvajalec ponoviti kršitev, </w:t>
      </w:r>
    </w:p>
    <w:p w14:paraId="23F9122A" w14:textId="77777777" w:rsidR="00F57C71" w:rsidRPr="009509C5" w:rsidRDefault="00F57C71" w:rsidP="002636A6">
      <w:pPr>
        <w:pStyle w:val="Odstavekseznama"/>
        <w:numPr>
          <w:ilvl w:val="0"/>
          <w:numId w:val="10"/>
        </w:numPr>
        <w:jc w:val="both"/>
        <w:rPr>
          <w:i/>
          <w:iCs/>
          <w:lang w:val="sl-SI"/>
        </w:rPr>
      </w:pPr>
      <w:r w:rsidRPr="009509C5">
        <w:rPr>
          <w:i/>
          <w:iCs/>
          <w:lang w:val="sl-SI"/>
        </w:rPr>
        <w:t>izvajalec v dogovorjenem roku ne predloži dokumentov oz. odpravi pomanjkljivosti ali napake;</w:t>
      </w:r>
    </w:p>
    <w:p w14:paraId="253AA582" w14:textId="77777777" w:rsidR="00F57C71" w:rsidRPr="009509C5" w:rsidRDefault="00F57C71" w:rsidP="002636A6">
      <w:pPr>
        <w:pStyle w:val="Odstavekseznama"/>
        <w:numPr>
          <w:ilvl w:val="0"/>
          <w:numId w:val="10"/>
        </w:numPr>
        <w:jc w:val="both"/>
        <w:rPr>
          <w:i/>
          <w:iCs/>
          <w:lang w:val="sl-SI"/>
        </w:rPr>
      </w:pPr>
      <w:r w:rsidRPr="009509C5">
        <w:rPr>
          <w:i/>
          <w:iCs/>
          <w:lang w:val="sl-SI"/>
        </w:rPr>
        <w:t>izvajalec ne predloži novelirane dokumentacije (npr. terminskega plana, odločb, programa kakovosti…) ob vsaki spremembi oz. na zahtevo inženirja;</w:t>
      </w:r>
    </w:p>
    <w:p w14:paraId="55EC344E" w14:textId="77777777" w:rsidR="00F57C71" w:rsidRPr="009509C5" w:rsidRDefault="00F57C71" w:rsidP="002636A6">
      <w:pPr>
        <w:pStyle w:val="Odstavekseznama"/>
        <w:numPr>
          <w:ilvl w:val="0"/>
          <w:numId w:val="10"/>
        </w:numPr>
        <w:jc w:val="both"/>
        <w:rPr>
          <w:i/>
          <w:iCs/>
          <w:lang w:val="sl-SI"/>
        </w:rPr>
      </w:pPr>
      <w:r w:rsidRPr="009509C5">
        <w:rPr>
          <w:i/>
          <w:iCs/>
          <w:lang w:val="sl-SI"/>
        </w:rPr>
        <w:t>posameznih dokumentov za zagotavljanje kakovosti ne izdela kompetentna oseba z ustreznimi kvalifikacijami;</w:t>
      </w:r>
    </w:p>
    <w:p w14:paraId="619F8A7F" w14:textId="77777777" w:rsidR="00F57C71" w:rsidRPr="009509C5" w:rsidRDefault="00F57C71" w:rsidP="002636A6">
      <w:pPr>
        <w:pStyle w:val="Odstavekseznama"/>
        <w:numPr>
          <w:ilvl w:val="0"/>
          <w:numId w:val="10"/>
        </w:numPr>
        <w:jc w:val="both"/>
        <w:rPr>
          <w:i/>
          <w:iCs/>
          <w:lang w:val="sl-SI"/>
        </w:rPr>
      </w:pPr>
      <w:r w:rsidRPr="009509C5">
        <w:rPr>
          <w:i/>
          <w:iCs/>
          <w:lang w:val="sl-SI"/>
        </w:rPr>
        <w:t>izvajalec vgradi materiale in opremo pred predložitvijo dokumentacije o kakovosti;</w:t>
      </w:r>
    </w:p>
    <w:p w14:paraId="40911522" w14:textId="77777777" w:rsidR="00F57C71" w:rsidRPr="009509C5" w:rsidRDefault="00F57C71" w:rsidP="002636A6">
      <w:pPr>
        <w:pStyle w:val="Odstavekseznama"/>
        <w:numPr>
          <w:ilvl w:val="0"/>
          <w:numId w:val="10"/>
        </w:numPr>
        <w:jc w:val="both"/>
        <w:rPr>
          <w:i/>
          <w:iCs/>
          <w:lang w:val="sl-SI"/>
        </w:rPr>
      </w:pPr>
      <w:r w:rsidRPr="009509C5">
        <w:rPr>
          <w:i/>
          <w:iCs/>
          <w:lang w:val="sl-SI"/>
        </w:rPr>
        <w:t xml:space="preserve">izvajalec izvede drugačno rešitev, kot je v predpisano v </w:t>
      </w:r>
      <w:r>
        <w:rPr>
          <w:i/>
          <w:iCs/>
          <w:lang w:val="sl-SI"/>
        </w:rPr>
        <w:t>projektni nalogi oziroma dokumentaciji</w:t>
      </w:r>
      <w:r w:rsidRPr="009509C5">
        <w:rPr>
          <w:i/>
          <w:iCs/>
          <w:lang w:val="sl-SI"/>
        </w:rPr>
        <w:t xml:space="preserve"> brez predhodne odobritve inženirja;</w:t>
      </w:r>
    </w:p>
    <w:p w14:paraId="18E4A1E1" w14:textId="77777777" w:rsidR="00F57C71" w:rsidRPr="00864A7F" w:rsidRDefault="00F57C71" w:rsidP="00F57C71">
      <w:pPr>
        <w:jc w:val="both"/>
        <w:rPr>
          <w:i/>
          <w:iCs/>
          <w:lang w:val="sl-SI"/>
        </w:rPr>
      </w:pPr>
      <w:r w:rsidRPr="009509C5">
        <w:rPr>
          <w:i/>
          <w:iCs/>
          <w:lang w:val="sl-SI"/>
        </w:rPr>
        <w:t>Kršitve se lahko obračunajo ob vsaki situaciji ali pri končnem obračunu.</w:t>
      </w:r>
    </w:p>
    <w:p w14:paraId="1622F721" w14:textId="77777777" w:rsidR="00F57C71" w:rsidRPr="00AD7558" w:rsidRDefault="00F57C71" w:rsidP="00F57C71">
      <w:pPr>
        <w:spacing w:line="276" w:lineRule="auto"/>
        <w:jc w:val="both"/>
        <w:rPr>
          <w:lang w:val="sl-SI"/>
        </w:rPr>
      </w:pPr>
    </w:p>
    <w:p w14:paraId="566F5DEA" w14:textId="77777777" w:rsidR="00F57C71" w:rsidRPr="00AD7558" w:rsidRDefault="00F57C71" w:rsidP="00F57C71">
      <w:pPr>
        <w:rPr>
          <w:highlight w:val="cyan"/>
          <w:lang w:val="sl-SI"/>
        </w:rPr>
      </w:pPr>
      <w:r w:rsidRPr="00AD7558">
        <w:rPr>
          <w:highlight w:val="cyan"/>
          <w:lang w:val="sl-SI"/>
        </w:rPr>
        <w:br w:type="page"/>
      </w:r>
    </w:p>
    <w:p w14:paraId="0972CB4E" w14:textId="77777777" w:rsidR="00F57C71" w:rsidRPr="00AD7558" w:rsidRDefault="00F57C71" w:rsidP="00F57C71">
      <w:pPr>
        <w:jc w:val="center"/>
        <w:rPr>
          <w:b/>
          <w:bCs/>
          <w:sz w:val="28"/>
          <w:lang w:val="sl-SI"/>
        </w:rPr>
      </w:pPr>
      <w:r w:rsidRPr="00AD7558">
        <w:rPr>
          <w:b/>
          <w:bCs/>
          <w:sz w:val="28"/>
          <w:lang w:val="sl-SI"/>
        </w:rPr>
        <w:lastRenderedPageBreak/>
        <w:t>DODATEK K PONUDBI</w:t>
      </w:r>
    </w:p>
    <w:tbl>
      <w:tblPr>
        <w:tblStyle w:val="Tabelamrea4poudarek11"/>
        <w:tblW w:w="9351" w:type="dxa"/>
        <w:tblLayout w:type="fixed"/>
        <w:tblLook w:val="01E0" w:firstRow="1" w:lastRow="1" w:firstColumn="1" w:lastColumn="1" w:noHBand="0" w:noVBand="0"/>
      </w:tblPr>
      <w:tblGrid>
        <w:gridCol w:w="3823"/>
        <w:gridCol w:w="2381"/>
        <w:gridCol w:w="3147"/>
      </w:tblGrid>
      <w:tr w:rsidR="00F57C71" w:rsidRPr="00AD7558" w14:paraId="579CC45A" w14:textId="77777777" w:rsidTr="00977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3EE1507" w14:textId="77777777" w:rsidR="00F57C71" w:rsidRPr="00AD7558" w:rsidRDefault="00F57C71" w:rsidP="009770B1">
            <w:pPr>
              <w:rPr>
                <w:rFonts w:hAnsi="Arial Unicode MS" w:cs="Arial Unicode MS"/>
                <w:b w:val="0"/>
                <w:sz w:val="16"/>
                <w:szCs w:val="16"/>
                <w:lang w:val="sl-SI"/>
              </w:rPr>
            </w:pPr>
            <w:r w:rsidRPr="00AD7558">
              <w:rPr>
                <w:rFonts w:hAnsi="Arial Unicode MS" w:cs="Arial Unicode MS"/>
                <w:b w:val="0"/>
                <w:sz w:val="16"/>
                <w:szCs w:val="16"/>
                <w:lang w:val="sl-SI"/>
              </w:rPr>
              <w:t>ZAHTEVANO</w:t>
            </w:r>
          </w:p>
        </w:tc>
        <w:tc>
          <w:tcPr>
            <w:cnfStyle w:val="000010000000" w:firstRow="0" w:lastRow="0" w:firstColumn="0" w:lastColumn="0" w:oddVBand="1" w:evenVBand="0" w:oddHBand="0" w:evenHBand="0" w:firstRowFirstColumn="0" w:firstRowLastColumn="0" w:lastRowFirstColumn="0" w:lastRowLastColumn="0"/>
            <w:tcW w:w="2381" w:type="dxa"/>
          </w:tcPr>
          <w:p w14:paraId="2FA96F08" w14:textId="77777777" w:rsidR="00F57C71" w:rsidRPr="00AD7558" w:rsidRDefault="00F57C71" w:rsidP="009770B1">
            <w:pPr>
              <w:rPr>
                <w:rFonts w:hAnsi="Arial Unicode MS" w:cs="Arial Unicode MS"/>
                <w:b w:val="0"/>
                <w:sz w:val="16"/>
                <w:szCs w:val="16"/>
                <w:lang w:val="sl-SI"/>
              </w:rPr>
            </w:pPr>
            <w:r w:rsidRPr="00AD7558">
              <w:rPr>
                <w:rFonts w:hAnsi="Arial Unicode MS" w:cs="Arial Unicode MS"/>
                <w:b w:val="0"/>
                <w:sz w:val="16"/>
                <w:szCs w:val="16"/>
                <w:lang w:val="sl-SI"/>
              </w:rPr>
              <w:t>POD</w:t>
            </w:r>
            <w:r w:rsidRPr="00AD7558">
              <w:rPr>
                <w:rFonts w:ascii="Calibri" w:hAnsi="Calibri" w:cs="Calibri"/>
                <w:b w:val="0"/>
                <w:sz w:val="16"/>
                <w:szCs w:val="16"/>
                <w:lang w:val="sl-SI"/>
              </w:rPr>
              <w:t>Č</w:t>
            </w:r>
            <w:r w:rsidRPr="00AD7558">
              <w:rPr>
                <w:rFonts w:hAnsi="Arial Unicode MS" w:cs="Arial Unicode MS"/>
                <w:b w:val="0"/>
                <w:sz w:val="16"/>
                <w:szCs w:val="16"/>
                <w:lang w:val="sl-SI"/>
              </w:rPr>
              <w:t>LEN</w:t>
            </w:r>
          </w:p>
        </w:tc>
        <w:tc>
          <w:tcPr>
            <w:cnfStyle w:val="000100000000" w:firstRow="0" w:lastRow="0" w:firstColumn="0" w:lastColumn="1" w:oddVBand="0" w:evenVBand="0" w:oddHBand="0" w:evenHBand="0" w:firstRowFirstColumn="0" w:firstRowLastColumn="0" w:lastRowFirstColumn="0" w:lastRowLastColumn="0"/>
            <w:tcW w:w="3147" w:type="dxa"/>
          </w:tcPr>
          <w:p w14:paraId="1215564F" w14:textId="77777777" w:rsidR="00F57C71" w:rsidRPr="00AD7558" w:rsidRDefault="00F57C71" w:rsidP="009770B1">
            <w:pPr>
              <w:rPr>
                <w:rFonts w:hAnsi="Arial Unicode MS" w:cs="Arial Unicode MS"/>
                <w:b w:val="0"/>
                <w:sz w:val="16"/>
                <w:szCs w:val="16"/>
                <w:lang w:val="sl-SI"/>
              </w:rPr>
            </w:pPr>
            <w:r w:rsidRPr="00AD7558">
              <w:rPr>
                <w:rFonts w:hAnsi="Arial Unicode MS" w:cs="Arial Unicode MS"/>
                <w:b w:val="0"/>
                <w:sz w:val="16"/>
                <w:szCs w:val="16"/>
                <w:lang w:val="sl-SI"/>
              </w:rPr>
              <w:t xml:space="preserve">PODATKI </w:t>
            </w:r>
          </w:p>
        </w:tc>
      </w:tr>
      <w:tr w:rsidR="00F57C71" w:rsidRPr="007F65BA" w14:paraId="3DF2EE9E"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4259E9E" w14:textId="77777777" w:rsidR="00F57C71" w:rsidRPr="00AD7558" w:rsidRDefault="00F57C71" w:rsidP="009770B1">
            <w:pPr>
              <w:rPr>
                <w:rFonts w:cs="Arial Unicode MS"/>
                <w:b w:val="0"/>
                <w:sz w:val="18"/>
                <w:szCs w:val="18"/>
                <w:lang w:val="sl-SI"/>
              </w:rPr>
            </w:pPr>
            <w:r w:rsidRPr="00AD7558">
              <w:rPr>
                <w:rFonts w:cs="Arial Unicode MS"/>
                <w:b w:val="0"/>
                <w:sz w:val="18"/>
                <w:szCs w:val="18"/>
                <w:lang w:val="sl-SI"/>
              </w:rPr>
              <w:t>Ime in naslov naro</w:t>
            </w:r>
            <w:r w:rsidRPr="00AD7558">
              <w:rPr>
                <w:rFonts w:cs="Calibri"/>
                <w:b w:val="0"/>
                <w:sz w:val="18"/>
                <w:szCs w:val="18"/>
                <w:lang w:val="sl-SI"/>
              </w:rPr>
              <w:t>č</w:t>
            </w:r>
            <w:r w:rsidRPr="00AD7558">
              <w:rPr>
                <w:rFonts w:cs="Arial Unicode MS"/>
                <w:b w:val="0"/>
                <w:sz w:val="18"/>
                <w:szCs w:val="18"/>
                <w:lang w:val="sl-SI"/>
              </w:rPr>
              <w:t>nika</w:t>
            </w:r>
          </w:p>
        </w:tc>
        <w:tc>
          <w:tcPr>
            <w:cnfStyle w:val="000010000000" w:firstRow="0" w:lastRow="0" w:firstColumn="0" w:lastColumn="0" w:oddVBand="1" w:evenVBand="0" w:oddHBand="0" w:evenHBand="0" w:firstRowFirstColumn="0" w:firstRowLastColumn="0" w:lastRowFirstColumn="0" w:lastRowLastColumn="0"/>
            <w:tcW w:w="2381" w:type="dxa"/>
          </w:tcPr>
          <w:p w14:paraId="2242D8C9" w14:textId="77777777" w:rsidR="00F57C71" w:rsidRPr="00AD7558" w:rsidRDefault="00F57C71" w:rsidP="009770B1">
            <w:pPr>
              <w:rPr>
                <w:rFonts w:cs="Arial Unicode MS"/>
                <w:sz w:val="18"/>
                <w:szCs w:val="18"/>
                <w:lang w:val="sl-SI"/>
              </w:rPr>
            </w:pPr>
            <w:r w:rsidRPr="00AD7558">
              <w:rPr>
                <w:rFonts w:cs="Arial Unicode MS"/>
                <w:sz w:val="18"/>
                <w:szCs w:val="18"/>
                <w:lang w:val="sl-SI"/>
              </w:rPr>
              <w:t>1.1.2.2&amp;1.3</w:t>
            </w:r>
          </w:p>
        </w:tc>
        <w:tc>
          <w:tcPr>
            <w:cnfStyle w:val="000100000000" w:firstRow="0" w:lastRow="0" w:firstColumn="0" w:lastColumn="1" w:oddVBand="0" w:evenVBand="0" w:oddHBand="0" w:evenHBand="0" w:firstRowFirstColumn="0" w:firstRowLastColumn="0" w:lastRowFirstColumn="0" w:lastRowLastColumn="0"/>
            <w:tcW w:w="3147" w:type="dxa"/>
          </w:tcPr>
          <w:p w14:paraId="79835223" w14:textId="61F421AF" w:rsidR="00F57C71" w:rsidRPr="00AD7558" w:rsidRDefault="00F57C71" w:rsidP="009770B1">
            <w:pPr>
              <w:rPr>
                <w:rFonts w:cs="Arial Unicode MS"/>
                <w:b w:val="0"/>
                <w:sz w:val="18"/>
                <w:szCs w:val="18"/>
                <w:lang w:val="sl-SI"/>
              </w:rPr>
            </w:pPr>
            <w:r w:rsidRPr="00F57C71">
              <w:rPr>
                <w:rFonts w:cs="Arial Unicode MS"/>
                <w:b w:val="0"/>
                <w:sz w:val="18"/>
                <w:szCs w:val="18"/>
                <w:lang w:val="sl-SI"/>
              </w:rPr>
              <w:t>UNIVERZA V MARIBORU, Slomškov trg 15, 2000 Maribor</w:t>
            </w:r>
          </w:p>
        </w:tc>
      </w:tr>
      <w:tr w:rsidR="00F85A46" w:rsidRPr="007F65BA" w14:paraId="109A8F8B"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61BA3F86" w14:textId="53E82F73" w:rsidR="00F85A46" w:rsidRPr="00AD7558" w:rsidRDefault="00F85A46" w:rsidP="00F85A46">
            <w:pPr>
              <w:rPr>
                <w:rFonts w:cs="Arial Unicode MS"/>
                <w:sz w:val="18"/>
                <w:szCs w:val="18"/>
                <w:lang w:val="sl-SI"/>
              </w:rPr>
            </w:pPr>
            <w:r w:rsidRPr="00AD7558">
              <w:rPr>
                <w:rFonts w:cs="Arial Unicode MS"/>
                <w:b w:val="0"/>
                <w:sz w:val="18"/>
                <w:szCs w:val="18"/>
                <w:lang w:val="sl-SI"/>
              </w:rPr>
              <w:t xml:space="preserve">Ime in naslov </w:t>
            </w:r>
            <w:r w:rsidRPr="0032581E">
              <w:rPr>
                <w:rFonts w:cs="Arial Unicode MS"/>
                <w:b w:val="0"/>
                <w:sz w:val="18"/>
                <w:szCs w:val="18"/>
                <w:lang w:val="sl-SI"/>
              </w:rPr>
              <w:t>uporabnika</w:t>
            </w:r>
            <w:r w:rsidR="002511C3" w:rsidRPr="0032581E">
              <w:rPr>
                <w:rFonts w:cs="Arial Unicode MS"/>
                <w:b w:val="0"/>
                <w:sz w:val="18"/>
                <w:szCs w:val="18"/>
                <w:lang w:val="sl-SI"/>
              </w:rPr>
              <w:t xml:space="preserve"> in plačnika</w:t>
            </w:r>
          </w:p>
        </w:tc>
        <w:tc>
          <w:tcPr>
            <w:cnfStyle w:val="000010000000" w:firstRow="0" w:lastRow="0" w:firstColumn="0" w:lastColumn="0" w:oddVBand="1" w:evenVBand="0" w:oddHBand="0" w:evenHBand="0" w:firstRowFirstColumn="0" w:firstRowLastColumn="0" w:lastRowFirstColumn="0" w:lastRowLastColumn="0"/>
            <w:tcW w:w="2381" w:type="dxa"/>
          </w:tcPr>
          <w:p w14:paraId="4123E06E" w14:textId="52306940" w:rsidR="00F85A46" w:rsidRPr="00AD7558" w:rsidRDefault="00F85A46" w:rsidP="00F85A46">
            <w:pPr>
              <w:rPr>
                <w:rFonts w:cs="Arial Unicode MS"/>
                <w:sz w:val="18"/>
                <w:szCs w:val="18"/>
                <w:lang w:val="sl-SI"/>
              </w:rPr>
            </w:pPr>
            <w:r w:rsidRPr="00AD7558">
              <w:rPr>
                <w:rFonts w:cs="Arial Unicode MS"/>
                <w:sz w:val="18"/>
                <w:szCs w:val="18"/>
                <w:lang w:val="sl-SI"/>
              </w:rPr>
              <w:t>1.1.2.2&amp;1.3</w:t>
            </w:r>
          </w:p>
        </w:tc>
        <w:tc>
          <w:tcPr>
            <w:cnfStyle w:val="000100000000" w:firstRow="0" w:lastRow="0" w:firstColumn="0" w:lastColumn="1" w:oddVBand="0" w:evenVBand="0" w:oddHBand="0" w:evenHBand="0" w:firstRowFirstColumn="0" w:firstRowLastColumn="0" w:lastRowFirstColumn="0" w:lastRowLastColumn="0"/>
            <w:tcW w:w="3147" w:type="dxa"/>
          </w:tcPr>
          <w:p w14:paraId="1865B341" w14:textId="54D311BD" w:rsidR="00F85A46" w:rsidRPr="00C058E1" w:rsidRDefault="0002330B" w:rsidP="00F85A46">
            <w:pPr>
              <w:rPr>
                <w:rFonts w:cs="Arial Unicode MS"/>
                <w:b w:val="0"/>
                <w:bCs w:val="0"/>
                <w:sz w:val="18"/>
                <w:szCs w:val="18"/>
                <w:lang w:val="sl-SI"/>
              </w:rPr>
            </w:pPr>
            <w:r w:rsidRPr="0002330B">
              <w:rPr>
                <w:rFonts w:cs="Arial Unicode MS"/>
                <w:b w:val="0"/>
                <w:bCs w:val="0"/>
                <w:sz w:val="18"/>
                <w:szCs w:val="18"/>
                <w:lang w:val="sl-SI"/>
              </w:rPr>
              <w:t>UNIVERZA V MARIBORU Fakulteta za logistiko</w:t>
            </w:r>
            <w:r w:rsidR="00C058E1" w:rsidRPr="00C058E1">
              <w:rPr>
                <w:rFonts w:cs="Arial Unicode MS"/>
                <w:b w:val="0"/>
                <w:bCs w:val="0"/>
                <w:sz w:val="18"/>
                <w:szCs w:val="18"/>
                <w:lang w:val="sl-SI"/>
              </w:rPr>
              <w:t xml:space="preserve">, </w:t>
            </w:r>
            <w:r w:rsidRPr="0002330B">
              <w:rPr>
                <w:rFonts w:cs="Arial Unicode MS"/>
                <w:b w:val="0"/>
                <w:bCs w:val="0"/>
                <w:sz w:val="18"/>
                <w:szCs w:val="18"/>
                <w:lang w:val="sl-SI"/>
              </w:rPr>
              <w:t>Mariborska cesta 7, 3000 Celje</w:t>
            </w:r>
          </w:p>
        </w:tc>
      </w:tr>
      <w:tr w:rsidR="00F85A46" w:rsidRPr="00AD7558" w14:paraId="00ADD91D"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BB8FE70"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Ime in naslov izvajalca</w:t>
            </w:r>
          </w:p>
        </w:tc>
        <w:tc>
          <w:tcPr>
            <w:cnfStyle w:val="000010000000" w:firstRow="0" w:lastRow="0" w:firstColumn="0" w:lastColumn="0" w:oddVBand="1" w:evenVBand="0" w:oddHBand="0" w:evenHBand="0" w:firstRowFirstColumn="0" w:firstRowLastColumn="0" w:lastRowFirstColumn="0" w:lastRowLastColumn="0"/>
            <w:tcW w:w="2381" w:type="dxa"/>
          </w:tcPr>
          <w:p w14:paraId="7305DCC3" w14:textId="77777777" w:rsidR="00F85A46" w:rsidRPr="00AD7558" w:rsidRDefault="00F85A46" w:rsidP="00F85A46">
            <w:pPr>
              <w:rPr>
                <w:rFonts w:cs="Arial Unicode MS"/>
                <w:sz w:val="18"/>
                <w:szCs w:val="18"/>
                <w:lang w:val="sl-SI"/>
              </w:rPr>
            </w:pPr>
            <w:r w:rsidRPr="00AD7558">
              <w:rPr>
                <w:rFonts w:cs="Arial Unicode MS"/>
                <w:sz w:val="18"/>
                <w:szCs w:val="18"/>
                <w:lang w:val="sl-SI"/>
              </w:rPr>
              <w:t>1.1.2.3&amp;1.3</w:t>
            </w:r>
          </w:p>
        </w:tc>
        <w:tc>
          <w:tcPr>
            <w:cnfStyle w:val="000100000000" w:firstRow="0" w:lastRow="0" w:firstColumn="0" w:lastColumn="1" w:oddVBand="0" w:evenVBand="0" w:oddHBand="0" w:evenHBand="0" w:firstRowFirstColumn="0" w:firstRowLastColumn="0" w:lastRowFirstColumn="0" w:lastRowLastColumn="0"/>
            <w:tcW w:w="3147" w:type="dxa"/>
          </w:tcPr>
          <w:p w14:paraId="42F30905" w14:textId="77777777" w:rsidR="00F85A46" w:rsidRPr="004479A8" w:rsidRDefault="00F85A46" w:rsidP="00F85A46">
            <w:pPr>
              <w:rPr>
                <w:rFonts w:cs="Arial Unicode MS"/>
                <w:b w:val="0"/>
                <w:sz w:val="18"/>
                <w:szCs w:val="18"/>
                <w:lang w:val="sl-SI"/>
              </w:rPr>
            </w:pPr>
          </w:p>
        </w:tc>
      </w:tr>
      <w:tr w:rsidR="00F85A46" w:rsidRPr="00AD7558" w14:paraId="2317A8A9"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286EEE46"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Ime in naslov inženirja</w:t>
            </w:r>
          </w:p>
        </w:tc>
        <w:tc>
          <w:tcPr>
            <w:cnfStyle w:val="000010000000" w:firstRow="0" w:lastRow="0" w:firstColumn="0" w:lastColumn="0" w:oddVBand="1" w:evenVBand="0" w:oddHBand="0" w:evenHBand="0" w:firstRowFirstColumn="0" w:firstRowLastColumn="0" w:lastRowFirstColumn="0" w:lastRowLastColumn="0"/>
            <w:tcW w:w="2381" w:type="dxa"/>
          </w:tcPr>
          <w:p w14:paraId="42B7CADF" w14:textId="77777777" w:rsidR="00F85A46" w:rsidRPr="00AD7558" w:rsidRDefault="00F85A46" w:rsidP="00F85A46">
            <w:pPr>
              <w:rPr>
                <w:rFonts w:cs="Arial Unicode MS"/>
                <w:sz w:val="18"/>
                <w:szCs w:val="18"/>
                <w:lang w:val="sl-SI"/>
              </w:rPr>
            </w:pPr>
            <w:r w:rsidRPr="00AD7558">
              <w:rPr>
                <w:rFonts w:cs="Arial Unicode MS"/>
                <w:sz w:val="18"/>
                <w:szCs w:val="18"/>
                <w:lang w:val="sl-SI"/>
              </w:rPr>
              <w:t>1.1.2.4&amp;1.3</w:t>
            </w:r>
          </w:p>
        </w:tc>
        <w:tc>
          <w:tcPr>
            <w:cnfStyle w:val="000100000000" w:firstRow="0" w:lastRow="0" w:firstColumn="0" w:lastColumn="1" w:oddVBand="0" w:evenVBand="0" w:oddHBand="0" w:evenHBand="0" w:firstRowFirstColumn="0" w:firstRowLastColumn="0" w:lastRowFirstColumn="0" w:lastRowLastColumn="0"/>
            <w:tcW w:w="3147" w:type="dxa"/>
          </w:tcPr>
          <w:p w14:paraId="1FEEB161" w14:textId="77777777" w:rsidR="00F85A46" w:rsidRPr="004479A8" w:rsidRDefault="00F85A46" w:rsidP="00F85A46">
            <w:pPr>
              <w:rPr>
                <w:rFonts w:cs="Arial Unicode MS"/>
                <w:b w:val="0"/>
                <w:sz w:val="18"/>
                <w:szCs w:val="18"/>
                <w:lang w:val="sl-SI"/>
              </w:rPr>
            </w:pPr>
          </w:p>
        </w:tc>
      </w:tr>
      <w:tr w:rsidR="00F85A46" w:rsidRPr="00AD7558" w14:paraId="2ACFD192"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DAE2DBD" w14:textId="77777777" w:rsidR="00F85A46" w:rsidRPr="00A502C8" w:rsidRDefault="00F85A46" w:rsidP="00F85A46">
            <w:pPr>
              <w:rPr>
                <w:rFonts w:cs="Arial Unicode MS"/>
                <w:b w:val="0"/>
                <w:bCs w:val="0"/>
                <w:sz w:val="18"/>
                <w:szCs w:val="18"/>
                <w:lang w:val="sl-SI"/>
              </w:rPr>
            </w:pPr>
            <w:r w:rsidRPr="00A502C8">
              <w:rPr>
                <w:rFonts w:cs="Arial Unicode MS"/>
                <w:b w:val="0"/>
                <w:bCs w:val="0"/>
                <w:sz w:val="18"/>
                <w:szCs w:val="18"/>
                <w:lang w:val="sl-SI"/>
              </w:rPr>
              <w:t>Pogodbena vrednost brez DDV</w:t>
            </w:r>
          </w:p>
        </w:tc>
        <w:tc>
          <w:tcPr>
            <w:cnfStyle w:val="000010000000" w:firstRow="0" w:lastRow="0" w:firstColumn="0" w:lastColumn="0" w:oddVBand="1" w:evenVBand="0" w:oddHBand="0" w:evenHBand="0" w:firstRowFirstColumn="0" w:firstRowLastColumn="0" w:lastRowFirstColumn="0" w:lastRowLastColumn="0"/>
            <w:tcW w:w="2381" w:type="dxa"/>
          </w:tcPr>
          <w:p w14:paraId="7E1D9D66" w14:textId="77777777" w:rsidR="00F85A46" w:rsidRPr="00A502C8" w:rsidRDefault="00F85A46" w:rsidP="00F85A46">
            <w:pPr>
              <w:rPr>
                <w:rFonts w:cs="Arial Unicode MS"/>
                <w:sz w:val="18"/>
                <w:szCs w:val="18"/>
                <w:lang w:val="sl-SI"/>
              </w:rPr>
            </w:pPr>
          </w:p>
        </w:tc>
        <w:tc>
          <w:tcPr>
            <w:cnfStyle w:val="000100000000" w:firstRow="0" w:lastRow="0" w:firstColumn="0" w:lastColumn="1" w:oddVBand="0" w:evenVBand="0" w:oddHBand="0" w:evenHBand="0" w:firstRowFirstColumn="0" w:firstRowLastColumn="0" w:lastRowFirstColumn="0" w:lastRowLastColumn="0"/>
            <w:tcW w:w="3147" w:type="dxa"/>
          </w:tcPr>
          <w:p w14:paraId="512C47EB" w14:textId="77777777" w:rsidR="00F85A46" w:rsidRPr="00A502C8" w:rsidRDefault="00F85A46" w:rsidP="00F85A46">
            <w:pPr>
              <w:rPr>
                <w:rFonts w:cs="Arial Unicode MS"/>
                <w:b w:val="0"/>
                <w:bCs w:val="0"/>
                <w:sz w:val="18"/>
                <w:szCs w:val="18"/>
                <w:lang w:val="sl-SI"/>
              </w:rPr>
            </w:pPr>
          </w:p>
        </w:tc>
      </w:tr>
      <w:tr w:rsidR="00F85A46" w:rsidRPr="00985296" w14:paraId="3A2965E3"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01A7A7A8" w14:textId="77777777" w:rsidR="00F85A46" w:rsidRPr="00AD7558" w:rsidRDefault="00F85A46" w:rsidP="00F85A46">
            <w:pPr>
              <w:rPr>
                <w:rFonts w:cs="Arial Unicode MS"/>
                <w:b w:val="0"/>
                <w:sz w:val="18"/>
                <w:szCs w:val="18"/>
                <w:lang w:val="sl-SI"/>
              </w:rPr>
            </w:pPr>
            <w:bookmarkStart w:id="280" w:name="_Hlk185505215"/>
            <w:r w:rsidRPr="00AD7558">
              <w:rPr>
                <w:rFonts w:cs="Arial Unicode MS"/>
                <w:b w:val="0"/>
                <w:sz w:val="18"/>
                <w:szCs w:val="18"/>
                <w:lang w:val="sl-SI"/>
              </w:rPr>
              <w:t>Rok za dokon</w:t>
            </w:r>
            <w:r w:rsidRPr="00AD7558">
              <w:rPr>
                <w:rFonts w:cs="Calibri"/>
                <w:b w:val="0"/>
                <w:sz w:val="18"/>
                <w:szCs w:val="18"/>
                <w:lang w:val="sl-SI"/>
              </w:rPr>
              <w:t>č</w:t>
            </w:r>
            <w:r w:rsidRPr="00AD7558">
              <w:rPr>
                <w:rFonts w:cs="Arial Unicode MS"/>
                <w:b w:val="0"/>
                <w:sz w:val="18"/>
                <w:szCs w:val="18"/>
                <w:lang w:val="sl-SI"/>
              </w:rPr>
              <w:t>anje del</w:t>
            </w:r>
          </w:p>
        </w:tc>
        <w:tc>
          <w:tcPr>
            <w:cnfStyle w:val="000010000000" w:firstRow="0" w:lastRow="0" w:firstColumn="0" w:lastColumn="0" w:oddVBand="1" w:evenVBand="0" w:oddHBand="0" w:evenHBand="0" w:firstRowFirstColumn="0" w:firstRowLastColumn="0" w:lastRowFirstColumn="0" w:lastRowLastColumn="0"/>
            <w:tcW w:w="2381" w:type="dxa"/>
          </w:tcPr>
          <w:p w14:paraId="17D794CD" w14:textId="77777777" w:rsidR="00F85A46" w:rsidRPr="007F65BA" w:rsidRDefault="00F85A46" w:rsidP="00F85A46">
            <w:pPr>
              <w:rPr>
                <w:rFonts w:cs="Arial Unicode MS"/>
                <w:color w:val="000000" w:themeColor="text1"/>
                <w:sz w:val="18"/>
                <w:szCs w:val="18"/>
                <w:lang w:val="sl-SI"/>
              </w:rPr>
            </w:pPr>
            <w:r w:rsidRPr="007F65BA">
              <w:rPr>
                <w:rFonts w:cs="Arial Unicode MS"/>
                <w:color w:val="000000" w:themeColor="text1"/>
                <w:sz w:val="18"/>
                <w:szCs w:val="18"/>
                <w:lang w:val="sl-SI"/>
              </w:rPr>
              <w:t>1.1.3.3</w:t>
            </w:r>
          </w:p>
        </w:tc>
        <w:tc>
          <w:tcPr>
            <w:cnfStyle w:val="000100000000" w:firstRow="0" w:lastRow="0" w:firstColumn="0" w:lastColumn="1" w:oddVBand="0" w:evenVBand="0" w:oddHBand="0" w:evenHBand="0" w:firstRowFirstColumn="0" w:firstRowLastColumn="0" w:lastRowFirstColumn="0" w:lastRowLastColumn="0"/>
            <w:tcW w:w="3147" w:type="dxa"/>
          </w:tcPr>
          <w:p w14:paraId="44743BDD" w14:textId="3AF646F0" w:rsidR="00F85A46" w:rsidRPr="007F65BA" w:rsidRDefault="00814941" w:rsidP="00F85A46">
            <w:pPr>
              <w:rPr>
                <w:rFonts w:cs="Arial Unicode MS"/>
                <w:bCs w:val="0"/>
                <w:color w:val="000000" w:themeColor="text1"/>
                <w:sz w:val="18"/>
                <w:szCs w:val="18"/>
                <w:lang w:val="sl-SI"/>
              </w:rPr>
            </w:pPr>
            <w:r w:rsidRPr="007F65BA">
              <w:rPr>
                <w:rFonts w:cs="Arial Unicode MS"/>
                <w:b w:val="0"/>
                <w:color w:val="000000" w:themeColor="text1"/>
                <w:sz w:val="18"/>
                <w:szCs w:val="18"/>
                <w:lang w:val="sl-SI"/>
              </w:rPr>
              <w:t>1</w:t>
            </w:r>
            <w:r w:rsidR="007F65BA" w:rsidRPr="007F65BA">
              <w:rPr>
                <w:rFonts w:cs="Arial Unicode MS"/>
                <w:b w:val="0"/>
                <w:color w:val="000000" w:themeColor="text1"/>
                <w:sz w:val="18"/>
                <w:szCs w:val="18"/>
                <w:lang w:val="sl-SI"/>
              </w:rPr>
              <w:t>8</w:t>
            </w:r>
            <w:r w:rsidRPr="007F65BA">
              <w:rPr>
                <w:rFonts w:cs="Arial Unicode MS"/>
                <w:b w:val="0"/>
                <w:color w:val="000000" w:themeColor="text1"/>
                <w:sz w:val="18"/>
                <w:szCs w:val="18"/>
                <w:lang w:val="sl-SI"/>
              </w:rPr>
              <w:t xml:space="preserve"> mesecev</w:t>
            </w:r>
          </w:p>
        </w:tc>
      </w:tr>
      <w:tr w:rsidR="00F85A46" w:rsidRPr="00AD7558" w14:paraId="0CE7A657"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1369A77"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Rok za reklamacijo napak</w:t>
            </w:r>
          </w:p>
        </w:tc>
        <w:tc>
          <w:tcPr>
            <w:cnfStyle w:val="000010000000" w:firstRow="0" w:lastRow="0" w:firstColumn="0" w:lastColumn="0" w:oddVBand="1" w:evenVBand="0" w:oddHBand="0" w:evenHBand="0" w:firstRowFirstColumn="0" w:firstRowLastColumn="0" w:lastRowFirstColumn="0" w:lastRowLastColumn="0"/>
            <w:tcW w:w="2381" w:type="dxa"/>
          </w:tcPr>
          <w:p w14:paraId="06D0C1BE" w14:textId="77777777" w:rsidR="00F85A46" w:rsidRPr="009F4206" w:rsidRDefault="00F85A46" w:rsidP="00F85A46">
            <w:pPr>
              <w:rPr>
                <w:rFonts w:cs="Arial Unicode MS"/>
                <w:sz w:val="18"/>
                <w:szCs w:val="18"/>
                <w:lang w:val="sl-SI"/>
              </w:rPr>
            </w:pPr>
            <w:r w:rsidRPr="009F4206">
              <w:rPr>
                <w:rFonts w:cs="Arial Unicode MS"/>
                <w:sz w:val="18"/>
                <w:szCs w:val="18"/>
                <w:lang w:val="sl-SI"/>
              </w:rPr>
              <w:t>1.1.3.7</w:t>
            </w:r>
          </w:p>
        </w:tc>
        <w:tc>
          <w:tcPr>
            <w:cnfStyle w:val="000100000000" w:firstRow="0" w:lastRow="0" w:firstColumn="0" w:lastColumn="1" w:oddVBand="0" w:evenVBand="0" w:oddHBand="0" w:evenHBand="0" w:firstRowFirstColumn="0" w:firstRowLastColumn="0" w:lastRowFirstColumn="0" w:lastRowLastColumn="0"/>
            <w:tcW w:w="3147" w:type="dxa"/>
          </w:tcPr>
          <w:p w14:paraId="11A548D4" w14:textId="354362B6" w:rsidR="00F85A46" w:rsidRPr="007F65BA" w:rsidRDefault="005C00B1" w:rsidP="00F85A46">
            <w:pPr>
              <w:rPr>
                <w:rFonts w:cs="Arial Unicode MS"/>
                <w:b w:val="0"/>
                <w:sz w:val="18"/>
                <w:szCs w:val="18"/>
                <w:lang w:val="sl-SI"/>
              </w:rPr>
            </w:pPr>
            <w:r w:rsidRPr="007F65BA">
              <w:rPr>
                <w:rFonts w:cs="Arial Unicode MS"/>
                <w:b w:val="0"/>
                <w:color w:val="000000" w:themeColor="text1"/>
                <w:sz w:val="18"/>
                <w:szCs w:val="18"/>
                <w:lang w:val="sl-SI"/>
              </w:rPr>
              <w:t>1 mesec od dokončanja del</w:t>
            </w:r>
          </w:p>
        </w:tc>
      </w:tr>
      <w:bookmarkEnd w:id="280"/>
      <w:tr w:rsidR="00F85A46" w:rsidRPr="00AD7558" w14:paraId="7EC2A658"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2DE5095C"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Elektronski prenosni sistemi</w:t>
            </w:r>
          </w:p>
        </w:tc>
        <w:tc>
          <w:tcPr>
            <w:cnfStyle w:val="000010000000" w:firstRow="0" w:lastRow="0" w:firstColumn="0" w:lastColumn="0" w:oddVBand="1" w:evenVBand="0" w:oddHBand="0" w:evenHBand="0" w:firstRowFirstColumn="0" w:firstRowLastColumn="0" w:lastRowFirstColumn="0" w:lastRowLastColumn="0"/>
            <w:tcW w:w="2381" w:type="dxa"/>
          </w:tcPr>
          <w:p w14:paraId="46A4D946" w14:textId="77777777" w:rsidR="00F85A46" w:rsidRPr="00AD7558" w:rsidRDefault="00F85A46" w:rsidP="00F85A46">
            <w:pPr>
              <w:rPr>
                <w:rFonts w:cs="Arial Unicode MS"/>
                <w:sz w:val="18"/>
                <w:szCs w:val="18"/>
                <w:lang w:val="sl-SI"/>
              </w:rPr>
            </w:pPr>
            <w:r w:rsidRPr="00AD7558">
              <w:rPr>
                <w:rFonts w:cs="Arial Unicode MS"/>
                <w:sz w:val="18"/>
                <w:szCs w:val="18"/>
                <w:lang w:val="sl-SI"/>
              </w:rPr>
              <w:t>1.3</w:t>
            </w:r>
          </w:p>
        </w:tc>
        <w:tc>
          <w:tcPr>
            <w:cnfStyle w:val="000100000000" w:firstRow="0" w:lastRow="0" w:firstColumn="0" w:lastColumn="1" w:oddVBand="0" w:evenVBand="0" w:oddHBand="0" w:evenHBand="0" w:firstRowFirstColumn="0" w:firstRowLastColumn="0" w:lastRowFirstColumn="0" w:lastRowLastColumn="0"/>
            <w:tcW w:w="3147" w:type="dxa"/>
          </w:tcPr>
          <w:p w14:paraId="3D303DE1"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e-pošta</w:t>
            </w:r>
          </w:p>
        </w:tc>
      </w:tr>
      <w:tr w:rsidR="00F85A46" w:rsidRPr="00AD7558" w14:paraId="753D07E5"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C74745C"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Veljavno pravo</w:t>
            </w:r>
          </w:p>
        </w:tc>
        <w:tc>
          <w:tcPr>
            <w:cnfStyle w:val="000010000000" w:firstRow="0" w:lastRow="0" w:firstColumn="0" w:lastColumn="0" w:oddVBand="1" w:evenVBand="0" w:oddHBand="0" w:evenHBand="0" w:firstRowFirstColumn="0" w:firstRowLastColumn="0" w:lastRowFirstColumn="0" w:lastRowLastColumn="0"/>
            <w:tcW w:w="2381" w:type="dxa"/>
          </w:tcPr>
          <w:p w14:paraId="6AA0A098" w14:textId="77777777" w:rsidR="00F85A46" w:rsidRPr="00AD7558" w:rsidRDefault="00F85A46" w:rsidP="00F85A46">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2F3DE9BF"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Republika Slovenija</w:t>
            </w:r>
          </w:p>
        </w:tc>
      </w:tr>
      <w:tr w:rsidR="00F85A46" w:rsidRPr="00AD7558" w14:paraId="0B689E18"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4164CF48"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Prevladujo</w:t>
            </w:r>
            <w:r w:rsidRPr="00AD7558">
              <w:rPr>
                <w:rFonts w:cs="Calibri"/>
                <w:b w:val="0"/>
                <w:sz w:val="18"/>
                <w:szCs w:val="18"/>
                <w:lang w:val="sl-SI"/>
              </w:rPr>
              <w:t>č</w:t>
            </w:r>
            <w:r w:rsidRPr="00AD7558">
              <w:rPr>
                <w:rFonts w:cs="Arial Unicode MS"/>
                <w:b w:val="0"/>
                <w:sz w:val="18"/>
                <w:szCs w:val="18"/>
                <w:lang w:val="sl-SI"/>
              </w:rPr>
              <w:t>i jezik</w:t>
            </w:r>
          </w:p>
        </w:tc>
        <w:tc>
          <w:tcPr>
            <w:cnfStyle w:val="000010000000" w:firstRow="0" w:lastRow="0" w:firstColumn="0" w:lastColumn="0" w:oddVBand="1" w:evenVBand="0" w:oddHBand="0" w:evenHBand="0" w:firstRowFirstColumn="0" w:firstRowLastColumn="0" w:lastRowFirstColumn="0" w:lastRowLastColumn="0"/>
            <w:tcW w:w="2381" w:type="dxa"/>
          </w:tcPr>
          <w:p w14:paraId="5370D6FF" w14:textId="77777777" w:rsidR="00F85A46" w:rsidRPr="00AD7558" w:rsidRDefault="00F85A46" w:rsidP="00F85A46">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2AF4C64F"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Slovenš</w:t>
            </w:r>
            <w:r w:rsidRPr="00AD7558">
              <w:rPr>
                <w:rFonts w:cs="Calibri"/>
                <w:b w:val="0"/>
                <w:sz w:val="18"/>
                <w:szCs w:val="18"/>
                <w:lang w:val="sl-SI"/>
              </w:rPr>
              <w:t>č</w:t>
            </w:r>
            <w:r w:rsidRPr="00AD7558">
              <w:rPr>
                <w:rFonts w:cs="Arial Unicode MS"/>
                <w:b w:val="0"/>
                <w:sz w:val="18"/>
                <w:szCs w:val="18"/>
                <w:lang w:val="sl-SI"/>
              </w:rPr>
              <w:t>ina</w:t>
            </w:r>
          </w:p>
        </w:tc>
      </w:tr>
      <w:tr w:rsidR="00F85A46" w:rsidRPr="00AD7558" w14:paraId="6702374C"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785A695"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Sporazumevalni jezik</w:t>
            </w:r>
          </w:p>
        </w:tc>
        <w:tc>
          <w:tcPr>
            <w:cnfStyle w:val="000010000000" w:firstRow="0" w:lastRow="0" w:firstColumn="0" w:lastColumn="0" w:oddVBand="1" w:evenVBand="0" w:oddHBand="0" w:evenHBand="0" w:firstRowFirstColumn="0" w:firstRowLastColumn="0" w:lastRowFirstColumn="0" w:lastRowLastColumn="0"/>
            <w:tcW w:w="2381" w:type="dxa"/>
          </w:tcPr>
          <w:p w14:paraId="6D546DE1" w14:textId="77777777" w:rsidR="00F85A46" w:rsidRPr="00AD7558" w:rsidRDefault="00F85A46" w:rsidP="00F85A46">
            <w:pPr>
              <w:rPr>
                <w:rFonts w:cs="Arial Unicode MS"/>
                <w:sz w:val="18"/>
                <w:szCs w:val="18"/>
                <w:lang w:val="sl-SI"/>
              </w:rPr>
            </w:pPr>
            <w:r w:rsidRPr="00AD7558">
              <w:rPr>
                <w:rFonts w:cs="Arial Unicode MS"/>
                <w:sz w:val="18"/>
                <w:szCs w:val="18"/>
                <w:lang w:val="sl-SI"/>
              </w:rPr>
              <w:t>1.4</w:t>
            </w:r>
          </w:p>
        </w:tc>
        <w:tc>
          <w:tcPr>
            <w:cnfStyle w:val="000100000000" w:firstRow="0" w:lastRow="0" w:firstColumn="0" w:lastColumn="1" w:oddVBand="0" w:evenVBand="0" w:oddHBand="0" w:evenHBand="0" w:firstRowFirstColumn="0" w:firstRowLastColumn="0" w:lastRowFirstColumn="0" w:lastRowLastColumn="0"/>
            <w:tcW w:w="3147" w:type="dxa"/>
          </w:tcPr>
          <w:p w14:paraId="5B084314"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Slovenš</w:t>
            </w:r>
            <w:r w:rsidRPr="00AD7558">
              <w:rPr>
                <w:rFonts w:cs="Calibri"/>
                <w:b w:val="0"/>
                <w:sz w:val="18"/>
                <w:szCs w:val="18"/>
                <w:lang w:val="sl-SI"/>
              </w:rPr>
              <w:t>č</w:t>
            </w:r>
            <w:r w:rsidRPr="00AD7558">
              <w:rPr>
                <w:rFonts w:cs="Arial Unicode MS"/>
                <w:b w:val="0"/>
                <w:sz w:val="18"/>
                <w:szCs w:val="18"/>
                <w:lang w:val="sl-SI"/>
              </w:rPr>
              <w:t>ina</w:t>
            </w:r>
          </w:p>
        </w:tc>
      </w:tr>
      <w:tr w:rsidR="00F85A46" w:rsidRPr="00AD7558" w14:paraId="2FA9352A"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5B104110"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Rok za dostop na gradbiš</w:t>
            </w:r>
            <w:r w:rsidRPr="00AD7558">
              <w:rPr>
                <w:rFonts w:cs="Calibri"/>
                <w:b w:val="0"/>
                <w:sz w:val="18"/>
                <w:szCs w:val="18"/>
                <w:lang w:val="sl-SI"/>
              </w:rPr>
              <w:t>č</w:t>
            </w:r>
            <w:r w:rsidRPr="00AD7558">
              <w:rPr>
                <w:rFonts w:cs="Arial Unicode MS"/>
                <w:b w:val="0"/>
                <w:sz w:val="18"/>
                <w:szCs w:val="18"/>
                <w:lang w:val="sl-SI"/>
              </w:rPr>
              <w:t>e</w:t>
            </w:r>
          </w:p>
        </w:tc>
        <w:tc>
          <w:tcPr>
            <w:cnfStyle w:val="000010000000" w:firstRow="0" w:lastRow="0" w:firstColumn="0" w:lastColumn="0" w:oddVBand="1" w:evenVBand="0" w:oddHBand="0" w:evenHBand="0" w:firstRowFirstColumn="0" w:firstRowLastColumn="0" w:lastRowFirstColumn="0" w:lastRowLastColumn="0"/>
            <w:tcW w:w="2381" w:type="dxa"/>
          </w:tcPr>
          <w:p w14:paraId="199CF694" w14:textId="77777777" w:rsidR="00F85A46" w:rsidRPr="00AD7558" w:rsidRDefault="00F85A46" w:rsidP="00F85A46">
            <w:pPr>
              <w:rPr>
                <w:rFonts w:cs="Arial Unicode MS"/>
                <w:sz w:val="18"/>
                <w:szCs w:val="18"/>
                <w:lang w:val="sl-SI"/>
              </w:rPr>
            </w:pPr>
            <w:r w:rsidRPr="00AD7558">
              <w:rPr>
                <w:rFonts w:cs="Arial Unicode MS"/>
                <w:sz w:val="18"/>
                <w:szCs w:val="18"/>
                <w:lang w:val="sl-SI"/>
              </w:rPr>
              <w:t>2.1</w:t>
            </w:r>
          </w:p>
        </w:tc>
        <w:tc>
          <w:tcPr>
            <w:cnfStyle w:val="000100000000" w:firstRow="0" w:lastRow="0" w:firstColumn="0" w:lastColumn="1" w:oddVBand="0" w:evenVBand="0" w:oddHBand="0" w:evenHBand="0" w:firstRowFirstColumn="0" w:firstRowLastColumn="0" w:lastRowFirstColumn="0" w:lastRowLastColumn="0"/>
            <w:tcW w:w="3147" w:type="dxa"/>
          </w:tcPr>
          <w:p w14:paraId="35AC5798"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Na dan pri</w:t>
            </w:r>
            <w:r w:rsidRPr="00AD7558">
              <w:rPr>
                <w:rFonts w:cs="Cambria"/>
                <w:b w:val="0"/>
                <w:sz w:val="18"/>
                <w:szCs w:val="18"/>
                <w:lang w:val="sl-SI"/>
              </w:rPr>
              <w:t>č</w:t>
            </w:r>
            <w:r w:rsidRPr="00AD7558">
              <w:rPr>
                <w:rFonts w:cs="Arial Unicode MS"/>
                <w:b w:val="0"/>
                <w:sz w:val="18"/>
                <w:szCs w:val="18"/>
                <w:lang w:val="sl-SI"/>
              </w:rPr>
              <w:t>etka del</w:t>
            </w:r>
          </w:p>
        </w:tc>
      </w:tr>
      <w:tr w:rsidR="00F85A46" w:rsidRPr="007F65BA" w14:paraId="303AF9FF"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9696906"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Znesek zavarovanja za dobro izvedbo</w:t>
            </w:r>
          </w:p>
        </w:tc>
        <w:tc>
          <w:tcPr>
            <w:cnfStyle w:val="000010000000" w:firstRow="0" w:lastRow="0" w:firstColumn="0" w:lastColumn="0" w:oddVBand="1" w:evenVBand="0" w:oddHBand="0" w:evenHBand="0" w:firstRowFirstColumn="0" w:firstRowLastColumn="0" w:lastRowFirstColumn="0" w:lastRowLastColumn="0"/>
            <w:tcW w:w="2381" w:type="dxa"/>
          </w:tcPr>
          <w:p w14:paraId="2BEEB9B6" w14:textId="77777777" w:rsidR="00F85A46" w:rsidRPr="00AD7558" w:rsidRDefault="00F85A46" w:rsidP="00F85A46">
            <w:pPr>
              <w:rPr>
                <w:rFonts w:cs="Arial Unicode MS"/>
                <w:sz w:val="18"/>
                <w:szCs w:val="18"/>
                <w:lang w:val="sl-SI"/>
              </w:rPr>
            </w:pPr>
            <w:r w:rsidRPr="00AD7558">
              <w:rPr>
                <w:rFonts w:cs="Arial Unicode MS"/>
                <w:sz w:val="18"/>
                <w:szCs w:val="18"/>
                <w:lang w:val="sl-SI"/>
              </w:rPr>
              <w:t>4.2</w:t>
            </w:r>
          </w:p>
        </w:tc>
        <w:tc>
          <w:tcPr>
            <w:cnfStyle w:val="000100000000" w:firstRow="0" w:lastRow="0" w:firstColumn="0" w:lastColumn="1" w:oddVBand="0" w:evenVBand="0" w:oddHBand="0" w:evenHBand="0" w:firstRowFirstColumn="0" w:firstRowLastColumn="0" w:lastRowFirstColumn="0" w:lastRowLastColumn="0"/>
            <w:tcW w:w="3147" w:type="dxa"/>
          </w:tcPr>
          <w:p w14:paraId="00574D3E"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10 % vrednosti del z davk</w:t>
            </w:r>
            <w:r>
              <w:rPr>
                <w:rFonts w:cs="Arial Unicode MS"/>
                <w:b w:val="0"/>
                <w:sz w:val="18"/>
                <w:szCs w:val="18"/>
                <w:lang w:val="sl-SI"/>
              </w:rPr>
              <w:t>om</w:t>
            </w:r>
            <w:r w:rsidRPr="00AD7558">
              <w:rPr>
                <w:rFonts w:cs="Arial Unicode MS"/>
                <w:b w:val="0"/>
                <w:sz w:val="18"/>
                <w:szCs w:val="18"/>
                <w:lang w:val="sl-SI"/>
              </w:rPr>
              <w:t xml:space="preserve"> na dodano vrednost </w:t>
            </w:r>
          </w:p>
        </w:tc>
      </w:tr>
      <w:tr w:rsidR="00F85A46" w:rsidRPr="007F65BA" w14:paraId="57CA0777"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61958780"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Znesek garancij za odpravo napak</w:t>
            </w:r>
          </w:p>
        </w:tc>
        <w:tc>
          <w:tcPr>
            <w:cnfStyle w:val="000010000000" w:firstRow="0" w:lastRow="0" w:firstColumn="0" w:lastColumn="0" w:oddVBand="1" w:evenVBand="0" w:oddHBand="0" w:evenHBand="0" w:firstRowFirstColumn="0" w:firstRowLastColumn="0" w:lastRowFirstColumn="0" w:lastRowLastColumn="0"/>
            <w:tcW w:w="2381" w:type="dxa"/>
          </w:tcPr>
          <w:p w14:paraId="407C15E3" w14:textId="77777777" w:rsidR="00F85A46" w:rsidRPr="00AD7558" w:rsidRDefault="00F85A46" w:rsidP="00F85A46">
            <w:pPr>
              <w:rPr>
                <w:rFonts w:cs="Arial Unicode MS"/>
                <w:sz w:val="18"/>
                <w:szCs w:val="18"/>
                <w:lang w:val="sl-SI"/>
              </w:rPr>
            </w:pPr>
            <w:r w:rsidRPr="00AD7558">
              <w:rPr>
                <w:rFonts w:cs="Arial Unicode MS"/>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73607DE1"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5 % vrednosti del z davk</w:t>
            </w:r>
            <w:r>
              <w:rPr>
                <w:rFonts w:cs="Arial Unicode MS"/>
                <w:b w:val="0"/>
                <w:sz w:val="18"/>
                <w:szCs w:val="18"/>
                <w:lang w:val="sl-SI"/>
              </w:rPr>
              <w:t>om</w:t>
            </w:r>
            <w:r w:rsidRPr="00AD7558">
              <w:rPr>
                <w:rFonts w:cs="Arial Unicode MS"/>
                <w:b w:val="0"/>
                <w:sz w:val="18"/>
                <w:szCs w:val="18"/>
                <w:lang w:val="sl-SI"/>
              </w:rPr>
              <w:t xml:space="preserve"> na dodano vrednost </w:t>
            </w:r>
          </w:p>
        </w:tc>
      </w:tr>
      <w:tr w:rsidR="00F85A46" w:rsidRPr="00AD7558" w14:paraId="63D83F3A"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C8D3B44"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Rok za obvestilo o nepredvidljivih zmotah, napakah in</w:t>
            </w:r>
          </w:p>
          <w:p w14:paraId="51279424"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pomanjkljivostih v zahtevah naro</w:t>
            </w:r>
            <w:r w:rsidRPr="00AD7558">
              <w:rPr>
                <w:rFonts w:cs="Calibri"/>
                <w:b w:val="0"/>
                <w:sz w:val="18"/>
                <w:szCs w:val="18"/>
                <w:lang w:val="sl-SI"/>
              </w:rPr>
              <w:t>č</w:t>
            </w:r>
            <w:r w:rsidRPr="00AD7558">
              <w:rPr>
                <w:rFonts w:cs="Arial Unicode MS"/>
                <w:b w:val="0"/>
                <w:sz w:val="18"/>
                <w:szCs w:val="18"/>
                <w:lang w:val="sl-SI"/>
              </w:rPr>
              <w:t>nika (zahteve naro</w:t>
            </w:r>
            <w:r w:rsidRPr="00AD7558">
              <w:rPr>
                <w:rFonts w:cs="Calibri"/>
                <w:b w:val="0"/>
                <w:sz w:val="18"/>
                <w:szCs w:val="18"/>
                <w:lang w:val="sl-SI"/>
              </w:rPr>
              <w:t>č</w:t>
            </w:r>
            <w:r w:rsidRPr="00AD7558">
              <w:rPr>
                <w:rFonts w:cs="Arial Unicode MS"/>
                <w:b w:val="0"/>
                <w:sz w:val="18"/>
                <w:szCs w:val="18"/>
                <w:lang w:val="sl-SI"/>
              </w:rPr>
              <w:t>nika so zajete v celotni razpisni dokumentaciji, vklju</w:t>
            </w:r>
            <w:r w:rsidRPr="00AD7558">
              <w:rPr>
                <w:rFonts w:cs="Calibri"/>
                <w:b w:val="0"/>
                <w:sz w:val="18"/>
                <w:szCs w:val="18"/>
                <w:lang w:val="sl-SI"/>
              </w:rPr>
              <w:t>č</w:t>
            </w:r>
            <w:r w:rsidRPr="00AD7558">
              <w:rPr>
                <w:rFonts w:cs="Arial Unicode MS"/>
                <w:b w:val="0"/>
                <w:sz w:val="18"/>
                <w:szCs w:val="18"/>
                <w:lang w:val="sl-SI"/>
              </w:rPr>
              <w:t>no s tehni</w:t>
            </w:r>
            <w:r w:rsidRPr="00AD7558">
              <w:rPr>
                <w:rFonts w:cs="Calibri"/>
                <w:b w:val="0"/>
                <w:sz w:val="18"/>
                <w:szCs w:val="18"/>
                <w:lang w:val="sl-SI"/>
              </w:rPr>
              <w:t>č</w:t>
            </w:r>
            <w:r w:rsidRPr="00AD7558">
              <w:rPr>
                <w:rFonts w:cs="Arial Unicode MS"/>
                <w:b w:val="0"/>
                <w:sz w:val="18"/>
                <w:szCs w:val="18"/>
                <w:lang w:val="sl-SI"/>
              </w:rPr>
              <w:t>nim delom in dodatki)</w:t>
            </w:r>
          </w:p>
        </w:tc>
        <w:tc>
          <w:tcPr>
            <w:cnfStyle w:val="000010000000" w:firstRow="0" w:lastRow="0" w:firstColumn="0" w:lastColumn="0" w:oddVBand="1" w:evenVBand="0" w:oddHBand="0" w:evenHBand="0" w:firstRowFirstColumn="0" w:firstRowLastColumn="0" w:lastRowFirstColumn="0" w:lastRowLastColumn="0"/>
            <w:tcW w:w="2381" w:type="dxa"/>
          </w:tcPr>
          <w:p w14:paraId="766B0D67" w14:textId="77777777" w:rsidR="00F85A46" w:rsidRPr="00AD7558" w:rsidRDefault="00F85A46" w:rsidP="00F85A46">
            <w:pPr>
              <w:rPr>
                <w:rFonts w:cs="Arial Unicode MS"/>
                <w:sz w:val="18"/>
                <w:szCs w:val="18"/>
                <w:lang w:val="sl-SI"/>
              </w:rPr>
            </w:pPr>
            <w:r w:rsidRPr="00AD7558">
              <w:rPr>
                <w:rFonts w:cs="Arial Unicode MS"/>
                <w:sz w:val="18"/>
                <w:szCs w:val="18"/>
                <w:lang w:val="sl-SI"/>
              </w:rPr>
              <w:t>1.9</w:t>
            </w:r>
          </w:p>
        </w:tc>
        <w:tc>
          <w:tcPr>
            <w:cnfStyle w:val="000100000000" w:firstRow="0" w:lastRow="0" w:firstColumn="0" w:lastColumn="1" w:oddVBand="0" w:evenVBand="0" w:oddHBand="0" w:evenHBand="0" w:firstRowFirstColumn="0" w:firstRowLastColumn="0" w:lastRowFirstColumn="0" w:lastRowLastColumn="0"/>
            <w:tcW w:w="3147" w:type="dxa"/>
          </w:tcPr>
          <w:p w14:paraId="03EE30F1"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56 dni</w:t>
            </w:r>
          </w:p>
        </w:tc>
      </w:tr>
      <w:tr w:rsidR="00F85A46" w:rsidRPr="00AD7558" w14:paraId="5359E56D"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79FE7E51"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 xml:space="preserve">Normalni delovni </w:t>
            </w:r>
            <w:r w:rsidRPr="00AD7558">
              <w:rPr>
                <w:rFonts w:cs="Calibri"/>
                <w:b w:val="0"/>
                <w:sz w:val="18"/>
                <w:szCs w:val="18"/>
                <w:lang w:val="sl-SI"/>
              </w:rPr>
              <w:t>č</w:t>
            </w:r>
            <w:r w:rsidRPr="00AD7558">
              <w:rPr>
                <w:rFonts w:cs="Arial Unicode MS"/>
                <w:b w:val="0"/>
                <w:sz w:val="18"/>
                <w:szCs w:val="18"/>
                <w:lang w:val="sl-SI"/>
              </w:rPr>
              <w:t>as</w:t>
            </w:r>
          </w:p>
        </w:tc>
        <w:tc>
          <w:tcPr>
            <w:cnfStyle w:val="000010000000" w:firstRow="0" w:lastRow="0" w:firstColumn="0" w:lastColumn="0" w:oddVBand="1" w:evenVBand="0" w:oddHBand="0" w:evenHBand="0" w:firstRowFirstColumn="0" w:firstRowLastColumn="0" w:lastRowFirstColumn="0" w:lastRowLastColumn="0"/>
            <w:tcW w:w="2381" w:type="dxa"/>
          </w:tcPr>
          <w:p w14:paraId="3340D8FF" w14:textId="77777777" w:rsidR="00F85A46" w:rsidRPr="00AD7558" w:rsidRDefault="00F85A46" w:rsidP="00F85A46">
            <w:pPr>
              <w:rPr>
                <w:rFonts w:cs="Arial Unicode MS"/>
                <w:sz w:val="18"/>
                <w:szCs w:val="18"/>
                <w:lang w:val="sl-SI"/>
              </w:rPr>
            </w:pPr>
            <w:r w:rsidRPr="00AD7558">
              <w:rPr>
                <w:rFonts w:cs="Arial Unicode MS"/>
                <w:sz w:val="18"/>
                <w:szCs w:val="18"/>
                <w:lang w:val="sl-SI"/>
              </w:rPr>
              <w:t>6.5</w:t>
            </w:r>
          </w:p>
        </w:tc>
        <w:tc>
          <w:tcPr>
            <w:cnfStyle w:val="000100000000" w:firstRow="0" w:lastRow="0" w:firstColumn="0" w:lastColumn="1" w:oddVBand="0" w:evenVBand="0" w:oddHBand="0" w:evenHBand="0" w:firstRowFirstColumn="0" w:firstRowLastColumn="0" w:lastRowFirstColumn="0" w:lastRowLastColumn="0"/>
            <w:tcW w:w="3147" w:type="dxa"/>
          </w:tcPr>
          <w:p w14:paraId="59D173F2"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7 - 17 ur dnevno od ponedeljka do petka in od 7 -14 v soboto</w:t>
            </w:r>
          </w:p>
        </w:tc>
      </w:tr>
      <w:tr w:rsidR="00F85A46" w:rsidRPr="007F65BA" w14:paraId="240949AA"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AC3709F"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Za</w:t>
            </w:r>
            <w:r w:rsidRPr="00AD7558">
              <w:rPr>
                <w:rFonts w:cs="Cambria"/>
                <w:b w:val="0"/>
                <w:sz w:val="18"/>
                <w:szCs w:val="18"/>
                <w:lang w:val="sl-SI"/>
              </w:rPr>
              <w:t>č</w:t>
            </w:r>
            <w:r w:rsidRPr="00AD7558">
              <w:rPr>
                <w:rFonts w:cs="Arial Unicode MS"/>
                <w:b w:val="0"/>
                <w:sz w:val="18"/>
                <w:szCs w:val="18"/>
                <w:lang w:val="sl-SI"/>
              </w:rPr>
              <w:t xml:space="preserve">etek del </w:t>
            </w:r>
          </w:p>
        </w:tc>
        <w:tc>
          <w:tcPr>
            <w:cnfStyle w:val="000010000000" w:firstRow="0" w:lastRow="0" w:firstColumn="0" w:lastColumn="0" w:oddVBand="1" w:evenVBand="0" w:oddHBand="0" w:evenHBand="0" w:firstRowFirstColumn="0" w:firstRowLastColumn="0" w:lastRowFirstColumn="0" w:lastRowLastColumn="0"/>
            <w:tcW w:w="2381" w:type="dxa"/>
          </w:tcPr>
          <w:p w14:paraId="76C45E6C" w14:textId="77777777" w:rsidR="00F85A46" w:rsidRPr="00AD7558" w:rsidRDefault="00F85A46" w:rsidP="00F85A46">
            <w:pPr>
              <w:rPr>
                <w:rFonts w:cs="Arial Unicode MS"/>
                <w:sz w:val="18"/>
                <w:szCs w:val="18"/>
                <w:lang w:val="sl-SI"/>
              </w:rPr>
            </w:pPr>
            <w:r w:rsidRPr="00AD7558">
              <w:rPr>
                <w:rFonts w:cs="Arial Unicode MS"/>
                <w:sz w:val="18"/>
                <w:szCs w:val="18"/>
                <w:lang w:val="sl-SI"/>
              </w:rPr>
              <w:t>8.1</w:t>
            </w:r>
          </w:p>
        </w:tc>
        <w:tc>
          <w:tcPr>
            <w:cnfStyle w:val="000100000000" w:firstRow="0" w:lastRow="0" w:firstColumn="0" w:lastColumn="1" w:oddVBand="0" w:evenVBand="0" w:oddHBand="0" w:evenHBand="0" w:firstRowFirstColumn="0" w:firstRowLastColumn="0" w:lastRowFirstColumn="0" w:lastRowLastColumn="0"/>
            <w:tcW w:w="3147" w:type="dxa"/>
          </w:tcPr>
          <w:p w14:paraId="66674D31"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Najve</w:t>
            </w:r>
            <w:r w:rsidRPr="00AD7558">
              <w:rPr>
                <w:rFonts w:cs="Calibri"/>
                <w:b w:val="0"/>
                <w:sz w:val="18"/>
                <w:szCs w:val="18"/>
                <w:lang w:val="sl-SI"/>
              </w:rPr>
              <w:t>č</w:t>
            </w:r>
            <w:r w:rsidRPr="00AD7558">
              <w:rPr>
                <w:rFonts w:cs="Arial Unicode MS"/>
                <w:b w:val="0"/>
                <w:sz w:val="18"/>
                <w:szCs w:val="18"/>
                <w:lang w:val="sl-SI"/>
              </w:rPr>
              <w:t xml:space="preserve"> 28 dni po sklenitvi pogodbe</w:t>
            </w:r>
          </w:p>
        </w:tc>
      </w:tr>
      <w:tr w:rsidR="00F85A46" w:rsidRPr="007F65BA" w14:paraId="7A946559"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135BB1B6"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Rok za dostavo podrobnega terminskega plana</w:t>
            </w:r>
          </w:p>
        </w:tc>
        <w:tc>
          <w:tcPr>
            <w:cnfStyle w:val="000010000000" w:firstRow="0" w:lastRow="0" w:firstColumn="0" w:lastColumn="0" w:oddVBand="1" w:evenVBand="0" w:oddHBand="0" w:evenHBand="0" w:firstRowFirstColumn="0" w:firstRowLastColumn="0" w:lastRowFirstColumn="0" w:lastRowLastColumn="0"/>
            <w:tcW w:w="2381" w:type="dxa"/>
          </w:tcPr>
          <w:p w14:paraId="3FBD5A60" w14:textId="77777777" w:rsidR="00F85A46" w:rsidRPr="00AD7558" w:rsidRDefault="00F85A46" w:rsidP="00F85A46">
            <w:pPr>
              <w:rPr>
                <w:rFonts w:cs="Arial Unicode MS"/>
                <w:sz w:val="18"/>
                <w:szCs w:val="18"/>
                <w:lang w:val="sl-SI"/>
              </w:rPr>
            </w:pPr>
            <w:r w:rsidRPr="00AD7558">
              <w:rPr>
                <w:rFonts w:cs="Arial Unicode MS"/>
                <w:sz w:val="18"/>
                <w:szCs w:val="18"/>
                <w:lang w:val="sl-SI"/>
              </w:rPr>
              <w:t>8.3</w:t>
            </w:r>
          </w:p>
        </w:tc>
        <w:tc>
          <w:tcPr>
            <w:cnfStyle w:val="000100000000" w:firstRow="0" w:lastRow="0" w:firstColumn="0" w:lastColumn="1" w:oddVBand="0" w:evenVBand="0" w:oddHBand="0" w:evenHBand="0" w:firstRowFirstColumn="0" w:firstRowLastColumn="0" w:lastRowFirstColumn="0" w:lastRowLastColumn="0"/>
            <w:tcW w:w="3147" w:type="dxa"/>
          </w:tcPr>
          <w:p w14:paraId="5E40E4BF" w14:textId="77777777" w:rsidR="00F85A46" w:rsidRPr="00AD7558" w:rsidRDefault="00F85A46" w:rsidP="00F85A46">
            <w:pPr>
              <w:rPr>
                <w:rFonts w:cs="Arial Unicode MS"/>
                <w:b w:val="0"/>
                <w:sz w:val="18"/>
                <w:szCs w:val="18"/>
                <w:lang w:val="sl-SI"/>
              </w:rPr>
            </w:pPr>
            <w:r w:rsidRPr="0032581E">
              <w:rPr>
                <w:rFonts w:cs="Arial Unicode MS"/>
                <w:sz w:val="18"/>
                <w:szCs w:val="18"/>
                <w:lang w:val="sl-SI"/>
              </w:rPr>
              <w:t>28 dni po obvestilu o za</w:t>
            </w:r>
            <w:r w:rsidRPr="0032581E">
              <w:rPr>
                <w:rFonts w:cs="Calibri"/>
                <w:sz w:val="18"/>
                <w:szCs w:val="18"/>
                <w:lang w:val="sl-SI"/>
              </w:rPr>
              <w:t>č</w:t>
            </w:r>
            <w:r w:rsidRPr="0032581E">
              <w:rPr>
                <w:rFonts w:cs="Arial Unicode MS"/>
                <w:sz w:val="18"/>
                <w:szCs w:val="18"/>
                <w:lang w:val="sl-SI"/>
              </w:rPr>
              <w:t>etku del</w:t>
            </w:r>
          </w:p>
        </w:tc>
      </w:tr>
      <w:tr w:rsidR="00F85A46" w:rsidRPr="007F65BA" w14:paraId="690895DD"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A01121A"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Odškodnina za zamude pri delih</w:t>
            </w:r>
          </w:p>
        </w:tc>
        <w:tc>
          <w:tcPr>
            <w:cnfStyle w:val="000010000000" w:firstRow="0" w:lastRow="0" w:firstColumn="0" w:lastColumn="0" w:oddVBand="1" w:evenVBand="0" w:oddHBand="0" w:evenHBand="0" w:firstRowFirstColumn="0" w:firstRowLastColumn="0" w:lastRowFirstColumn="0" w:lastRowLastColumn="0"/>
            <w:tcW w:w="2381" w:type="dxa"/>
          </w:tcPr>
          <w:p w14:paraId="06203236" w14:textId="77777777" w:rsidR="00F85A46" w:rsidRPr="00AD7558" w:rsidRDefault="00F85A46" w:rsidP="00F85A46">
            <w:pPr>
              <w:rPr>
                <w:rFonts w:cs="Arial Unicode MS"/>
                <w:sz w:val="18"/>
                <w:szCs w:val="18"/>
                <w:lang w:val="sl-SI"/>
              </w:rPr>
            </w:pPr>
            <w:r w:rsidRPr="00AD7558">
              <w:rPr>
                <w:rFonts w:cs="Arial Unicode MS"/>
                <w:sz w:val="18"/>
                <w:szCs w:val="18"/>
                <w:lang w:val="sl-SI"/>
              </w:rPr>
              <w:t>8.7&amp;14.15(b)</w:t>
            </w:r>
          </w:p>
        </w:tc>
        <w:tc>
          <w:tcPr>
            <w:cnfStyle w:val="000100000000" w:firstRow="0" w:lastRow="0" w:firstColumn="0" w:lastColumn="1" w:oddVBand="0" w:evenVBand="0" w:oddHBand="0" w:evenHBand="0" w:firstRowFirstColumn="0" w:firstRowLastColumn="0" w:lastRowFirstColumn="0" w:lastRowLastColumn="0"/>
            <w:tcW w:w="3147" w:type="dxa"/>
          </w:tcPr>
          <w:p w14:paraId="1C32EF07"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0.2 % kon</w:t>
            </w:r>
            <w:r w:rsidRPr="00AD7558">
              <w:rPr>
                <w:rFonts w:cs="Calibri"/>
                <w:b w:val="0"/>
                <w:sz w:val="18"/>
                <w:szCs w:val="18"/>
                <w:lang w:val="sl-SI"/>
              </w:rPr>
              <w:t>č</w:t>
            </w:r>
            <w:r w:rsidRPr="00AD7558">
              <w:rPr>
                <w:rFonts w:cs="Arial Unicode MS"/>
                <w:b w:val="0"/>
                <w:sz w:val="18"/>
                <w:szCs w:val="18"/>
                <w:lang w:val="sl-SI"/>
              </w:rPr>
              <w:t>ne pogodbene cene</w:t>
            </w:r>
            <w:r>
              <w:rPr>
                <w:rFonts w:cs="Arial Unicode MS"/>
                <w:b w:val="0"/>
                <w:sz w:val="18"/>
                <w:szCs w:val="18"/>
                <w:lang w:val="sl-SI"/>
              </w:rPr>
              <w:t xml:space="preserve"> z davkom na dodano vrednost</w:t>
            </w:r>
            <w:r w:rsidRPr="00AD7558">
              <w:rPr>
                <w:rFonts w:cs="Arial Unicode MS"/>
                <w:b w:val="0"/>
                <w:sz w:val="18"/>
                <w:szCs w:val="18"/>
                <w:lang w:val="sl-SI"/>
              </w:rPr>
              <w:t xml:space="preserve"> na dan</w:t>
            </w:r>
          </w:p>
        </w:tc>
      </w:tr>
      <w:tr w:rsidR="00F85A46" w:rsidRPr="00AD7558" w14:paraId="57D7AB27"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096A3394"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Maksimalni znesek odškodnine za zamudo</w:t>
            </w:r>
          </w:p>
        </w:tc>
        <w:tc>
          <w:tcPr>
            <w:cnfStyle w:val="000010000000" w:firstRow="0" w:lastRow="0" w:firstColumn="0" w:lastColumn="0" w:oddVBand="1" w:evenVBand="0" w:oddHBand="0" w:evenHBand="0" w:firstRowFirstColumn="0" w:firstRowLastColumn="0" w:lastRowFirstColumn="0" w:lastRowLastColumn="0"/>
            <w:tcW w:w="2381" w:type="dxa"/>
          </w:tcPr>
          <w:p w14:paraId="4A4964A5" w14:textId="77777777" w:rsidR="00F85A46" w:rsidRPr="00AD7558" w:rsidRDefault="00F85A46" w:rsidP="00F85A46">
            <w:pPr>
              <w:rPr>
                <w:rFonts w:cs="Arial Unicode MS"/>
                <w:sz w:val="18"/>
                <w:szCs w:val="18"/>
                <w:lang w:val="sl-SI"/>
              </w:rPr>
            </w:pPr>
            <w:r w:rsidRPr="00AD7558">
              <w:rPr>
                <w:rFonts w:cs="Arial Unicode MS"/>
                <w:sz w:val="18"/>
                <w:szCs w:val="18"/>
                <w:lang w:val="sl-SI"/>
              </w:rPr>
              <w:t>8.7</w:t>
            </w:r>
          </w:p>
        </w:tc>
        <w:tc>
          <w:tcPr>
            <w:cnfStyle w:val="000100000000" w:firstRow="0" w:lastRow="0" w:firstColumn="0" w:lastColumn="1" w:oddVBand="0" w:evenVBand="0" w:oddHBand="0" w:evenHBand="0" w:firstRowFirstColumn="0" w:firstRowLastColumn="0" w:lastRowFirstColumn="0" w:lastRowLastColumn="0"/>
            <w:tcW w:w="3147" w:type="dxa"/>
          </w:tcPr>
          <w:p w14:paraId="7CA6EA66"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10 % kon</w:t>
            </w:r>
            <w:r w:rsidRPr="00AD7558">
              <w:rPr>
                <w:rFonts w:cs="Calibri"/>
                <w:b w:val="0"/>
                <w:sz w:val="18"/>
                <w:szCs w:val="18"/>
                <w:lang w:val="sl-SI"/>
              </w:rPr>
              <w:t>č</w:t>
            </w:r>
            <w:r w:rsidRPr="00AD7558">
              <w:rPr>
                <w:rFonts w:cs="Arial Unicode MS"/>
                <w:b w:val="0"/>
                <w:sz w:val="18"/>
                <w:szCs w:val="18"/>
                <w:lang w:val="sl-SI"/>
              </w:rPr>
              <w:t>ne pogodbene cene vklju</w:t>
            </w:r>
            <w:r w:rsidRPr="00AD7558">
              <w:rPr>
                <w:rFonts w:cs="Calibri"/>
                <w:b w:val="0"/>
                <w:sz w:val="18"/>
                <w:szCs w:val="18"/>
                <w:lang w:val="sl-SI"/>
              </w:rPr>
              <w:t>č</w:t>
            </w:r>
            <w:r w:rsidRPr="00AD7558">
              <w:rPr>
                <w:rFonts w:cs="Arial Unicode MS"/>
                <w:b w:val="0"/>
                <w:sz w:val="18"/>
                <w:szCs w:val="18"/>
                <w:lang w:val="sl-SI"/>
              </w:rPr>
              <w:t xml:space="preserve">no z davkom na dodano </w:t>
            </w:r>
          </w:p>
          <w:p w14:paraId="2A7B50CE"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 xml:space="preserve">vrednost </w:t>
            </w:r>
          </w:p>
        </w:tc>
      </w:tr>
      <w:tr w:rsidR="00F85A46" w:rsidRPr="00AD7558" w14:paraId="19D147B4"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7CDD97A"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Znesek zadržanega pla</w:t>
            </w:r>
            <w:r w:rsidRPr="00AD7558">
              <w:rPr>
                <w:rFonts w:cs="Calibri"/>
                <w:b w:val="0"/>
                <w:sz w:val="18"/>
                <w:szCs w:val="18"/>
                <w:lang w:val="sl-SI"/>
              </w:rPr>
              <w:t>č</w:t>
            </w:r>
            <w:r w:rsidRPr="00AD7558">
              <w:rPr>
                <w:rFonts w:cs="Arial Unicode MS"/>
                <w:b w:val="0"/>
                <w:sz w:val="18"/>
                <w:szCs w:val="18"/>
                <w:lang w:val="sl-SI"/>
              </w:rPr>
              <w:t>ila</w:t>
            </w:r>
          </w:p>
        </w:tc>
        <w:tc>
          <w:tcPr>
            <w:cnfStyle w:val="000010000000" w:firstRow="0" w:lastRow="0" w:firstColumn="0" w:lastColumn="0" w:oddVBand="1" w:evenVBand="0" w:oddHBand="0" w:evenHBand="0" w:firstRowFirstColumn="0" w:firstRowLastColumn="0" w:lastRowFirstColumn="0" w:lastRowLastColumn="0"/>
            <w:tcW w:w="2381" w:type="dxa"/>
          </w:tcPr>
          <w:p w14:paraId="7F1CDCC8" w14:textId="77777777" w:rsidR="00F85A46" w:rsidRPr="00AD7558" w:rsidRDefault="00F85A46" w:rsidP="00F85A46">
            <w:pPr>
              <w:rPr>
                <w:rFonts w:cs="Arial Unicode MS"/>
                <w:sz w:val="18"/>
                <w:szCs w:val="18"/>
                <w:lang w:val="sl-SI"/>
              </w:rPr>
            </w:pPr>
            <w:r w:rsidRPr="00AD7558">
              <w:rPr>
                <w:rFonts w:cs="Arial Unicode MS"/>
                <w:sz w:val="18"/>
                <w:szCs w:val="18"/>
                <w:lang w:val="sl-SI"/>
              </w:rPr>
              <w:t>14.9</w:t>
            </w:r>
          </w:p>
        </w:tc>
        <w:tc>
          <w:tcPr>
            <w:cnfStyle w:val="000100000000" w:firstRow="0" w:lastRow="0" w:firstColumn="0" w:lastColumn="1" w:oddVBand="0" w:evenVBand="0" w:oddHBand="0" w:evenHBand="0" w:firstRowFirstColumn="0" w:firstRowLastColumn="0" w:lastRowFirstColumn="0" w:lastRowLastColumn="0"/>
            <w:tcW w:w="3147" w:type="dxa"/>
          </w:tcPr>
          <w:p w14:paraId="114EDF18" w14:textId="77777777" w:rsidR="00F85A46" w:rsidRPr="00AD7558" w:rsidRDefault="00F85A46" w:rsidP="00F85A46">
            <w:pPr>
              <w:rPr>
                <w:rFonts w:cs="Arial Unicode MS"/>
                <w:b w:val="0"/>
                <w:sz w:val="18"/>
                <w:szCs w:val="18"/>
                <w:lang w:val="sl-SI"/>
              </w:rPr>
            </w:pPr>
            <w:r>
              <w:rPr>
                <w:rFonts w:cs="Arial Unicode MS"/>
                <w:b w:val="0"/>
                <w:sz w:val="18"/>
                <w:szCs w:val="18"/>
                <w:lang w:val="sl-SI"/>
              </w:rPr>
              <w:t>/</w:t>
            </w:r>
          </w:p>
        </w:tc>
      </w:tr>
      <w:tr w:rsidR="00F85A46" w:rsidRPr="00AD7558" w14:paraId="037EF39F"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0CB88FC6" w14:textId="77777777" w:rsidR="00F85A46" w:rsidRPr="00AD7558" w:rsidRDefault="00F85A46" w:rsidP="00F85A46">
            <w:pPr>
              <w:rPr>
                <w:rFonts w:cs="Arial Unicode MS"/>
                <w:b w:val="0"/>
                <w:sz w:val="18"/>
                <w:szCs w:val="18"/>
                <w:lang w:val="sl-SI"/>
              </w:rPr>
            </w:pPr>
            <w:r w:rsidRPr="00AD7558">
              <w:rPr>
                <w:rFonts w:cs="Arial Unicode MS"/>
                <w:b w:val="0"/>
                <w:sz w:val="18"/>
                <w:szCs w:val="18"/>
                <w:lang w:val="sl-SI"/>
              </w:rPr>
              <w:t>Minimalni znesek zavarovanja tretje osebe</w:t>
            </w:r>
          </w:p>
        </w:tc>
        <w:tc>
          <w:tcPr>
            <w:cnfStyle w:val="000010000000" w:firstRow="0" w:lastRow="0" w:firstColumn="0" w:lastColumn="0" w:oddVBand="1" w:evenVBand="0" w:oddHBand="0" w:evenHBand="0" w:firstRowFirstColumn="0" w:firstRowLastColumn="0" w:lastRowFirstColumn="0" w:lastRowLastColumn="0"/>
            <w:tcW w:w="2381" w:type="dxa"/>
          </w:tcPr>
          <w:p w14:paraId="1F704811" w14:textId="77777777" w:rsidR="00F85A46" w:rsidRPr="00AD7558" w:rsidRDefault="00F85A46" w:rsidP="00F85A46">
            <w:pPr>
              <w:rPr>
                <w:rFonts w:cs="Arial Unicode MS"/>
                <w:sz w:val="18"/>
                <w:szCs w:val="18"/>
                <w:lang w:val="sl-SI"/>
              </w:rPr>
            </w:pPr>
            <w:r w:rsidRPr="00AD7558">
              <w:rPr>
                <w:rFonts w:cs="Arial Unicode MS"/>
                <w:sz w:val="18"/>
                <w:szCs w:val="18"/>
                <w:lang w:val="sl-SI"/>
              </w:rPr>
              <w:t>18.3</w:t>
            </w:r>
          </w:p>
        </w:tc>
        <w:tc>
          <w:tcPr>
            <w:cnfStyle w:val="000100000000" w:firstRow="0" w:lastRow="0" w:firstColumn="0" w:lastColumn="1" w:oddVBand="0" w:evenVBand="0" w:oddHBand="0" w:evenHBand="0" w:firstRowFirstColumn="0" w:firstRowLastColumn="0" w:lastRowFirstColumn="0" w:lastRowLastColumn="0"/>
            <w:tcW w:w="3147" w:type="dxa"/>
          </w:tcPr>
          <w:p w14:paraId="3189834D" w14:textId="77777777" w:rsidR="00F85A46" w:rsidRPr="00AD7558" w:rsidRDefault="00F85A46" w:rsidP="00F85A46">
            <w:pPr>
              <w:rPr>
                <w:rFonts w:cs="Arial Unicode MS"/>
                <w:b w:val="0"/>
                <w:sz w:val="18"/>
                <w:szCs w:val="18"/>
                <w:lang w:val="sl-SI"/>
              </w:rPr>
            </w:pPr>
            <w:r>
              <w:rPr>
                <w:rFonts w:cs="Arial Unicode MS"/>
                <w:b w:val="0"/>
                <w:sz w:val="18"/>
                <w:szCs w:val="18"/>
                <w:lang w:val="sl-SI"/>
              </w:rPr>
              <w:t>2</w:t>
            </w:r>
            <w:r w:rsidRPr="00AD7558">
              <w:rPr>
                <w:rFonts w:cs="Arial Unicode MS"/>
                <w:b w:val="0"/>
                <w:sz w:val="18"/>
                <w:szCs w:val="18"/>
                <w:lang w:val="sl-SI"/>
              </w:rPr>
              <w:t xml:space="preserve">00.000 EUR </w:t>
            </w:r>
          </w:p>
        </w:tc>
      </w:tr>
      <w:tr w:rsidR="00F85A46" w:rsidRPr="00AD7558" w14:paraId="3F5689C3" w14:textId="77777777" w:rsidTr="00977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3854DBA7" w14:textId="77777777" w:rsidR="00F85A46" w:rsidRPr="00964B05" w:rsidRDefault="00F85A46" w:rsidP="00F85A46">
            <w:pPr>
              <w:tabs>
                <w:tab w:val="left" w:pos="3402"/>
                <w:tab w:val="left" w:pos="8789"/>
              </w:tabs>
              <w:rPr>
                <w:rFonts w:cs="Arial Unicode MS"/>
                <w:b w:val="0"/>
                <w:sz w:val="18"/>
                <w:szCs w:val="18"/>
                <w:lang w:val="sl-SI"/>
              </w:rPr>
            </w:pPr>
            <w:r w:rsidRPr="00964B05">
              <w:rPr>
                <w:rFonts w:cs="Arial Unicode MS"/>
                <w:b w:val="0"/>
                <w:sz w:val="18"/>
                <w:szCs w:val="18"/>
                <w:lang w:val="sl-SI"/>
              </w:rPr>
              <w:t xml:space="preserve">Garancija </w:t>
            </w:r>
          </w:p>
          <w:p w14:paraId="2A7B54AF" w14:textId="77777777" w:rsidR="00F85A46" w:rsidRPr="00964B05" w:rsidRDefault="00F85A46" w:rsidP="007D6B08">
            <w:pPr>
              <w:pStyle w:val="Odstavekseznama"/>
              <w:numPr>
                <w:ilvl w:val="0"/>
                <w:numId w:val="41"/>
              </w:numPr>
              <w:tabs>
                <w:tab w:val="left" w:pos="3402"/>
                <w:tab w:val="left" w:pos="8789"/>
              </w:tabs>
              <w:rPr>
                <w:rFonts w:cs="Arial Unicode MS"/>
                <w:b w:val="0"/>
                <w:sz w:val="18"/>
                <w:szCs w:val="18"/>
                <w:lang w:val="sl-SI"/>
              </w:rPr>
            </w:pPr>
            <w:r w:rsidRPr="00964B05">
              <w:rPr>
                <w:rFonts w:cs="Arial Unicode MS"/>
                <w:b w:val="0"/>
                <w:sz w:val="18"/>
                <w:szCs w:val="18"/>
                <w:lang w:val="sl-SI"/>
              </w:rPr>
              <w:t xml:space="preserve">Gradbena dela </w:t>
            </w:r>
          </w:p>
          <w:p w14:paraId="586C8E32" w14:textId="77777777" w:rsidR="00F85A46" w:rsidRPr="00964B05" w:rsidRDefault="00F85A46" w:rsidP="007D6B08">
            <w:pPr>
              <w:pStyle w:val="Odstavekseznama"/>
              <w:numPr>
                <w:ilvl w:val="0"/>
                <w:numId w:val="41"/>
              </w:numPr>
              <w:tabs>
                <w:tab w:val="left" w:pos="3402"/>
                <w:tab w:val="left" w:pos="8789"/>
              </w:tabs>
              <w:rPr>
                <w:rFonts w:cs="Arial Unicode MS"/>
                <w:b w:val="0"/>
                <w:sz w:val="18"/>
                <w:szCs w:val="18"/>
                <w:lang w:val="sl-SI"/>
              </w:rPr>
            </w:pPr>
            <w:r w:rsidRPr="00964B05">
              <w:rPr>
                <w:rFonts w:cs="Arial Unicode MS"/>
                <w:b w:val="0"/>
                <w:sz w:val="18"/>
                <w:szCs w:val="18"/>
                <w:lang w:val="sl-SI"/>
              </w:rPr>
              <w:t>Vgrajena oprema</w:t>
            </w:r>
          </w:p>
          <w:p w14:paraId="5797FF16" w14:textId="77777777" w:rsidR="00F85A46" w:rsidRPr="00964B05" w:rsidRDefault="00F85A46" w:rsidP="007D6B08">
            <w:pPr>
              <w:pStyle w:val="Odstavekseznama"/>
              <w:numPr>
                <w:ilvl w:val="0"/>
                <w:numId w:val="41"/>
              </w:numPr>
              <w:tabs>
                <w:tab w:val="left" w:pos="3402"/>
                <w:tab w:val="left" w:pos="8789"/>
              </w:tabs>
              <w:spacing w:line="276" w:lineRule="auto"/>
              <w:rPr>
                <w:rFonts w:cs="Arial Unicode MS"/>
                <w:b w:val="0"/>
                <w:sz w:val="18"/>
                <w:szCs w:val="18"/>
                <w:lang w:val="sl-SI"/>
              </w:rPr>
            </w:pPr>
            <w:r w:rsidRPr="00964B05">
              <w:rPr>
                <w:rFonts w:cs="Arial Unicode MS"/>
                <w:b w:val="0"/>
                <w:sz w:val="18"/>
                <w:szCs w:val="18"/>
                <w:lang w:val="sl-SI"/>
              </w:rPr>
              <w:t>Solidnost gradnje</w:t>
            </w:r>
          </w:p>
        </w:tc>
        <w:tc>
          <w:tcPr>
            <w:cnfStyle w:val="000010000000" w:firstRow="0" w:lastRow="0" w:firstColumn="0" w:lastColumn="0" w:oddVBand="1" w:evenVBand="0" w:oddHBand="0" w:evenHBand="0" w:firstRowFirstColumn="0" w:firstRowLastColumn="0" w:lastRowFirstColumn="0" w:lastRowLastColumn="0"/>
            <w:tcW w:w="2381" w:type="dxa"/>
          </w:tcPr>
          <w:p w14:paraId="7D21D08C" w14:textId="77777777" w:rsidR="00F85A46" w:rsidRPr="00AD7558" w:rsidRDefault="00F85A46" w:rsidP="00F85A46">
            <w:pPr>
              <w:tabs>
                <w:tab w:val="left" w:pos="3402"/>
                <w:tab w:val="left" w:pos="8789"/>
              </w:tabs>
              <w:rPr>
                <w:rFonts w:cs="Arial Unicode MS"/>
                <w:sz w:val="18"/>
                <w:szCs w:val="18"/>
                <w:lang w:val="sl-SI"/>
              </w:rPr>
            </w:pPr>
            <w:r w:rsidRPr="00AD7558">
              <w:rPr>
                <w:rFonts w:cs="Arial Unicode MS"/>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154A77BC" w14:textId="77777777" w:rsidR="00F85A46" w:rsidRPr="00AD7558" w:rsidRDefault="00F85A46" w:rsidP="00F85A46">
            <w:pPr>
              <w:tabs>
                <w:tab w:val="left" w:pos="3402"/>
                <w:tab w:val="left" w:pos="8789"/>
              </w:tabs>
              <w:spacing w:line="276" w:lineRule="auto"/>
              <w:rPr>
                <w:rFonts w:cs="Arial Unicode MS"/>
                <w:b w:val="0"/>
                <w:sz w:val="18"/>
                <w:szCs w:val="18"/>
                <w:lang w:val="sl-SI"/>
              </w:rPr>
            </w:pPr>
          </w:p>
          <w:p w14:paraId="64E017EC" w14:textId="77777777" w:rsidR="00F85A46" w:rsidRPr="00AD7558" w:rsidRDefault="00F85A46" w:rsidP="00F85A46">
            <w:p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3    leta</w:t>
            </w:r>
          </w:p>
          <w:p w14:paraId="0402B485" w14:textId="77777777" w:rsidR="00F85A46" w:rsidRPr="00AD7558" w:rsidRDefault="00F85A46" w:rsidP="00F85A46">
            <w:p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 xml:space="preserve">2    leti </w:t>
            </w:r>
          </w:p>
          <w:p w14:paraId="76D4087D" w14:textId="77777777" w:rsidR="00F85A46" w:rsidRPr="00AD7558" w:rsidRDefault="00F85A46" w:rsidP="00F85A46">
            <w:pPr>
              <w:tabs>
                <w:tab w:val="left" w:pos="3402"/>
                <w:tab w:val="left" w:pos="8789"/>
              </w:tabs>
              <w:spacing w:line="276" w:lineRule="auto"/>
              <w:rPr>
                <w:rFonts w:cs="Arial Unicode MS"/>
                <w:b w:val="0"/>
                <w:sz w:val="18"/>
                <w:szCs w:val="18"/>
                <w:lang w:val="sl-SI"/>
              </w:rPr>
            </w:pPr>
            <w:r w:rsidRPr="00AD7558">
              <w:rPr>
                <w:rFonts w:cs="Arial Unicode MS"/>
                <w:b w:val="0"/>
                <w:sz w:val="18"/>
                <w:szCs w:val="18"/>
                <w:lang w:val="sl-SI"/>
              </w:rPr>
              <w:t>10   let</w:t>
            </w:r>
          </w:p>
        </w:tc>
      </w:tr>
      <w:tr w:rsidR="00F85A46" w:rsidRPr="00AD7558" w14:paraId="43E02EB8" w14:textId="77777777" w:rsidTr="009770B1">
        <w:tc>
          <w:tcPr>
            <w:cnfStyle w:val="001000000000" w:firstRow="0" w:lastRow="0" w:firstColumn="1" w:lastColumn="0" w:oddVBand="0" w:evenVBand="0" w:oddHBand="0" w:evenHBand="0" w:firstRowFirstColumn="0" w:firstRowLastColumn="0" w:lastRowFirstColumn="0" w:lastRowLastColumn="0"/>
            <w:tcW w:w="3823" w:type="dxa"/>
          </w:tcPr>
          <w:p w14:paraId="75EFDC79" w14:textId="77777777" w:rsidR="00F85A46" w:rsidRPr="00964B05" w:rsidRDefault="00F85A46" w:rsidP="00F85A46">
            <w:pPr>
              <w:tabs>
                <w:tab w:val="left" w:pos="3402"/>
                <w:tab w:val="left" w:pos="8789"/>
              </w:tabs>
              <w:rPr>
                <w:rFonts w:cs="Arial Unicode MS"/>
                <w:b w:val="0"/>
                <w:sz w:val="18"/>
                <w:szCs w:val="18"/>
                <w:lang w:val="sl-SI"/>
              </w:rPr>
            </w:pPr>
            <w:r w:rsidRPr="00964B05">
              <w:rPr>
                <w:rFonts w:cs="Arial Unicode MS"/>
                <w:b w:val="0"/>
                <w:sz w:val="18"/>
                <w:szCs w:val="18"/>
                <w:lang w:val="sl-SI"/>
              </w:rPr>
              <w:t>Garancija za vsa ostala razpisana dela</w:t>
            </w:r>
          </w:p>
        </w:tc>
        <w:tc>
          <w:tcPr>
            <w:cnfStyle w:val="000010000000" w:firstRow="0" w:lastRow="0" w:firstColumn="0" w:lastColumn="0" w:oddVBand="1" w:evenVBand="0" w:oddHBand="0" w:evenHBand="0" w:firstRowFirstColumn="0" w:firstRowLastColumn="0" w:lastRowFirstColumn="0" w:lastRowLastColumn="0"/>
            <w:tcW w:w="2381" w:type="dxa"/>
          </w:tcPr>
          <w:p w14:paraId="0DE9F79C" w14:textId="77777777" w:rsidR="00F85A46" w:rsidRPr="00AD7558" w:rsidRDefault="00F85A46" w:rsidP="00F85A46">
            <w:pPr>
              <w:tabs>
                <w:tab w:val="left" w:pos="3402"/>
                <w:tab w:val="left" w:pos="8789"/>
              </w:tabs>
              <w:rPr>
                <w:rFonts w:cs="Arial Unicode MS"/>
                <w:b/>
                <w:sz w:val="18"/>
                <w:szCs w:val="18"/>
                <w:lang w:val="sl-SI"/>
              </w:rPr>
            </w:pPr>
            <w:r w:rsidRPr="00AD7558">
              <w:rPr>
                <w:rFonts w:cs="Arial Unicode MS"/>
                <w:sz w:val="18"/>
                <w:szCs w:val="18"/>
                <w:lang w:val="sl-SI"/>
              </w:rPr>
              <w:t>11.3</w:t>
            </w:r>
          </w:p>
        </w:tc>
        <w:tc>
          <w:tcPr>
            <w:cnfStyle w:val="000100000000" w:firstRow="0" w:lastRow="0" w:firstColumn="0" w:lastColumn="1" w:oddVBand="0" w:evenVBand="0" w:oddHBand="0" w:evenHBand="0" w:firstRowFirstColumn="0" w:firstRowLastColumn="0" w:lastRowFirstColumn="0" w:lastRowLastColumn="0"/>
            <w:tcW w:w="3147" w:type="dxa"/>
          </w:tcPr>
          <w:p w14:paraId="63CCD3A4" w14:textId="77777777" w:rsidR="00F85A46" w:rsidRPr="00AD7558" w:rsidRDefault="00F85A46" w:rsidP="00F85A46">
            <w:pPr>
              <w:tabs>
                <w:tab w:val="left" w:pos="3402"/>
                <w:tab w:val="left" w:pos="8789"/>
              </w:tabs>
              <w:rPr>
                <w:rFonts w:cs="Arial Unicode MS"/>
                <w:b w:val="0"/>
                <w:sz w:val="18"/>
                <w:szCs w:val="18"/>
                <w:lang w:val="sl-SI"/>
              </w:rPr>
            </w:pPr>
            <w:r w:rsidRPr="00AD7558">
              <w:rPr>
                <w:rFonts w:cs="Arial Unicode MS"/>
                <w:b w:val="0"/>
                <w:sz w:val="18"/>
                <w:szCs w:val="18"/>
                <w:lang w:val="sl-SI"/>
              </w:rPr>
              <w:t>3 let</w:t>
            </w:r>
            <w:r>
              <w:rPr>
                <w:rFonts w:cs="Arial Unicode MS"/>
                <w:b w:val="0"/>
                <w:sz w:val="18"/>
                <w:szCs w:val="18"/>
                <w:lang w:val="sl-SI"/>
              </w:rPr>
              <w:t>a</w:t>
            </w:r>
          </w:p>
        </w:tc>
      </w:tr>
      <w:tr w:rsidR="00F85A46" w:rsidRPr="00AD7558" w14:paraId="13E35193" w14:textId="77777777" w:rsidTr="009770B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A6D1127" w14:textId="77777777" w:rsidR="00F85A46" w:rsidRPr="00964B05" w:rsidRDefault="00F85A46" w:rsidP="00F85A46">
            <w:pPr>
              <w:tabs>
                <w:tab w:val="left" w:pos="3402"/>
                <w:tab w:val="left" w:pos="8789"/>
              </w:tabs>
              <w:rPr>
                <w:rFonts w:cs="Arial Unicode MS"/>
                <w:b w:val="0"/>
                <w:bCs w:val="0"/>
                <w:sz w:val="18"/>
                <w:szCs w:val="18"/>
                <w:lang w:val="sl-SI"/>
              </w:rPr>
            </w:pPr>
            <w:r w:rsidRPr="00964B05">
              <w:rPr>
                <w:rFonts w:cs="Arial Unicode MS"/>
                <w:b w:val="0"/>
                <w:bCs w:val="0"/>
                <w:sz w:val="18"/>
                <w:szCs w:val="18"/>
                <w:lang w:val="sl-SI"/>
              </w:rPr>
              <w:t>Organ za imenovanje</w:t>
            </w:r>
          </w:p>
        </w:tc>
        <w:tc>
          <w:tcPr>
            <w:cnfStyle w:val="000010000000" w:firstRow="0" w:lastRow="0" w:firstColumn="0" w:lastColumn="0" w:oddVBand="1" w:evenVBand="0" w:oddHBand="0" w:evenHBand="0" w:firstRowFirstColumn="0" w:firstRowLastColumn="0" w:lastRowFirstColumn="0" w:lastRowLastColumn="0"/>
            <w:tcW w:w="2381" w:type="dxa"/>
          </w:tcPr>
          <w:p w14:paraId="1537C383" w14:textId="77777777" w:rsidR="00F85A46" w:rsidRPr="00FB0F21" w:rsidRDefault="00F85A46" w:rsidP="00F85A46">
            <w:pPr>
              <w:tabs>
                <w:tab w:val="left" w:pos="3402"/>
                <w:tab w:val="left" w:pos="8789"/>
              </w:tabs>
              <w:rPr>
                <w:rFonts w:cs="Arial Unicode MS"/>
                <w:b w:val="0"/>
                <w:bCs w:val="0"/>
                <w:sz w:val="18"/>
                <w:szCs w:val="18"/>
                <w:lang w:val="sl-SI"/>
              </w:rPr>
            </w:pPr>
            <w:r w:rsidRPr="00FB0F21">
              <w:rPr>
                <w:rFonts w:cs="Arial Unicode MS"/>
                <w:b w:val="0"/>
                <w:bCs w:val="0"/>
                <w:sz w:val="18"/>
                <w:szCs w:val="18"/>
                <w:lang w:val="sl-SI"/>
              </w:rPr>
              <w:t>20.3</w:t>
            </w:r>
          </w:p>
        </w:tc>
        <w:tc>
          <w:tcPr>
            <w:cnfStyle w:val="000100000000" w:firstRow="0" w:lastRow="0" w:firstColumn="0" w:lastColumn="1" w:oddVBand="0" w:evenVBand="0" w:oddHBand="0" w:evenHBand="0" w:firstRowFirstColumn="0" w:firstRowLastColumn="0" w:lastRowFirstColumn="0" w:lastRowLastColumn="0"/>
            <w:tcW w:w="3147" w:type="dxa"/>
          </w:tcPr>
          <w:p w14:paraId="175430DD" w14:textId="77777777" w:rsidR="00F85A46" w:rsidRPr="00FB0F21" w:rsidRDefault="00F85A46" w:rsidP="00F85A46">
            <w:pPr>
              <w:tabs>
                <w:tab w:val="left" w:pos="3402"/>
                <w:tab w:val="left" w:pos="8789"/>
              </w:tabs>
              <w:rPr>
                <w:rFonts w:cs="Arial Unicode MS"/>
                <w:b w:val="0"/>
                <w:bCs w:val="0"/>
                <w:sz w:val="18"/>
                <w:szCs w:val="18"/>
                <w:lang w:val="sl-SI"/>
              </w:rPr>
            </w:pPr>
            <w:r w:rsidRPr="00FB0F21">
              <w:rPr>
                <w:rFonts w:cs="Arial Unicode MS"/>
                <w:b w:val="0"/>
                <w:bCs w:val="0"/>
                <w:sz w:val="18"/>
                <w:szCs w:val="18"/>
                <w:lang w:val="sl-SI"/>
              </w:rPr>
              <w:t>Inženir</w:t>
            </w:r>
          </w:p>
        </w:tc>
      </w:tr>
    </w:tbl>
    <w:p w14:paraId="12BD2C3A" w14:textId="77777777" w:rsidR="00F57C71" w:rsidRPr="00AD7558" w:rsidRDefault="00F57C71" w:rsidP="00F57C71">
      <w:pPr>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57C71" w:rsidRPr="00AD7558" w14:paraId="3122AEC5" w14:textId="77777777" w:rsidTr="009770B1">
        <w:trPr>
          <w:trHeight w:val="70"/>
        </w:trPr>
        <w:tc>
          <w:tcPr>
            <w:tcW w:w="1696" w:type="dxa"/>
            <w:shd w:val="clear" w:color="auto" w:fill="3494BA" w:themeFill="accent1"/>
            <w:vAlign w:val="center"/>
          </w:tcPr>
          <w:p w14:paraId="7E566CE8" w14:textId="77777777" w:rsidR="00F57C71" w:rsidRPr="00AD7558" w:rsidRDefault="00F57C71" w:rsidP="009770B1">
            <w:pPr>
              <w:jc w:val="center"/>
              <w:rPr>
                <w:b/>
                <w:color w:val="FFFFFF" w:themeColor="background1"/>
                <w:lang w:val="sl-SI"/>
              </w:rPr>
            </w:pPr>
            <w:r w:rsidRPr="00AD7558">
              <w:rPr>
                <w:b/>
                <w:color w:val="FFFFFF" w:themeColor="background1"/>
                <w:lang w:val="sl-SI"/>
              </w:rPr>
              <w:t>KRAJ</w:t>
            </w:r>
          </w:p>
        </w:tc>
        <w:tc>
          <w:tcPr>
            <w:tcW w:w="1701" w:type="dxa"/>
            <w:shd w:val="clear" w:color="auto" w:fill="3494BA" w:themeFill="accent1"/>
            <w:vAlign w:val="center"/>
          </w:tcPr>
          <w:p w14:paraId="549CF731" w14:textId="77777777" w:rsidR="00F57C71" w:rsidRPr="00AD7558" w:rsidRDefault="00F57C71" w:rsidP="009770B1">
            <w:pPr>
              <w:jc w:val="center"/>
              <w:rPr>
                <w:b/>
                <w:color w:val="FFFFFF" w:themeColor="background1"/>
                <w:lang w:val="sl-SI"/>
              </w:rPr>
            </w:pPr>
            <w:r w:rsidRPr="00AD7558">
              <w:rPr>
                <w:b/>
                <w:color w:val="FFFFFF" w:themeColor="background1"/>
                <w:lang w:val="sl-SI"/>
              </w:rPr>
              <w:t>DATUM</w:t>
            </w:r>
          </w:p>
        </w:tc>
        <w:tc>
          <w:tcPr>
            <w:tcW w:w="2552" w:type="dxa"/>
            <w:shd w:val="clear" w:color="auto" w:fill="3494BA" w:themeFill="accent1"/>
            <w:vAlign w:val="center"/>
          </w:tcPr>
          <w:p w14:paraId="24C3F6D5" w14:textId="77777777" w:rsidR="00F57C71" w:rsidRPr="00AD7558" w:rsidRDefault="00F57C71" w:rsidP="009770B1">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3494BA" w:themeFill="accent1"/>
            <w:vAlign w:val="center"/>
          </w:tcPr>
          <w:p w14:paraId="0CE10FAA" w14:textId="77777777" w:rsidR="00F57C71" w:rsidRPr="00AD7558" w:rsidRDefault="00F57C71" w:rsidP="009770B1">
            <w:pPr>
              <w:jc w:val="center"/>
              <w:rPr>
                <w:b/>
                <w:color w:val="FFFFFF" w:themeColor="background1"/>
                <w:lang w:val="sl-SI"/>
              </w:rPr>
            </w:pPr>
            <w:r w:rsidRPr="00AD7558">
              <w:rPr>
                <w:b/>
                <w:color w:val="FFFFFF" w:themeColor="background1"/>
                <w:lang w:val="sl-SI"/>
              </w:rPr>
              <w:t>PODPIS IN ŽIG</w:t>
            </w:r>
          </w:p>
        </w:tc>
      </w:tr>
      <w:tr w:rsidR="00F57C71" w:rsidRPr="00AD7558" w14:paraId="7B464F16" w14:textId="77777777" w:rsidTr="009770B1">
        <w:tc>
          <w:tcPr>
            <w:tcW w:w="1696" w:type="dxa"/>
          </w:tcPr>
          <w:p w14:paraId="1A979662" w14:textId="77777777" w:rsidR="00F57C71" w:rsidRPr="00AD7558" w:rsidRDefault="00F57C71" w:rsidP="009770B1">
            <w:pPr>
              <w:jc w:val="center"/>
              <w:rPr>
                <w:lang w:val="sl-SI"/>
              </w:rPr>
            </w:pPr>
          </w:p>
          <w:p w14:paraId="4470E6C6" w14:textId="77777777" w:rsidR="00F57C71" w:rsidRPr="00AD7558" w:rsidRDefault="00F57C71" w:rsidP="009770B1">
            <w:pPr>
              <w:jc w:val="center"/>
              <w:rPr>
                <w:lang w:val="sl-SI"/>
              </w:rPr>
            </w:pPr>
          </w:p>
          <w:p w14:paraId="3A52041C" w14:textId="77777777" w:rsidR="00F57C71" w:rsidRPr="00AD7558" w:rsidRDefault="00F57C71" w:rsidP="009770B1">
            <w:pPr>
              <w:jc w:val="center"/>
              <w:rPr>
                <w:lang w:val="sl-SI"/>
              </w:rPr>
            </w:pPr>
          </w:p>
          <w:p w14:paraId="77747944" w14:textId="77777777" w:rsidR="00F57C71" w:rsidRPr="00AD7558" w:rsidRDefault="00F57C71" w:rsidP="009770B1">
            <w:pPr>
              <w:rPr>
                <w:lang w:val="sl-SI"/>
              </w:rPr>
            </w:pPr>
          </w:p>
        </w:tc>
        <w:tc>
          <w:tcPr>
            <w:tcW w:w="1701" w:type="dxa"/>
          </w:tcPr>
          <w:p w14:paraId="4A5D1067" w14:textId="77777777" w:rsidR="00F57C71" w:rsidRPr="00AD7558" w:rsidRDefault="00F57C71" w:rsidP="009770B1">
            <w:pPr>
              <w:jc w:val="center"/>
              <w:rPr>
                <w:lang w:val="sl-SI"/>
              </w:rPr>
            </w:pPr>
          </w:p>
        </w:tc>
        <w:tc>
          <w:tcPr>
            <w:tcW w:w="2552" w:type="dxa"/>
          </w:tcPr>
          <w:p w14:paraId="6F4B0C11" w14:textId="77777777" w:rsidR="00F57C71" w:rsidRPr="00AD7558" w:rsidRDefault="00F57C71" w:rsidP="009770B1">
            <w:pPr>
              <w:jc w:val="center"/>
              <w:rPr>
                <w:lang w:val="sl-SI"/>
              </w:rPr>
            </w:pPr>
          </w:p>
        </w:tc>
        <w:tc>
          <w:tcPr>
            <w:tcW w:w="3401" w:type="dxa"/>
          </w:tcPr>
          <w:p w14:paraId="2D1AE169" w14:textId="77777777" w:rsidR="00F57C71" w:rsidRPr="00AD7558" w:rsidRDefault="00F57C71" w:rsidP="009770B1">
            <w:pPr>
              <w:jc w:val="center"/>
              <w:rPr>
                <w:lang w:val="sl-SI"/>
              </w:rPr>
            </w:pPr>
          </w:p>
        </w:tc>
      </w:tr>
    </w:tbl>
    <w:p w14:paraId="5354E5F1" w14:textId="77777777" w:rsidR="00F57C71" w:rsidRPr="006C082E" w:rsidRDefault="00F57C71" w:rsidP="00F57C71">
      <w:pPr>
        <w:rPr>
          <w:i/>
          <w:color w:val="808080" w:themeColor="background1" w:themeShade="80"/>
          <w:lang w:val="sl-SI"/>
        </w:rPr>
      </w:pPr>
    </w:p>
    <w:p w14:paraId="7B063E91" w14:textId="77777777" w:rsidR="00F57C71" w:rsidRPr="006C082E" w:rsidRDefault="00F57C71" w:rsidP="00F57C71">
      <w:pPr>
        <w:rPr>
          <w:i/>
          <w:color w:val="808080" w:themeColor="background1" w:themeShade="80"/>
          <w:lang w:val="sl-SI"/>
        </w:rPr>
      </w:pPr>
      <w:r w:rsidRPr="006C082E">
        <w:rPr>
          <w:i/>
          <w:color w:val="808080" w:themeColor="background1" w:themeShade="80"/>
          <w:lang w:val="sl-SI"/>
        </w:rPr>
        <w:br w:type="page"/>
      </w:r>
    </w:p>
    <w:p w14:paraId="399B2FB8" w14:textId="77777777" w:rsidR="00F57C71" w:rsidRDefault="00F57C71" w:rsidP="00F57C71">
      <w:pPr>
        <w:pStyle w:val="Naslov2"/>
        <w:numPr>
          <w:ilvl w:val="1"/>
          <w:numId w:val="1"/>
        </w:numPr>
        <w:rPr>
          <w:rFonts w:asciiTheme="minorHAnsi" w:hAnsiTheme="minorHAnsi"/>
          <w:lang w:val="sl-SI"/>
        </w:rPr>
      </w:pPr>
      <w:bookmarkStart w:id="281" w:name="_Toc41565601"/>
      <w:bookmarkStart w:id="282" w:name="_Toc93568703"/>
      <w:bookmarkStart w:id="283" w:name="_Toc162416680"/>
      <w:bookmarkStart w:id="284" w:name="_Toc231547933"/>
      <w:r>
        <w:rPr>
          <w:rFonts w:asciiTheme="minorHAnsi" w:hAnsiTheme="minorHAnsi"/>
          <w:lang w:val="sl-SI"/>
        </w:rPr>
        <w:lastRenderedPageBreak/>
        <w:t>PROJEKTNA NALOGA</w:t>
      </w:r>
      <w:bookmarkEnd w:id="281"/>
      <w:bookmarkEnd w:id="282"/>
      <w:bookmarkEnd w:id="283"/>
      <w:bookmarkEnd w:id="284"/>
    </w:p>
    <w:p w14:paraId="1182872E" w14:textId="709F1A5B" w:rsidR="00F57C71" w:rsidRPr="001D5742" w:rsidRDefault="00F57C71" w:rsidP="00F57C71">
      <w:pPr>
        <w:jc w:val="center"/>
        <w:rPr>
          <w:lang w:val="sl-SI"/>
        </w:rPr>
      </w:pPr>
      <w:r>
        <w:rPr>
          <w:lang w:val="sl-SI"/>
        </w:rPr>
        <w:t xml:space="preserve">Projektna naloga se nahaja v </w:t>
      </w:r>
      <w:r w:rsidR="00AD3EF8">
        <w:rPr>
          <w:lang w:val="sl-SI"/>
        </w:rPr>
        <w:t>mapi</w:t>
      </w:r>
      <w:r>
        <w:rPr>
          <w:lang w:val="sl-SI"/>
        </w:rPr>
        <w:t xml:space="preserve"> »</w:t>
      </w:r>
      <w:r w:rsidR="00AD3EF8">
        <w:rPr>
          <w:lang w:val="sl-SI"/>
        </w:rPr>
        <w:t>Zahteve naročnika</w:t>
      </w:r>
      <w:r>
        <w:rPr>
          <w:lang w:val="sl-SI"/>
        </w:rPr>
        <w:t>«</w:t>
      </w:r>
    </w:p>
    <w:p w14:paraId="5788A150" w14:textId="77777777" w:rsidR="00F57C71" w:rsidRPr="00122807" w:rsidRDefault="00F57C71" w:rsidP="001357B4">
      <w:pPr>
        <w:jc w:val="center"/>
        <w:rPr>
          <w:lang w:val="sl-SI"/>
        </w:rPr>
      </w:pPr>
      <w:r w:rsidRPr="001541D8">
        <w:rPr>
          <w:bCs/>
          <w:i/>
          <w:color w:val="3494BA" w:themeColor="accent1"/>
          <w:sz w:val="16"/>
          <w:szCs w:val="16"/>
          <w:lang w:val="sl-SI"/>
        </w:rPr>
        <w:t xml:space="preserve">Ponudnik </w:t>
      </w:r>
      <w:r>
        <w:rPr>
          <w:bCs/>
          <w:i/>
          <w:color w:val="3494BA" w:themeColor="accent1"/>
          <w:sz w:val="16"/>
          <w:szCs w:val="16"/>
          <w:lang w:val="sl-SI"/>
        </w:rPr>
        <w:t>parafira projektno nalogo s čimer potrdi, da bo predmet javnega naročila za ponujeno vrednost iz obrazca 3.1 PONUDBA v celoti izvršil skladno z zahtevami iz predmetne projektne naloge in razpisne dokumentacije.</w:t>
      </w:r>
    </w:p>
    <w:p w14:paraId="2FA15D58" w14:textId="77777777" w:rsidR="00F57C71" w:rsidRDefault="00F57C71" w:rsidP="00F57C71">
      <w:pPr>
        <w:rPr>
          <w:lang w:val="sl-SI"/>
        </w:rPr>
      </w:pPr>
      <w:r>
        <w:rPr>
          <w:lang w:val="sl-SI"/>
        </w:rPr>
        <w:br w:type="page"/>
      </w:r>
    </w:p>
    <w:p w14:paraId="5C86C64B" w14:textId="77777777" w:rsidR="00F57C71" w:rsidRDefault="00F57C71" w:rsidP="00F57C71">
      <w:pPr>
        <w:pStyle w:val="Naslov2"/>
        <w:numPr>
          <w:ilvl w:val="1"/>
          <w:numId w:val="1"/>
        </w:numPr>
        <w:rPr>
          <w:rFonts w:asciiTheme="minorHAnsi" w:hAnsiTheme="minorHAnsi"/>
          <w:lang w:val="sl-SI"/>
        </w:rPr>
      </w:pPr>
      <w:bookmarkStart w:id="285" w:name="_Toc93568704"/>
      <w:bookmarkStart w:id="286" w:name="_Toc162416681"/>
      <w:bookmarkStart w:id="287" w:name="_Toc231547934"/>
      <w:r>
        <w:rPr>
          <w:rFonts w:asciiTheme="minorHAnsi" w:hAnsiTheme="minorHAnsi"/>
          <w:lang w:val="sl-SI"/>
        </w:rPr>
        <w:lastRenderedPageBreak/>
        <w:t>PLAN PLAČIL</w:t>
      </w:r>
      <w:bookmarkEnd w:id="285"/>
      <w:bookmarkEnd w:id="286"/>
      <w:bookmarkEnd w:id="287"/>
    </w:p>
    <w:p w14:paraId="39721678" w14:textId="770EC2B9" w:rsidR="00F57C71" w:rsidRPr="001D5742" w:rsidRDefault="00F57C71" w:rsidP="00F57C71">
      <w:pPr>
        <w:jc w:val="center"/>
        <w:rPr>
          <w:lang w:val="sl-SI"/>
        </w:rPr>
      </w:pPr>
      <w:r>
        <w:rPr>
          <w:lang w:val="sl-SI"/>
        </w:rPr>
        <w:t>Plan plačil se nahaja v dokumentu »Plan plačil</w:t>
      </w:r>
      <w:r w:rsidR="00167055">
        <w:rPr>
          <w:lang w:val="sl-SI"/>
        </w:rPr>
        <w:t>.xls</w:t>
      </w:r>
      <w:r>
        <w:rPr>
          <w:lang w:val="sl-SI"/>
        </w:rPr>
        <w:t>«</w:t>
      </w:r>
    </w:p>
    <w:p w14:paraId="68D4D0A9" w14:textId="77777777" w:rsidR="00F57C71" w:rsidRDefault="00F57C71" w:rsidP="001357B4">
      <w:pPr>
        <w:jc w:val="center"/>
        <w:rPr>
          <w:bCs/>
          <w:i/>
          <w:color w:val="3494BA" w:themeColor="accent1"/>
          <w:sz w:val="16"/>
          <w:szCs w:val="16"/>
          <w:lang w:val="sl-SI"/>
        </w:rPr>
      </w:pPr>
      <w:r w:rsidRPr="001541D8">
        <w:rPr>
          <w:bCs/>
          <w:i/>
          <w:color w:val="3494BA" w:themeColor="accent1"/>
          <w:sz w:val="16"/>
          <w:szCs w:val="16"/>
          <w:lang w:val="sl-SI"/>
        </w:rPr>
        <w:t xml:space="preserve">Ponudnik </w:t>
      </w:r>
      <w:r>
        <w:rPr>
          <w:bCs/>
          <w:i/>
          <w:color w:val="3494BA" w:themeColor="accent1"/>
          <w:sz w:val="16"/>
          <w:szCs w:val="16"/>
          <w:lang w:val="sl-SI"/>
        </w:rPr>
        <w:t>parafira plan plačil s čimer potrdi strinjanje s planom plačil.</w:t>
      </w:r>
    </w:p>
    <w:p w14:paraId="3806AEC0" w14:textId="049C6CB1" w:rsidR="00F57C71" w:rsidRDefault="00F57C71">
      <w:pPr>
        <w:rPr>
          <w:i/>
          <w:color w:val="808080" w:themeColor="background1" w:themeShade="80"/>
          <w:lang w:val="sl-SI"/>
        </w:rPr>
      </w:pPr>
      <w:r>
        <w:rPr>
          <w:i/>
          <w:color w:val="808080" w:themeColor="background1" w:themeShade="80"/>
          <w:lang w:val="sl-SI"/>
        </w:rPr>
        <w:br w:type="page"/>
      </w:r>
    </w:p>
    <w:p w14:paraId="0A68FED8" w14:textId="77777777" w:rsidR="00B96548" w:rsidRPr="007A639A" w:rsidRDefault="00B96548" w:rsidP="00BD1473">
      <w:pPr>
        <w:pStyle w:val="Naslov2"/>
        <w:numPr>
          <w:ilvl w:val="1"/>
          <w:numId w:val="1"/>
        </w:numPr>
        <w:rPr>
          <w:rFonts w:asciiTheme="minorHAnsi" w:hAnsiTheme="minorHAnsi"/>
          <w:lang w:val="sl-SI"/>
        </w:rPr>
      </w:pPr>
      <w:bookmarkStart w:id="288" w:name="_Hlk61538437"/>
      <w:bookmarkStart w:id="289" w:name="_Toc61541803"/>
      <w:bookmarkStart w:id="290" w:name="_Toc62058324"/>
      <w:bookmarkStart w:id="291" w:name="_Toc63337695"/>
      <w:bookmarkStart w:id="292" w:name="_Toc69140951"/>
      <w:bookmarkStart w:id="293" w:name="_Toc72392802"/>
      <w:bookmarkStart w:id="294" w:name="_Toc76581751"/>
      <w:bookmarkStart w:id="295" w:name="_Toc231547935"/>
      <w:r w:rsidRPr="007A639A">
        <w:rPr>
          <w:bCs/>
          <w:lang w:val="sl-SI"/>
        </w:rPr>
        <w:lastRenderedPageBreak/>
        <w:t>IZJAVA po 35. členu ZIntPK</w:t>
      </w:r>
      <w:bookmarkEnd w:id="288"/>
      <w:bookmarkEnd w:id="289"/>
      <w:bookmarkEnd w:id="290"/>
      <w:bookmarkEnd w:id="291"/>
      <w:bookmarkEnd w:id="292"/>
      <w:bookmarkEnd w:id="293"/>
      <w:bookmarkEnd w:id="294"/>
      <w:bookmarkEnd w:id="295"/>
    </w:p>
    <w:p w14:paraId="79056D4C" w14:textId="77777777" w:rsidR="00B96548" w:rsidRPr="007A639A" w:rsidRDefault="00B96548" w:rsidP="00B96548">
      <w:pPr>
        <w:pBdr>
          <w:bottom w:val="single" w:sz="12" w:space="1" w:color="auto"/>
        </w:pBdr>
        <w:rPr>
          <w:lang w:val="sl-SI"/>
        </w:rPr>
      </w:pPr>
    </w:p>
    <w:p w14:paraId="603EEBBA" w14:textId="77777777" w:rsidR="00B96548" w:rsidRPr="007A639A" w:rsidRDefault="00B96548" w:rsidP="00B96548">
      <w:pPr>
        <w:pBdr>
          <w:bottom w:val="single" w:sz="12" w:space="1" w:color="auto"/>
        </w:pBdr>
        <w:rPr>
          <w:lang w:val="sl-SI"/>
        </w:rPr>
      </w:pPr>
    </w:p>
    <w:p w14:paraId="68E626CB" w14:textId="77777777" w:rsidR="00B96548" w:rsidRPr="007A639A" w:rsidRDefault="00B96548" w:rsidP="00B96548">
      <w:pPr>
        <w:pBdr>
          <w:bottom w:val="single" w:sz="12" w:space="1" w:color="auto"/>
        </w:pBdr>
        <w:rPr>
          <w:lang w:val="sl-SI"/>
        </w:rPr>
      </w:pPr>
    </w:p>
    <w:p w14:paraId="606B2CFC" w14:textId="77777777" w:rsidR="00B96548" w:rsidRPr="007A639A" w:rsidRDefault="00B96548" w:rsidP="00B96548">
      <w:pPr>
        <w:rPr>
          <w:i/>
          <w:lang w:val="sl-SI"/>
        </w:rPr>
      </w:pPr>
      <w:r w:rsidRPr="007A639A">
        <w:rPr>
          <w:i/>
          <w:lang w:val="sl-SI"/>
        </w:rPr>
        <w:t>(ime in priimek fizične osebe ali odgovorne osebe poslovnega subjekta)</w:t>
      </w:r>
    </w:p>
    <w:p w14:paraId="0AA9A753" w14:textId="77777777" w:rsidR="00B96548" w:rsidRPr="007A639A" w:rsidRDefault="00B96548" w:rsidP="00B96548">
      <w:pPr>
        <w:pBdr>
          <w:bottom w:val="single" w:sz="12" w:space="1" w:color="auto"/>
        </w:pBdr>
        <w:rPr>
          <w:lang w:val="sl-SI"/>
        </w:rPr>
      </w:pPr>
      <w:r w:rsidRPr="007A639A">
        <w:rPr>
          <w:lang w:val="sl-SI"/>
        </w:rPr>
        <w:t>izjavljam, da poslovni subjekt</w:t>
      </w:r>
    </w:p>
    <w:p w14:paraId="2984E495" w14:textId="77777777" w:rsidR="00B96548" w:rsidRPr="007A639A" w:rsidRDefault="00B96548" w:rsidP="00B96548">
      <w:pPr>
        <w:pBdr>
          <w:bottom w:val="single" w:sz="12" w:space="1" w:color="auto"/>
        </w:pBdr>
        <w:rPr>
          <w:lang w:val="sl-SI"/>
        </w:rPr>
      </w:pPr>
    </w:p>
    <w:p w14:paraId="6A420244" w14:textId="77777777" w:rsidR="00B96548" w:rsidRPr="007A639A" w:rsidRDefault="00B96548" w:rsidP="00B96548">
      <w:pPr>
        <w:rPr>
          <w:lang w:val="sl-SI"/>
        </w:rPr>
      </w:pPr>
      <w:r w:rsidRPr="007A639A">
        <w:rPr>
          <w:lang w:val="sl-SI"/>
        </w:rPr>
        <w:t xml:space="preserve"> </w:t>
      </w:r>
      <w:r w:rsidRPr="007A639A">
        <w:rPr>
          <w:i/>
          <w:lang w:val="sl-SI"/>
        </w:rPr>
        <w:t>(naziv poslovnega subjekta (kot izhaja iz uradnih evidenc)</w:t>
      </w:r>
      <w:r w:rsidRPr="007A639A">
        <w:rPr>
          <w:lang w:val="sl-SI"/>
        </w:rPr>
        <w:t xml:space="preserve"> </w:t>
      </w:r>
    </w:p>
    <w:p w14:paraId="015DD841" w14:textId="54FFE861" w:rsidR="00B96548" w:rsidRPr="007A639A" w:rsidRDefault="00B96548" w:rsidP="00B96548">
      <w:pPr>
        <w:jc w:val="both"/>
        <w:rPr>
          <w:lang w:val="sl-SI"/>
        </w:rPr>
      </w:pPr>
      <w:r w:rsidRPr="007A639A">
        <w:rPr>
          <w:lang w:val="sl-SI"/>
        </w:rPr>
        <w:t>ni / nisem povezan s funkcionarjem in po mojem vedenju ni / nisem  povezan z družinskim članom funkcionarja na način, določen v prvem odstavku 35. člena Zakona o integriteti in preprečevanju korupcije (</w:t>
      </w:r>
      <w:r w:rsidR="00C8656B" w:rsidRPr="007A639A">
        <w:rPr>
          <w:lang w:val="sl-SI"/>
        </w:rPr>
        <w:t>Uradni list RS, št. 69/11 – uradno prečiščeno besedilo, 158/20, 3/22 – ZDeb in 16/23 – ZZPri</w:t>
      </w:r>
      <w:r w:rsidRPr="007A639A">
        <w:rPr>
          <w:lang w:val="sl-SI"/>
        </w:rPr>
        <w:t xml:space="preserve">).   </w:t>
      </w:r>
    </w:p>
    <w:p w14:paraId="083DD829" w14:textId="77777777" w:rsidR="00B96548" w:rsidRPr="007A639A" w:rsidRDefault="00B96548" w:rsidP="00B96548">
      <w:pPr>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7A639A" w14:paraId="4199DE83" w14:textId="77777777" w:rsidTr="009770B1">
        <w:trPr>
          <w:trHeight w:val="70"/>
        </w:trPr>
        <w:tc>
          <w:tcPr>
            <w:tcW w:w="1696" w:type="dxa"/>
            <w:shd w:val="clear" w:color="auto" w:fill="3494BA" w:themeFill="accent1"/>
            <w:vAlign w:val="center"/>
          </w:tcPr>
          <w:p w14:paraId="479A4642" w14:textId="77777777" w:rsidR="00B96548" w:rsidRPr="007A639A" w:rsidRDefault="00B96548" w:rsidP="009770B1">
            <w:pPr>
              <w:jc w:val="center"/>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04861B26" w14:textId="77777777" w:rsidR="00B96548" w:rsidRPr="007A639A" w:rsidRDefault="00B96548" w:rsidP="009770B1">
            <w:pPr>
              <w:jc w:val="center"/>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27CC2F69" w14:textId="77777777" w:rsidR="00B96548" w:rsidRPr="007A639A" w:rsidRDefault="00B96548" w:rsidP="009770B1">
            <w:pPr>
              <w:jc w:val="center"/>
              <w:rPr>
                <w:b/>
                <w:color w:val="FFFFFF" w:themeColor="background1"/>
                <w:lang w:val="sl-SI"/>
              </w:rPr>
            </w:pPr>
            <w:r w:rsidRPr="007A639A">
              <w:rPr>
                <w:b/>
                <w:color w:val="FFFFFF" w:themeColor="background1"/>
                <w:lang w:val="sl-SI"/>
              </w:rPr>
              <w:t>IME IN PRIIMEK</w:t>
            </w:r>
          </w:p>
        </w:tc>
        <w:tc>
          <w:tcPr>
            <w:tcW w:w="3401" w:type="dxa"/>
            <w:shd w:val="clear" w:color="auto" w:fill="3494BA" w:themeFill="accent1"/>
            <w:vAlign w:val="center"/>
          </w:tcPr>
          <w:p w14:paraId="5F43A83C" w14:textId="77777777" w:rsidR="00B96548" w:rsidRPr="007A639A" w:rsidRDefault="00B96548" w:rsidP="009770B1">
            <w:pPr>
              <w:jc w:val="center"/>
              <w:rPr>
                <w:b/>
                <w:color w:val="FFFFFF" w:themeColor="background1"/>
                <w:lang w:val="sl-SI"/>
              </w:rPr>
            </w:pPr>
            <w:r w:rsidRPr="007A639A">
              <w:rPr>
                <w:b/>
                <w:color w:val="FFFFFF" w:themeColor="background1"/>
                <w:lang w:val="sl-SI"/>
              </w:rPr>
              <w:t>PODPIS IN ŽIG</w:t>
            </w:r>
          </w:p>
        </w:tc>
      </w:tr>
      <w:tr w:rsidR="00B96548" w:rsidRPr="007A639A" w14:paraId="77060CD8" w14:textId="77777777" w:rsidTr="009770B1">
        <w:trPr>
          <w:trHeight w:val="896"/>
        </w:trPr>
        <w:tc>
          <w:tcPr>
            <w:tcW w:w="1696" w:type="dxa"/>
          </w:tcPr>
          <w:p w14:paraId="46FA23D4" w14:textId="77777777" w:rsidR="00B96548" w:rsidRPr="007A639A" w:rsidRDefault="00B96548" w:rsidP="009770B1">
            <w:pPr>
              <w:jc w:val="center"/>
              <w:rPr>
                <w:lang w:val="sl-SI"/>
              </w:rPr>
            </w:pPr>
          </w:p>
          <w:p w14:paraId="053D4680" w14:textId="77777777" w:rsidR="00B96548" w:rsidRPr="007A639A" w:rsidRDefault="00B96548" w:rsidP="009770B1">
            <w:pPr>
              <w:rPr>
                <w:lang w:val="sl-SI"/>
              </w:rPr>
            </w:pPr>
          </w:p>
        </w:tc>
        <w:tc>
          <w:tcPr>
            <w:tcW w:w="1701" w:type="dxa"/>
          </w:tcPr>
          <w:p w14:paraId="1AC63EBF" w14:textId="77777777" w:rsidR="00B96548" w:rsidRPr="007A639A" w:rsidRDefault="00B96548" w:rsidP="009770B1">
            <w:pPr>
              <w:rPr>
                <w:lang w:val="sl-SI"/>
              </w:rPr>
            </w:pPr>
          </w:p>
        </w:tc>
        <w:tc>
          <w:tcPr>
            <w:tcW w:w="2552" w:type="dxa"/>
          </w:tcPr>
          <w:p w14:paraId="4261D93D" w14:textId="77777777" w:rsidR="00B96548" w:rsidRPr="007A639A" w:rsidRDefault="00B96548" w:rsidP="009770B1">
            <w:pPr>
              <w:jc w:val="center"/>
              <w:rPr>
                <w:lang w:val="sl-SI"/>
              </w:rPr>
            </w:pPr>
          </w:p>
        </w:tc>
        <w:tc>
          <w:tcPr>
            <w:tcW w:w="3401" w:type="dxa"/>
          </w:tcPr>
          <w:p w14:paraId="3ED7C750" w14:textId="77777777" w:rsidR="00B96548" w:rsidRPr="007A639A" w:rsidRDefault="00B96548" w:rsidP="009770B1">
            <w:pPr>
              <w:rPr>
                <w:lang w:val="sl-SI"/>
              </w:rPr>
            </w:pPr>
          </w:p>
        </w:tc>
      </w:tr>
    </w:tbl>
    <w:p w14:paraId="3E27B0EE" w14:textId="77777777" w:rsidR="00B96548" w:rsidRPr="007A639A" w:rsidRDefault="00B96548" w:rsidP="00B96548">
      <w:pPr>
        <w:jc w:val="both"/>
        <w:rPr>
          <w:lang w:val="sl-SI"/>
        </w:rPr>
      </w:pPr>
    </w:p>
    <w:p w14:paraId="13BB7B0C" w14:textId="77777777" w:rsidR="00B96548" w:rsidRPr="007A639A" w:rsidRDefault="00B96548" w:rsidP="00B96548">
      <w:pPr>
        <w:jc w:val="both"/>
        <w:rPr>
          <w:lang w:val="sl-SI"/>
        </w:rPr>
      </w:pPr>
    </w:p>
    <w:p w14:paraId="1A6C3402" w14:textId="77777777" w:rsidR="00B96548" w:rsidRPr="007A639A" w:rsidRDefault="00B96548" w:rsidP="00B96548">
      <w:pPr>
        <w:jc w:val="both"/>
        <w:rPr>
          <w:b/>
          <w:u w:val="single"/>
          <w:lang w:val="sl-SI"/>
        </w:rPr>
      </w:pPr>
      <w:r w:rsidRPr="007A639A">
        <w:rPr>
          <w:b/>
          <w:u w:val="single"/>
          <w:lang w:val="sl-SI"/>
        </w:rPr>
        <w:t>1. odstavek 35. člena ZIntPK:</w:t>
      </w:r>
    </w:p>
    <w:p w14:paraId="4413F07E" w14:textId="77777777" w:rsidR="00B96548" w:rsidRPr="007A639A" w:rsidRDefault="00B96548" w:rsidP="00B96548">
      <w:pPr>
        <w:jc w:val="both"/>
        <w:rPr>
          <w:i/>
          <w:lang w:val="sl-SI"/>
        </w:rPr>
      </w:pPr>
      <w:r w:rsidRPr="007A639A">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FDDB5A" w14:textId="77777777" w:rsidR="00B96548" w:rsidRPr="007A639A" w:rsidRDefault="00B96548" w:rsidP="002636A6">
      <w:pPr>
        <w:numPr>
          <w:ilvl w:val="0"/>
          <w:numId w:val="14"/>
        </w:numPr>
        <w:jc w:val="both"/>
        <w:rPr>
          <w:i/>
          <w:lang w:val="sl-SI"/>
        </w:rPr>
      </w:pPr>
      <w:r w:rsidRPr="007A639A">
        <w:rPr>
          <w:i/>
          <w:lang w:val="sl-SI"/>
        </w:rPr>
        <w:t>udeležen kot poslovodja, član poslovodstva ali zakoniti zastopnik ali</w:t>
      </w:r>
    </w:p>
    <w:p w14:paraId="64D4F3C5" w14:textId="77777777" w:rsidR="00B96548" w:rsidRPr="007A639A" w:rsidRDefault="00B96548" w:rsidP="002636A6">
      <w:pPr>
        <w:numPr>
          <w:ilvl w:val="0"/>
          <w:numId w:val="14"/>
        </w:numPr>
        <w:jc w:val="both"/>
        <w:rPr>
          <w:i/>
          <w:lang w:val="sl-SI"/>
        </w:rPr>
      </w:pPr>
      <w:r w:rsidRPr="007A639A">
        <w:rPr>
          <w:i/>
          <w:lang w:val="sl-SI"/>
        </w:rPr>
        <w:t>neposredno ali prek drugih pravnih oseb v več kot pet odstotnem deležu udeležen pri ustanoviteljskih pravicah, upravljanju ali kapitalu.</w:t>
      </w:r>
    </w:p>
    <w:p w14:paraId="2069BA68" w14:textId="77777777" w:rsidR="00E73472" w:rsidRDefault="00E73472" w:rsidP="00B96548">
      <w:pPr>
        <w:rPr>
          <w:i/>
          <w:color w:val="808080" w:themeColor="background1" w:themeShade="80"/>
          <w:lang w:val="sl-SI"/>
        </w:rPr>
      </w:pPr>
    </w:p>
    <w:p w14:paraId="1320EB12" w14:textId="77777777" w:rsidR="00E73472" w:rsidRPr="003F38AF" w:rsidRDefault="00E73472" w:rsidP="00E73472">
      <w:pPr>
        <w:jc w:val="center"/>
        <w:rPr>
          <w:bCs/>
          <w:i/>
          <w:color w:val="3494BA" w:themeColor="accent1"/>
          <w:sz w:val="16"/>
          <w:szCs w:val="16"/>
          <w:lang w:val="sl-SI"/>
        </w:rPr>
      </w:pPr>
      <w:r w:rsidRPr="003F38AF">
        <w:rPr>
          <w:bCs/>
          <w:i/>
          <w:color w:val="3494BA" w:themeColor="accent1"/>
          <w:sz w:val="16"/>
          <w:szCs w:val="16"/>
          <w:lang w:val="sl-SI"/>
        </w:rPr>
        <w:t xml:space="preserve">V primeru ponudbe, v kateri ponudnik nastopa s partnerji in/ali podizvajalci, je potrebno </w:t>
      </w:r>
      <w:r>
        <w:rPr>
          <w:bCs/>
          <w:i/>
          <w:color w:val="3494BA" w:themeColor="accent1"/>
          <w:sz w:val="16"/>
          <w:szCs w:val="16"/>
          <w:lang w:val="sl-SI"/>
        </w:rPr>
        <w:t>navedeni obrazec</w:t>
      </w:r>
      <w:r w:rsidRPr="003F38AF">
        <w:rPr>
          <w:bCs/>
          <w:i/>
          <w:color w:val="3494BA" w:themeColor="accent1"/>
          <w:sz w:val="16"/>
          <w:szCs w:val="16"/>
          <w:lang w:val="sl-SI"/>
        </w:rPr>
        <w:t xml:space="preserve"> predložiti tudi za vse partnerje in podizvajalce.</w:t>
      </w:r>
    </w:p>
    <w:p w14:paraId="5898B1DE" w14:textId="52BC6489" w:rsidR="00B96548" w:rsidRPr="007A639A" w:rsidRDefault="00B96548" w:rsidP="00B96548">
      <w:pPr>
        <w:rPr>
          <w:i/>
          <w:color w:val="808080" w:themeColor="background1" w:themeShade="80"/>
          <w:lang w:val="sl-SI"/>
        </w:rPr>
      </w:pPr>
      <w:r w:rsidRPr="007A639A">
        <w:rPr>
          <w:i/>
          <w:color w:val="808080" w:themeColor="background1" w:themeShade="80"/>
          <w:lang w:val="sl-SI"/>
        </w:rPr>
        <w:br w:type="page"/>
      </w:r>
    </w:p>
    <w:p w14:paraId="74EC81AA" w14:textId="77777777" w:rsidR="00B96548" w:rsidRPr="007A639A" w:rsidRDefault="00B96548" w:rsidP="00BD1473">
      <w:pPr>
        <w:pStyle w:val="Naslov2"/>
        <w:numPr>
          <w:ilvl w:val="1"/>
          <w:numId w:val="1"/>
        </w:numPr>
        <w:ind w:left="1276" w:hanging="916"/>
        <w:rPr>
          <w:bCs/>
          <w:lang w:val="sl-SI"/>
        </w:rPr>
      </w:pPr>
      <w:bookmarkStart w:id="296" w:name="_Toc69140952"/>
      <w:bookmarkStart w:id="297" w:name="_Toc72392803"/>
      <w:bookmarkStart w:id="298" w:name="_Toc76581752"/>
      <w:bookmarkStart w:id="299" w:name="_Toc231547936"/>
      <w:r w:rsidRPr="007A639A">
        <w:rPr>
          <w:bCs/>
          <w:lang w:val="sl-SI"/>
        </w:rPr>
        <w:lastRenderedPageBreak/>
        <w:t>IZJAVA O UDELEŽBI FIZIČNIH IN PRAVNIH OSEB V LASTNIŠTVU PONUDNIKA</w:t>
      </w:r>
      <w:bookmarkEnd w:id="296"/>
      <w:bookmarkEnd w:id="297"/>
      <w:bookmarkEnd w:id="298"/>
      <w:bookmarkEnd w:id="299"/>
    </w:p>
    <w:p w14:paraId="303745CE" w14:textId="77777777" w:rsidR="00B96548" w:rsidRPr="007A639A" w:rsidRDefault="00B96548" w:rsidP="00B96548">
      <w:pPr>
        <w:spacing w:line="240" w:lineRule="auto"/>
        <w:ind w:left="-5" w:hanging="10"/>
        <w:jc w:val="both"/>
        <w:rPr>
          <w:lang w:val="sl-SI"/>
        </w:rPr>
      </w:pPr>
    </w:p>
    <w:p w14:paraId="537DAACE" w14:textId="1CB41AE0" w:rsidR="00B96548" w:rsidRPr="007A639A" w:rsidRDefault="00B96548" w:rsidP="00B96548">
      <w:pPr>
        <w:spacing w:line="240" w:lineRule="auto"/>
        <w:ind w:left="-5" w:hanging="10"/>
        <w:jc w:val="both"/>
        <w:rPr>
          <w:lang w:val="sl-SI"/>
        </w:rPr>
      </w:pPr>
      <w:r w:rsidRPr="007A639A">
        <w:rPr>
          <w:lang w:val="sl-SI"/>
        </w:rPr>
        <w:t>Zaradi namena iz šestega odstavka 14. člena Zakona o integriteti in preprečevanju korupcije (</w:t>
      </w:r>
      <w:r w:rsidR="00C8656B" w:rsidRPr="007A639A">
        <w:rPr>
          <w:lang w:val="sl-SI"/>
        </w:rPr>
        <w:t>Uradni list RS, št. 69/11 – uradno prečiščeno besedilo, 158/20, 3/22 – ZDeb in 16/23 – ZZPri</w:t>
      </w:r>
      <w:r w:rsidRPr="007A639A">
        <w:rPr>
          <w:lang w:val="sl-SI"/>
        </w:rPr>
        <w:t>), t.j. zaradi zagotovitve transparentnosti posla in preprečitve korupcijskih tveganj pri sklepanju pravnih poslov  kot zakoniti zastopnik ponudnika v postopku javnega naročanja podajam naslednjo</w:t>
      </w:r>
    </w:p>
    <w:p w14:paraId="170E78CE" w14:textId="77777777" w:rsidR="00B96548" w:rsidRPr="007A639A" w:rsidRDefault="00B96548" w:rsidP="00B96548">
      <w:pPr>
        <w:spacing w:line="240" w:lineRule="auto"/>
        <w:ind w:left="-5" w:hanging="10"/>
        <w:jc w:val="both"/>
        <w:rPr>
          <w:lang w:val="sl-SI"/>
        </w:rPr>
      </w:pPr>
    </w:p>
    <w:p w14:paraId="213D33C1" w14:textId="77777777" w:rsidR="00B96548" w:rsidRPr="007A639A" w:rsidRDefault="00B96548" w:rsidP="00B96548">
      <w:pPr>
        <w:spacing w:line="240" w:lineRule="auto"/>
        <w:ind w:left="-5" w:hanging="10"/>
        <w:jc w:val="center"/>
        <w:rPr>
          <w:b/>
          <w:bCs/>
          <w:lang w:val="sl-SI"/>
        </w:rPr>
      </w:pPr>
      <w:r w:rsidRPr="007A639A">
        <w:rPr>
          <w:b/>
          <w:bCs/>
          <w:lang w:val="sl-SI"/>
        </w:rPr>
        <w:t xml:space="preserve">IZJAVO </w:t>
      </w:r>
      <w:bookmarkStart w:id="300" w:name="_Hlk67391976"/>
      <w:r w:rsidRPr="007A639A">
        <w:rPr>
          <w:b/>
          <w:bCs/>
          <w:lang w:val="sl-SI"/>
        </w:rPr>
        <w:t>O UDELEŽBI FIZIČNIH IN PRAVNIH OSEB V LASTNIŠTVU PONUDNIKA</w:t>
      </w:r>
      <w:bookmarkEnd w:id="300"/>
    </w:p>
    <w:p w14:paraId="43F74070" w14:textId="77777777" w:rsidR="00B96548" w:rsidRPr="007A639A" w:rsidRDefault="00B96548" w:rsidP="00B96548">
      <w:pPr>
        <w:spacing w:line="240" w:lineRule="auto"/>
        <w:ind w:left="-5" w:hanging="10"/>
        <w:jc w:val="center"/>
        <w:rPr>
          <w:b/>
          <w:bCs/>
          <w:lang w:val="sl-SI"/>
        </w:rPr>
      </w:pPr>
    </w:p>
    <w:p w14:paraId="7F6FF3E8" w14:textId="77777777" w:rsidR="00B96548" w:rsidRPr="007A639A" w:rsidRDefault="00B96548" w:rsidP="00B96548">
      <w:pPr>
        <w:spacing w:line="240" w:lineRule="auto"/>
        <w:ind w:left="-5" w:hanging="10"/>
        <w:jc w:val="both"/>
        <w:rPr>
          <w:lang w:val="sl-SI"/>
        </w:rPr>
      </w:pPr>
      <w:r w:rsidRPr="007A639A">
        <w:rPr>
          <w:b/>
          <w:lang w:val="sl-SI"/>
        </w:rPr>
        <w:t xml:space="preserve">Podatki o ponudniku (pravna oseba, podjetnik, društvo ali drug pravni subjekt, ki nastopa v postopku javnega naročanja): </w:t>
      </w:r>
      <w:r w:rsidRPr="007A639A">
        <w:rPr>
          <w:b/>
          <w:color w:val="FF0000"/>
          <w:lang w:val="sl-SI"/>
        </w:rPr>
        <w:t xml:space="preserve"> </w:t>
      </w:r>
    </w:p>
    <w:p w14:paraId="04ED08B7" w14:textId="77777777" w:rsidR="00B96548" w:rsidRPr="007A639A" w:rsidRDefault="00B96548" w:rsidP="00B96548">
      <w:pPr>
        <w:spacing w:line="240" w:lineRule="auto"/>
        <w:ind w:left="-5" w:hanging="10"/>
        <w:jc w:val="both"/>
        <w:rPr>
          <w:lang w:val="sl-SI"/>
        </w:rPr>
      </w:pPr>
      <w:r w:rsidRPr="007A639A">
        <w:rPr>
          <w:lang w:val="sl-SI"/>
        </w:rPr>
        <w:t>Firma ponudnika: ________________________________________________________________________</w:t>
      </w:r>
    </w:p>
    <w:p w14:paraId="14740AA8" w14:textId="77777777" w:rsidR="00B96548" w:rsidRPr="007A639A" w:rsidRDefault="00B96548" w:rsidP="00B96548">
      <w:pPr>
        <w:spacing w:line="240" w:lineRule="auto"/>
        <w:ind w:left="-5" w:hanging="10"/>
        <w:jc w:val="both"/>
        <w:rPr>
          <w:lang w:val="sl-SI"/>
        </w:rPr>
      </w:pPr>
      <w:r w:rsidRPr="007A639A">
        <w:rPr>
          <w:lang w:val="sl-SI"/>
        </w:rPr>
        <w:t xml:space="preserve">Sedež ponudnika (država, ulica in hišna številka, naselje, občina, poštna številka in kraj): </w:t>
      </w:r>
    </w:p>
    <w:p w14:paraId="42C98F05" w14:textId="77777777" w:rsidR="00B96548" w:rsidRPr="007A639A" w:rsidRDefault="00B96548" w:rsidP="00B96548">
      <w:pPr>
        <w:spacing w:line="240" w:lineRule="auto"/>
        <w:ind w:left="-5" w:hanging="10"/>
        <w:jc w:val="both"/>
        <w:rPr>
          <w:lang w:val="sl-SI"/>
        </w:rPr>
      </w:pPr>
      <w:r w:rsidRPr="007A639A">
        <w:rPr>
          <w:lang w:val="sl-SI"/>
        </w:rPr>
        <w:t>________________________________________________________________________________________</w:t>
      </w:r>
    </w:p>
    <w:p w14:paraId="4980914D" w14:textId="77777777" w:rsidR="00B96548" w:rsidRPr="007A639A" w:rsidRDefault="00B96548" w:rsidP="00B96548">
      <w:pPr>
        <w:spacing w:line="240" w:lineRule="auto"/>
        <w:ind w:left="-5" w:hanging="10"/>
        <w:jc w:val="both"/>
        <w:rPr>
          <w:lang w:val="sl-SI"/>
        </w:rPr>
      </w:pPr>
      <w:r w:rsidRPr="007A639A">
        <w:rPr>
          <w:lang w:val="sl-SI"/>
        </w:rPr>
        <w:t>Matična številka ponudnika oziroma davčna številka za druge fizične in pravne osebe - ponudnike, ki niso vpisane v poslovnem registru: __________________________________________________________</w:t>
      </w:r>
    </w:p>
    <w:p w14:paraId="645312AF" w14:textId="77777777" w:rsidR="00B96548" w:rsidRPr="007A639A" w:rsidRDefault="00B96548" w:rsidP="00B96548">
      <w:pPr>
        <w:spacing w:line="240" w:lineRule="auto"/>
        <w:ind w:left="-5" w:hanging="10"/>
        <w:jc w:val="both"/>
        <w:rPr>
          <w:lang w:val="sl-SI"/>
        </w:rPr>
      </w:pPr>
      <w:r w:rsidRPr="007A639A">
        <w:rPr>
          <w:lang w:val="sl-SI"/>
        </w:rPr>
        <w:t>Ponudnik je nosilec tihe družbe* (ustrezno označi):  DA / NE</w:t>
      </w:r>
    </w:p>
    <w:p w14:paraId="6200AA00" w14:textId="77777777" w:rsidR="00B96548" w:rsidRPr="007A639A" w:rsidRDefault="00B96548" w:rsidP="00B96548">
      <w:pPr>
        <w:spacing w:line="240" w:lineRule="auto"/>
        <w:ind w:left="-5" w:hanging="10"/>
        <w:jc w:val="both"/>
        <w:rPr>
          <w:rFonts w:ascii="Calibri" w:eastAsia="Calibri" w:hAnsi="Calibri" w:cs="Calibri"/>
          <w:color w:val="000000"/>
          <w:sz w:val="22"/>
          <w:szCs w:val="22"/>
          <w:lang w:val="sl-SI"/>
        </w:rPr>
      </w:pPr>
    </w:p>
    <w:p w14:paraId="4E86A774" w14:textId="77777777" w:rsidR="00B96548" w:rsidRPr="007A639A" w:rsidRDefault="00B96548" w:rsidP="00B96548">
      <w:pPr>
        <w:spacing w:line="240" w:lineRule="auto"/>
        <w:ind w:left="-5" w:hanging="10"/>
        <w:jc w:val="both"/>
        <w:rPr>
          <w:lang w:val="sl-SI"/>
        </w:rPr>
      </w:pPr>
      <w:r w:rsidRPr="007A639A">
        <w:rPr>
          <w:b/>
          <w:lang w:val="sl-SI"/>
        </w:rPr>
        <w:t xml:space="preserve">Lastniška struktura ponudnika: </w:t>
      </w:r>
    </w:p>
    <w:p w14:paraId="1ED2E4BC" w14:textId="77777777" w:rsidR="00B96548" w:rsidRPr="007A639A" w:rsidRDefault="00B96548" w:rsidP="00B96548">
      <w:pPr>
        <w:spacing w:line="240" w:lineRule="auto"/>
        <w:ind w:left="-5" w:hanging="10"/>
        <w:jc w:val="both"/>
        <w:rPr>
          <w:lang w:val="sl-SI"/>
        </w:rPr>
      </w:pPr>
      <w:r w:rsidRPr="007A639A">
        <w:rPr>
          <w:b/>
          <w:lang w:val="sl-SI"/>
        </w:rPr>
        <w:t>1.1.</w:t>
      </w:r>
      <w:r w:rsidRPr="007A639A">
        <w:rPr>
          <w:rFonts w:ascii="Arial" w:eastAsia="Arial" w:hAnsi="Arial" w:cs="Arial"/>
          <w:b/>
          <w:lang w:val="sl-SI"/>
        </w:rPr>
        <w:t xml:space="preserve"> </w:t>
      </w:r>
      <w:r w:rsidRPr="007A639A">
        <w:rPr>
          <w:b/>
          <w:lang w:val="sl-SI"/>
        </w:rPr>
        <w:t xml:space="preserve">Podatki o udeležbi fizičnih oseb v lastništvu ponudnika, vključno s tihimi družbeniki*: </w:t>
      </w:r>
    </w:p>
    <w:p w14:paraId="1B9DC0BD" w14:textId="77777777" w:rsidR="00B96548" w:rsidRPr="007A639A" w:rsidRDefault="00B96548" w:rsidP="00B96548">
      <w:pPr>
        <w:spacing w:line="240" w:lineRule="auto"/>
        <w:ind w:left="-5" w:hanging="10"/>
        <w:jc w:val="both"/>
        <w:rPr>
          <w:lang w:val="sl-SI"/>
        </w:rPr>
      </w:pPr>
      <w:r w:rsidRPr="007A639A">
        <w:rPr>
          <w:lang w:val="sl-SI"/>
        </w:rPr>
        <w:t xml:space="preserve">Fizična oseba 1: </w:t>
      </w:r>
    </w:p>
    <w:p w14:paraId="0DF7CE3B" w14:textId="77777777" w:rsidR="00B96548" w:rsidRPr="007A639A" w:rsidRDefault="00B96548" w:rsidP="00B96548">
      <w:pPr>
        <w:spacing w:line="240" w:lineRule="auto"/>
        <w:ind w:left="-5" w:hanging="10"/>
        <w:jc w:val="both"/>
        <w:rPr>
          <w:lang w:val="sl-SI"/>
        </w:rPr>
      </w:pPr>
      <w:r w:rsidRPr="007A639A">
        <w:rPr>
          <w:lang w:val="sl-SI"/>
        </w:rPr>
        <w:t>Ime in priimek: ___________________________________________________________________________</w:t>
      </w:r>
    </w:p>
    <w:p w14:paraId="76AF706B" w14:textId="77777777" w:rsidR="00B96548" w:rsidRPr="007A639A" w:rsidRDefault="00B96548" w:rsidP="00B96548">
      <w:pPr>
        <w:spacing w:line="240" w:lineRule="auto"/>
        <w:ind w:left="-5" w:hanging="10"/>
        <w:jc w:val="both"/>
        <w:rPr>
          <w:lang w:val="sl-SI"/>
        </w:rPr>
      </w:pPr>
      <w:r w:rsidRPr="007A639A">
        <w:rPr>
          <w:lang w:val="sl-SI"/>
        </w:rPr>
        <w:t xml:space="preserve">Prebivališče – stalno, razen če ima oseba začasno prebivališče v Republiki Sloveniji (država, ulica in hišna številka, naselje, občina, poštna številka in kraj): </w:t>
      </w:r>
    </w:p>
    <w:p w14:paraId="4378A18C" w14:textId="77777777" w:rsidR="00B96548" w:rsidRPr="007A639A" w:rsidRDefault="00B96548" w:rsidP="00B96548">
      <w:pPr>
        <w:spacing w:line="240" w:lineRule="auto"/>
        <w:ind w:left="-5" w:hanging="10"/>
        <w:jc w:val="both"/>
        <w:rPr>
          <w:lang w:val="sl-SI"/>
        </w:rPr>
      </w:pPr>
      <w:r w:rsidRPr="007A639A">
        <w:rPr>
          <w:lang w:val="sl-SI"/>
        </w:rPr>
        <w:t>_________________________________________________________________________________________</w:t>
      </w:r>
    </w:p>
    <w:p w14:paraId="05DA4843" w14:textId="77777777" w:rsidR="00B96548" w:rsidRPr="007A639A" w:rsidRDefault="00B96548" w:rsidP="00B96548">
      <w:pPr>
        <w:spacing w:line="240" w:lineRule="auto"/>
        <w:ind w:left="-5" w:hanging="10"/>
        <w:jc w:val="both"/>
        <w:rPr>
          <w:lang w:val="sl-SI"/>
        </w:rPr>
      </w:pPr>
      <w:r w:rsidRPr="007A639A">
        <w:rPr>
          <w:lang w:val="sl-SI"/>
        </w:rPr>
        <w:t>Delež lastništva ponudnika: _________________________________________________________________</w:t>
      </w:r>
    </w:p>
    <w:p w14:paraId="2212E1FF" w14:textId="77777777" w:rsidR="00B96548" w:rsidRPr="007A639A" w:rsidRDefault="00B96548" w:rsidP="00B96548">
      <w:pPr>
        <w:spacing w:line="240" w:lineRule="auto"/>
        <w:ind w:left="-5" w:right="4029" w:hanging="10"/>
        <w:jc w:val="both"/>
        <w:rPr>
          <w:rFonts w:ascii="Calibri" w:eastAsia="Calibri" w:hAnsi="Calibri" w:cs="Calibri"/>
          <w:color w:val="000000"/>
          <w:sz w:val="22"/>
          <w:szCs w:val="22"/>
          <w:lang w:val="sl-SI"/>
        </w:rPr>
      </w:pPr>
      <w:r w:rsidRPr="007A639A">
        <w:rPr>
          <w:lang w:val="sl-SI"/>
        </w:rPr>
        <w:t xml:space="preserve">Tihi družbenik* (ustrezno označi):  DA / NE </w:t>
      </w:r>
    </w:p>
    <w:p w14:paraId="4974BB31" w14:textId="77777777" w:rsidR="00B96548" w:rsidRPr="007A639A" w:rsidRDefault="00B96548" w:rsidP="00B96548">
      <w:pPr>
        <w:spacing w:line="240" w:lineRule="auto"/>
        <w:ind w:left="-5" w:hanging="10"/>
        <w:jc w:val="both"/>
        <w:rPr>
          <w:lang w:val="sl-SI"/>
        </w:rPr>
      </w:pPr>
      <w:r w:rsidRPr="007A639A">
        <w:rPr>
          <w:lang w:val="sl-SI"/>
        </w:rPr>
        <w:t>Če DA, navedite nosilca tihe družbe*:_________________________________________________________</w:t>
      </w:r>
    </w:p>
    <w:p w14:paraId="1E3E328D" w14:textId="77777777" w:rsidR="00B96548" w:rsidRPr="007A639A" w:rsidRDefault="00B96548" w:rsidP="00B96548">
      <w:pPr>
        <w:spacing w:line="240" w:lineRule="auto"/>
        <w:ind w:left="-5" w:hanging="10"/>
        <w:jc w:val="both"/>
        <w:rPr>
          <w:lang w:val="sl-SI"/>
        </w:rPr>
      </w:pPr>
      <w:r w:rsidRPr="007A639A">
        <w:rPr>
          <w:lang w:val="sl-SI"/>
        </w:rPr>
        <w:t xml:space="preserve">Fizična oseba 2: </w:t>
      </w:r>
    </w:p>
    <w:p w14:paraId="53260657" w14:textId="77777777" w:rsidR="00B96548" w:rsidRPr="007A639A" w:rsidRDefault="00B96548" w:rsidP="00B96548">
      <w:pPr>
        <w:spacing w:line="240" w:lineRule="auto"/>
        <w:ind w:left="-5" w:hanging="10"/>
        <w:jc w:val="both"/>
        <w:rPr>
          <w:lang w:val="sl-SI"/>
        </w:rPr>
      </w:pPr>
      <w:r w:rsidRPr="007A639A">
        <w:rPr>
          <w:lang w:val="sl-SI"/>
        </w:rPr>
        <w:t>Ime in priimek: ___________________________________________________________________________</w:t>
      </w:r>
    </w:p>
    <w:p w14:paraId="74CE1D81" w14:textId="77777777" w:rsidR="00B96548" w:rsidRPr="007A639A" w:rsidRDefault="00B96548" w:rsidP="00B96548">
      <w:pPr>
        <w:spacing w:line="240" w:lineRule="auto"/>
        <w:ind w:left="-5" w:hanging="10"/>
        <w:jc w:val="both"/>
        <w:rPr>
          <w:lang w:val="sl-SI"/>
        </w:rPr>
      </w:pPr>
      <w:r w:rsidRPr="007A639A">
        <w:rPr>
          <w:lang w:val="sl-SI"/>
        </w:rPr>
        <w:t xml:space="preserve">Prebivališče – stalno, razen če ima oseba začasno prebivališče v Republiki Sloveniji (država, ulica in hišna številka, naselje, občina, poštna številka in kraj): </w:t>
      </w:r>
    </w:p>
    <w:p w14:paraId="224EDF44" w14:textId="77777777" w:rsidR="00B96548" w:rsidRPr="007A639A" w:rsidRDefault="00B96548" w:rsidP="00B96548">
      <w:pPr>
        <w:spacing w:line="240" w:lineRule="auto"/>
        <w:ind w:left="-5" w:hanging="10"/>
        <w:jc w:val="both"/>
        <w:rPr>
          <w:lang w:val="sl-SI"/>
        </w:rPr>
      </w:pPr>
      <w:r w:rsidRPr="007A639A">
        <w:rPr>
          <w:lang w:val="sl-SI"/>
        </w:rPr>
        <w:t>_________________________________________________________________________________________</w:t>
      </w:r>
    </w:p>
    <w:p w14:paraId="46D801DA" w14:textId="77777777" w:rsidR="00B96548" w:rsidRPr="007A639A" w:rsidRDefault="00B96548" w:rsidP="00B96548">
      <w:pPr>
        <w:spacing w:line="240" w:lineRule="auto"/>
        <w:ind w:left="-5" w:hanging="10"/>
        <w:jc w:val="both"/>
        <w:rPr>
          <w:lang w:val="sl-SI"/>
        </w:rPr>
      </w:pPr>
      <w:r w:rsidRPr="007A639A">
        <w:rPr>
          <w:lang w:val="sl-SI"/>
        </w:rPr>
        <w:t>Delež lastništva ponudnika: _________________________________________________________________</w:t>
      </w:r>
    </w:p>
    <w:p w14:paraId="67CBF357" w14:textId="77777777" w:rsidR="00B96548" w:rsidRPr="007A639A" w:rsidRDefault="00B96548" w:rsidP="00B96548">
      <w:pPr>
        <w:spacing w:line="240" w:lineRule="auto"/>
        <w:ind w:left="-5" w:right="4029" w:hanging="10"/>
        <w:jc w:val="both"/>
        <w:rPr>
          <w:rFonts w:ascii="Calibri" w:eastAsia="Calibri" w:hAnsi="Calibri" w:cs="Calibri"/>
          <w:color w:val="000000"/>
          <w:sz w:val="22"/>
          <w:szCs w:val="22"/>
          <w:lang w:val="sl-SI"/>
        </w:rPr>
      </w:pPr>
      <w:r w:rsidRPr="007A639A">
        <w:rPr>
          <w:lang w:val="sl-SI"/>
        </w:rPr>
        <w:t xml:space="preserve">Tihi družbenik* (ustrezno označi):  DA / NE </w:t>
      </w:r>
    </w:p>
    <w:p w14:paraId="16434712" w14:textId="77777777" w:rsidR="00B96548" w:rsidRPr="007A639A" w:rsidRDefault="00B96548" w:rsidP="00B96548">
      <w:pPr>
        <w:spacing w:line="240" w:lineRule="auto"/>
        <w:ind w:left="-5" w:hanging="10"/>
        <w:jc w:val="both"/>
        <w:rPr>
          <w:lang w:val="sl-SI"/>
        </w:rPr>
      </w:pPr>
      <w:r w:rsidRPr="007A639A">
        <w:rPr>
          <w:lang w:val="sl-SI"/>
        </w:rPr>
        <w:t>Če DA, navedite nosilca tihe družbe*:_________________________________________________________</w:t>
      </w:r>
    </w:p>
    <w:p w14:paraId="2E0A37AF" w14:textId="77777777" w:rsidR="00B96548" w:rsidRPr="007A639A" w:rsidRDefault="00B96548" w:rsidP="00B96548">
      <w:pPr>
        <w:spacing w:line="240" w:lineRule="auto"/>
        <w:ind w:left="-5" w:hanging="10"/>
        <w:jc w:val="both"/>
        <w:rPr>
          <w:lang w:val="sl-SI"/>
        </w:rPr>
      </w:pPr>
      <w:r w:rsidRPr="007A639A">
        <w:rPr>
          <w:lang w:val="sl-SI"/>
        </w:rPr>
        <w:t xml:space="preserve">(ustrezno nadaljuj seznam) </w:t>
      </w:r>
    </w:p>
    <w:p w14:paraId="59070C9D" w14:textId="77777777" w:rsidR="00B96548" w:rsidRPr="007A639A" w:rsidRDefault="00B96548" w:rsidP="00B96548">
      <w:pPr>
        <w:spacing w:line="240" w:lineRule="auto"/>
        <w:ind w:left="345" w:hanging="360"/>
        <w:jc w:val="both"/>
        <w:rPr>
          <w:lang w:val="sl-SI"/>
        </w:rPr>
      </w:pPr>
      <w:r w:rsidRPr="007A639A">
        <w:rPr>
          <w:b/>
          <w:lang w:val="sl-SI"/>
        </w:rPr>
        <w:lastRenderedPageBreak/>
        <w:t>1.2.</w:t>
      </w:r>
      <w:r w:rsidRPr="007A639A">
        <w:rPr>
          <w:rFonts w:ascii="Arial" w:eastAsia="Arial" w:hAnsi="Arial" w:cs="Arial"/>
          <w:b/>
          <w:lang w:val="sl-SI"/>
        </w:rPr>
        <w:t xml:space="preserve"> </w:t>
      </w:r>
      <w:r w:rsidRPr="007A639A">
        <w:rPr>
          <w:b/>
          <w:lang w:val="sl-SI"/>
        </w:rPr>
        <w:t xml:space="preserve">Podatki o udeležbi pravnih oseb v lastništvu ponudnika, vključno z navedbo, ali je pravna oseba nosilec tihe družbe*: </w:t>
      </w:r>
    </w:p>
    <w:p w14:paraId="7E7BCD48" w14:textId="77777777" w:rsidR="00B96548" w:rsidRPr="007A639A" w:rsidRDefault="00B96548" w:rsidP="00B96548">
      <w:pPr>
        <w:spacing w:line="240" w:lineRule="auto"/>
        <w:ind w:left="-5" w:hanging="10"/>
        <w:jc w:val="both"/>
        <w:rPr>
          <w:lang w:val="sl-SI"/>
        </w:rPr>
      </w:pPr>
      <w:r w:rsidRPr="007A639A">
        <w:rPr>
          <w:lang w:val="sl-SI"/>
        </w:rPr>
        <w:t>Naziv pravne osebe:_______________________________________________________________________</w:t>
      </w:r>
    </w:p>
    <w:p w14:paraId="6E7F32B9" w14:textId="77777777" w:rsidR="00B96548" w:rsidRPr="007A639A" w:rsidRDefault="00B96548" w:rsidP="00B96548">
      <w:pPr>
        <w:spacing w:line="240" w:lineRule="auto"/>
        <w:ind w:left="-5" w:hanging="10"/>
        <w:jc w:val="both"/>
        <w:rPr>
          <w:lang w:val="sl-SI"/>
        </w:rPr>
      </w:pPr>
      <w:r w:rsidRPr="007A639A">
        <w:rPr>
          <w:lang w:val="sl-SI"/>
        </w:rPr>
        <w:t>Sedež pravne osebe:_______________________________________________________________________</w:t>
      </w:r>
    </w:p>
    <w:p w14:paraId="20C9CEE2" w14:textId="77777777" w:rsidR="00B96548" w:rsidRPr="007A639A" w:rsidRDefault="00B96548" w:rsidP="00B96548">
      <w:pPr>
        <w:spacing w:line="240" w:lineRule="auto"/>
        <w:ind w:left="-5" w:hanging="10"/>
        <w:jc w:val="both"/>
        <w:rPr>
          <w:lang w:val="sl-SI"/>
        </w:rPr>
      </w:pPr>
      <w:r w:rsidRPr="007A639A">
        <w:rPr>
          <w:lang w:val="sl-SI"/>
        </w:rPr>
        <w:t>Delež lastništva ponudnika: _________________________________________________________________</w:t>
      </w:r>
    </w:p>
    <w:p w14:paraId="79126853" w14:textId="77777777" w:rsidR="00B96548" w:rsidRPr="007A639A" w:rsidRDefault="00B96548" w:rsidP="00B96548">
      <w:pPr>
        <w:spacing w:line="240" w:lineRule="auto"/>
        <w:ind w:left="-5" w:right="630" w:hanging="10"/>
        <w:jc w:val="both"/>
        <w:rPr>
          <w:lang w:val="sl-SI"/>
        </w:rPr>
      </w:pPr>
      <w:r w:rsidRPr="007A639A">
        <w:rPr>
          <w:lang w:val="sl-SI"/>
        </w:rPr>
        <w:t>Matična številka ponudnika oziroma davčna številka za druge pravne osebe, ki niso vpisane v poslovnem registru: _________________________________________________________________</w:t>
      </w:r>
    </w:p>
    <w:p w14:paraId="52392925" w14:textId="77777777" w:rsidR="00B96548" w:rsidRPr="007A639A" w:rsidRDefault="00B96548" w:rsidP="00B96548">
      <w:pPr>
        <w:spacing w:line="240" w:lineRule="auto"/>
        <w:ind w:left="-5" w:right="630" w:hanging="10"/>
        <w:jc w:val="both"/>
        <w:rPr>
          <w:rFonts w:ascii="Calibri" w:eastAsia="Calibri" w:hAnsi="Calibri" w:cs="Calibri"/>
          <w:color w:val="000000"/>
          <w:sz w:val="22"/>
          <w:szCs w:val="22"/>
          <w:lang w:val="sl-SI"/>
        </w:rPr>
      </w:pPr>
      <w:r w:rsidRPr="007A639A">
        <w:rPr>
          <w:lang w:val="sl-SI"/>
        </w:rPr>
        <w:t>Pravna oseba je hkrati nosilec tihe družbe* (ustrezno označi): DA / NE</w:t>
      </w:r>
    </w:p>
    <w:p w14:paraId="75EC46FB" w14:textId="77777777" w:rsidR="00B96548" w:rsidRPr="007A639A" w:rsidRDefault="00B96548" w:rsidP="00B96548">
      <w:pPr>
        <w:spacing w:line="240" w:lineRule="auto"/>
        <w:ind w:left="-5" w:hanging="10"/>
        <w:jc w:val="both"/>
        <w:rPr>
          <w:lang w:val="sl-SI"/>
        </w:rPr>
      </w:pPr>
      <w:r w:rsidRPr="007A639A">
        <w:rPr>
          <w:b/>
          <w:lang w:val="sl-SI"/>
        </w:rPr>
        <w:t xml:space="preserve">pri čemer je pravna oseba v lasti naslednjih fizičnih oseb: </w:t>
      </w:r>
    </w:p>
    <w:p w14:paraId="046C0386" w14:textId="77777777" w:rsidR="00B96548" w:rsidRPr="007A639A" w:rsidRDefault="00B96548" w:rsidP="00B96548">
      <w:pPr>
        <w:spacing w:line="240" w:lineRule="auto"/>
        <w:ind w:left="-5" w:hanging="10"/>
        <w:jc w:val="both"/>
        <w:rPr>
          <w:lang w:val="sl-SI"/>
        </w:rPr>
      </w:pPr>
      <w:r w:rsidRPr="007A639A">
        <w:rPr>
          <w:lang w:val="sl-SI"/>
        </w:rPr>
        <w:t>Ime in priimek: ___________________________________________________________________________</w:t>
      </w:r>
    </w:p>
    <w:p w14:paraId="3ECFD45E" w14:textId="77777777" w:rsidR="00B96548" w:rsidRPr="007A639A" w:rsidRDefault="00B96548" w:rsidP="00B96548">
      <w:pPr>
        <w:spacing w:line="240" w:lineRule="auto"/>
        <w:ind w:left="-5" w:hanging="10"/>
        <w:jc w:val="both"/>
        <w:rPr>
          <w:lang w:val="sl-SI"/>
        </w:rPr>
      </w:pPr>
      <w:r w:rsidRPr="007A639A">
        <w:rPr>
          <w:lang w:val="sl-SI"/>
        </w:rPr>
        <w:t xml:space="preserve">Prebivališče – stalno, razen če ima oseba začasno prebivališče v Republiki Sloveniji (država, ulica in hišna številka, naselje, občina, poštna številka in kraj): </w:t>
      </w:r>
    </w:p>
    <w:p w14:paraId="4612E5D3" w14:textId="77777777" w:rsidR="00B96548" w:rsidRPr="007A639A" w:rsidRDefault="00B96548" w:rsidP="00B96548">
      <w:pPr>
        <w:spacing w:line="240" w:lineRule="auto"/>
        <w:ind w:left="-5" w:hanging="10"/>
        <w:jc w:val="both"/>
        <w:rPr>
          <w:lang w:val="sl-SI"/>
        </w:rPr>
      </w:pPr>
      <w:r w:rsidRPr="007A639A">
        <w:rPr>
          <w:lang w:val="sl-SI"/>
        </w:rPr>
        <w:t>_________________________________________________________________________________________</w:t>
      </w:r>
    </w:p>
    <w:p w14:paraId="5E07BB06" w14:textId="77777777" w:rsidR="00B96548" w:rsidRPr="007A639A" w:rsidRDefault="00B96548" w:rsidP="00B96548">
      <w:pPr>
        <w:spacing w:line="240" w:lineRule="auto"/>
        <w:ind w:left="-5" w:hanging="10"/>
        <w:jc w:val="both"/>
        <w:rPr>
          <w:lang w:val="sl-SI"/>
        </w:rPr>
      </w:pPr>
      <w:r w:rsidRPr="007A639A">
        <w:rPr>
          <w:lang w:val="sl-SI"/>
        </w:rPr>
        <w:t>Delež lastništva ponudnika: _________________________________________________________________</w:t>
      </w:r>
    </w:p>
    <w:p w14:paraId="699EBA2E" w14:textId="77777777" w:rsidR="00B96548" w:rsidRPr="007A639A" w:rsidRDefault="00B96548" w:rsidP="00B96548">
      <w:pPr>
        <w:tabs>
          <w:tab w:val="center" w:pos="4362"/>
          <w:tab w:val="center" w:pos="4880"/>
        </w:tabs>
        <w:spacing w:line="240" w:lineRule="auto"/>
        <w:ind w:left="-15"/>
        <w:jc w:val="both"/>
        <w:rPr>
          <w:rFonts w:ascii="Calibri" w:eastAsia="Calibri" w:hAnsi="Calibri" w:cs="Calibri"/>
          <w:color w:val="000000"/>
          <w:sz w:val="22"/>
          <w:szCs w:val="22"/>
          <w:lang w:val="sl-SI"/>
        </w:rPr>
      </w:pPr>
      <w:r w:rsidRPr="007A639A">
        <w:rPr>
          <w:lang w:val="sl-SI"/>
        </w:rPr>
        <w:t>Tihi družbenik* (ustrezno označi):  DA / NE</w:t>
      </w:r>
    </w:p>
    <w:p w14:paraId="09597139" w14:textId="77777777" w:rsidR="00B96548" w:rsidRPr="007A639A" w:rsidRDefault="00B96548" w:rsidP="00B96548">
      <w:pPr>
        <w:spacing w:line="240" w:lineRule="auto"/>
        <w:ind w:left="-5" w:hanging="10"/>
        <w:jc w:val="both"/>
        <w:rPr>
          <w:lang w:val="sl-SI"/>
        </w:rPr>
      </w:pPr>
      <w:r w:rsidRPr="007A639A">
        <w:rPr>
          <w:lang w:val="sl-SI"/>
        </w:rPr>
        <w:t>Če DA, navedite nosilca tihe družbe*:_________________________________________________________</w:t>
      </w:r>
    </w:p>
    <w:p w14:paraId="47594A82" w14:textId="77777777" w:rsidR="00B96548" w:rsidRPr="007A639A" w:rsidRDefault="00B96548" w:rsidP="00B96548">
      <w:pPr>
        <w:spacing w:line="240" w:lineRule="auto"/>
        <w:ind w:left="-5" w:hanging="10"/>
        <w:jc w:val="both"/>
        <w:rPr>
          <w:lang w:val="sl-SI"/>
        </w:rPr>
      </w:pPr>
      <w:r w:rsidRPr="007A639A">
        <w:rPr>
          <w:lang w:val="sl-SI"/>
        </w:rPr>
        <w:t xml:space="preserve">(ustrezno nadaljuj seznam) </w:t>
      </w:r>
    </w:p>
    <w:p w14:paraId="478C3CE9" w14:textId="77777777" w:rsidR="00B96548" w:rsidRPr="007A639A" w:rsidRDefault="00B96548" w:rsidP="00B96548">
      <w:pPr>
        <w:spacing w:line="240" w:lineRule="auto"/>
        <w:jc w:val="both"/>
        <w:rPr>
          <w:lang w:val="sl-SI"/>
        </w:rPr>
      </w:pPr>
      <w:r w:rsidRPr="007A639A">
        <w:rPr>
          <w:b/>
          <w:lang w:val="sl-SI"/>
        </w:rPr>
        <w:t xml:space="preserve"> </w:t>
      </w:r>
    </w:p>
    <w:p w14:paraId="6A098EC2" w14:textId="77777777" w:rsidR="00B96548" w:rsidRPr="007A639A" w:rsidRDefault="00B96548" w:rsidP="00B96548">
      <w:pPr>
        <w:spacing w:line="240" w:lineRule="auto"/>
        <w:ind w:left="345" w:hanging="360"/>
        <w:jc w:val="both"/>
        <w:rPr>
          <w:lang w:val="sl-SI"/>
        </w:rPr>
      </w:pPr>
      <w:r w:rsidRPr="007A639A">
        <w:rPr>
          <w:b/>
          <w:lang w:val="sl-SI"/>
        </w:rPr>
        <w:t>1.3.</w:t>
      </w:r>
      <w:r w:rsidRPr="007A639A">
        <w:rPr>
          <w:rFonts w:ascii="Arial" w:eastAsia="Arial" w:hAnsi="Arial" w:cs="Arial"/>
          <w:b/>
          <w:lang w:val="sl-SI"/>
        </w:rPr>
        <w:t xml:space="preserve"> </w:t>
      </w:r>
      <w:r w:rsidRPr="007A639A">
        <w:rPr>
          <w:b/>
          <w:lang w:val="sl-SI"/>
        </w:rPr>
        <w:t xml:space="preserve">Podatki o družbah, za katere se po določbah zakona, ki ureja gospodarske družbe, šteje, da so povezane družbe s ponudnikom: </w:t>
      </w:r>
    </w:p>
    <w:p w14:paraId="0BB699B2" w14:textId="77777777" w:rsidR="00B96548" w:rsidRPr="007A639A" w:rsidRDefault="00B96548" w:rsidP="00B96548">
      <w:pPr>
        <w:spacing w:line="240" w:lineRule="auto"/>
        <w:ind w:left="-5" w:hanging="10"/>
        <w:jc w:val="both"/>
        <w:rPr>
          <w:lang w:val="sl-SI"/>
        </w:rPr>
      </w:pPr>
      <w:r w:rsidRPr="007A639A">
        <w:rPr>
          <w:lang w:val="sl-SI"/>
        </w:rPr>
        <w:t>Naziv pravne osebe: _______________________________________________________________________</w:t>
      </w:r>
    </w:p>
    <w:p w14:paraId="773306BF" w14:textId="77777777" w:rsidR="00B96548" w:rsidRPr="007A639A" w:rsidRDefault="00B96548" w:rsidP="00B96548">
      <w:pPr>
        <w:spacing w:line="240" w:lineRule="auto"/>
        <w:ind w:left="-5" w:hanging="10"/>
        <w:jc w:val="both"/>
        <w:rPr>
          <w:lang w:val="sl-SI"/>
        </w:rPr>
      </w:pPr>
      <w:r w:rsidRPr="007A639A">
        <w:rPr>
          <w:lang w:val="sl-SI"/>
        </w:rPr>
        <w:t>Sedež pravne osebe: _______________________________________________________________________</w:t>
      </w:r>
    </w:p>
    <w:p w14:paraId="7B96B95B" w14:textId="77777777" w:rsidR="00B96548" w:rsidRPr="007A639A" w:rsidRDefault="00B96548" w:rsidP="00B96548">
      <w:pPr>
        <w:spacing w:line="240" w:lineRule="auto"/>
        <w:ind w:left="-5" w:right="615" w:hanging="10"/>
        <w:jc w:val="both"/>
        <w:rPr>
          <w:lang w:val="sl-SI"/>
        </w:rPr>
      </w:pPr>
      <w:r w:rsidRPr="007A639A">
        <w:rPr>
          <w:lang w:val="sl-SI"/>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6051CE85" w14:textId="77777777" w:rsidR="00B96548" w:rsidRPr="007A639A" w:rsidRDefault="00B96548" w:rsidP="00B96548">
      <w:pPr>
        <w:spacing w:line="240" w:lineRule="auto"/>
        <w:ind w:left="-5" w:hanging="10"/>
        <w:jc w:val="both"/>
        <w:rPr>
          <w:lang w:val="sl-SI"/>
        </w:rPr>
      </w:pPr>
      <w:r w:rsidRPr="007A639A">
        <w:rPr>
          <w:lang w:val="sl-SI"/>
        </w:rPr>
        <w:t>Naziv pravne osebe: _______________________________________________________________________</w:t>
      </w:r>
    </w:p>
    <w:p w14:paraId="3D6CA4E6" w14:textId="77777777" w:rsidR="00B96548" w:rsidRPr="007A639A" w:rsidRDefault="00B96548" w:rsidP="00B96548">
      <w:pPr>
        <w:spacing w:line="240" w:lineRule="auto"/>
        <w:ind w:left="-5" w:hanging="10"/>
        <w:jc w:val="both"/>
        <w:rPr>
          <w:lang w:val="sl-SI"/>
        </w:rPr>
      </w:pPr>
      <w:r w:rsidRPr="007A639A">
        <w:rPr>
          <w:lang w:val="sl-SI"/>
        </w:rPr>
        <w:t>Sedež pravne osebe: _______________________________________________________________________</w:t>
      </w:r>
    </w:p>
    <w:p w14:paraId="0BFEEA91" w14:textId="77777777" w:rsidR="00B96548" w:rsidRPr="007A639A" w:rsidRDefault="00B96548" w:rsidP="00B96548">
      <w:pPr>
        <w:spacing w:line="240" w:lineRule="auto"/>
        <w:ind w:left="-5" w:right="615" w:hanging="10"/>
        <w:jc w:val="both"/>
        <w:rPr>
          <w:lang w:val="sl-SI"/>
        </w:rPr>
      </w:pPr>
      <w:r w:rsidRPr="007A639A">
        <w:rPr>
          <w:lang w:val="sl-SI"/>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4D797C70" w14:textId="77777777" w:rsidR="00B96548" w:rsidRPr="007A639A" w:rsidRDefault="00B96548" w:rsidP="00B96548">
      <w:pPr>
        <w:spacing w:line="240" w:lineRule="auto"/>
        <w:ind w:left="-5" w:hanging="10"/>
        <w:jc w:val="both"/>
        <w:rPr>
          <w:lang w:val="sl-SI"/>
        </w:rPr>
      </w:pPr>
      <w:r w:rsidRPr="007A639A">
        <w:rPr>
          <w:lang w:val="sl-SI"/>
        </w:rPr>
        <w:t xml:space="preserve">(ustrezno nadaljuj seznam) </w:t>
      </w:r>
    </w:p>
    <w:p w14:paraId="48A7C4A1" w14:textId="77777777" w:rsidR="00B96548" w:rsidRPr="007A639A" w:rsidRDefault="00B96548" w:rsidP="00B96548">
      <w:pPr>
        <w:spacing w:line="240" w:lineRule="auto"/>
        <w:ind w:left="-5" w:hanging="10"/>
        <w:jc w:val="both"/>
        <w:rPr>
          <w:lang w:val="sl-SI"/>
        </w:rPr>
      </w:pPr>
    </w:p>
    <w:p w14:paraId="672F3C90" w14:textId="77777777" w:rsidR="00B96548" w:rsidRPr="007A639A" w:rsidRDefault="00B96548" w:rsidP="00B96548">
      <w:pPr>
        <w:spacing w:line="240" w:lineRule="auto"/>
        <w:ind w:left="-5" w:hanging="10"/>
        <w:jc w:val="both"/>
        <w:rPr>
          <w:lang w:val="sl-SI"/>
        </w:rPr>
      </w:pPr>
      <w:r w:rsidRPr="007A639A">
        <w:rPr>
          <w:lang w:val="sl-SI"/>
        </w:rPr>
        <w:t xml:space="preserve">Izjavljam, da sem kot fizične osebe - udeležence v lastništvu ponudnika navedel: </w:t>
      </w:r>
    </w:p>
    <w:p w14:paraId="1A33459E" w14:textId="77777777" w:rsidR="00B96548" w:rsidRPr="007A639A" w:rsidRDefault="00B96548" w:rsidP="002636A6">
      <w:pPr>
        <w:numPr>
          <w:ilvl w:val="0"/>
          <w:numId w:val="15"/>
        </w:numPr>
        <w:spacing w:line="240" w:lineRule="auto"/>
        <w:ind w:hanging="336"/>
        <w:jc w:val="both"/>
        <w:rPr>
          <w:lang w:val="sl-SI"/>
        </w:rPr>
      </w:pPr>
      <w:r w:rsidRPr="007A639A">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C02880E" w14:textId="77777777" w:rsidR="00B96548" w:rsidRPr="007A639A" w:rsidRDefault="00B96548" w:rsidP="002636A6">
      <w:pPr>
        <w:numPr>
          <w:ilvl w:val="0"/>
          <w:numId w:val="15"/>
        </w:numPr>
        <w:spacing w:line="240" w:lineRule="auto"/>
        <w:ind w:hanging="336"/>
        <w:jc w:val="both"/>
        <w:rPr>
          <w:lang w:val="sl-SI"/>
        </w:rPr>
      </w:pPr>
      <w:r w:rsidRPr="007A639A">
        <w:rPr>
          <w:lang w:val="sl-SI"/>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82A49C4" w14:textId="77777777" w:rsidR="00B96548" w:rsidRPr="007A639A" w:rsidRDefault="00B96548" w:rsidP="00B96548">
      <w:pPr>
        <w:spacing w:line="240" w:lineRule="auto"/>
        <w:ind w:left="-5" w:hanging="10"/>
        <w:jc w:val="both"/>
        <w:rPr>
          <w:lang w:val="sl-SI"/>
        </w:rPr>
      </w:pPr>
    </w:p>
    <w:p w14:paraId="195CC563" w14:textId="77777777" w:rsidR="00B96548" w:rsidRPr="007A639A" w:rsidRDefault="00B96548" w:rsidP="00B96548">
      <w:pPr>
        <w:spacing w:line="240" w:lineRule="auto"/>
        <w:ind w:left="-5" w:hanging="10"/>
        <w:jc w:val="both"/>
        <w:rPr>
          <w:lang w:val="sl-SI"/>
        </w:rPr>
      </w:pPr>
      <w:r w:rsidRPr="007A639A">
        <w:rPr>
          <w:lang w:val="sl-SI"/>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70D30FF" w14:textId="77777777" w:rsidR="00B96548" w:rsidRPr="007A639A" w:rsidRDefault="00B96548" w:rsidP="00B96548">
      <w:pPr>
        <w:spacing w:line="240" w:lineRule="auto"/>
        <w:ind w:left="-5" w:hanging="10"/>
        <w:jc w:val="both"/>
        <w:rPr>
          <w:lang w:val="sl-SI"/>
        </w:rPr>
      </w:pPr>
      <w:r w:rsidRPr="007A639A">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01D6BCB" w14:textId="77777777" w:rsidR="00B96548" w:rsidRPr="007A639A" w:rsidRDefault="00B96548" w:rsidP="00B96548">
      <w:pPr>
        <w:spacing w:line="240" w:lineRule="auto"/>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7A639A" w14:paraId="184FBBEC" w14:textId="77777777" w:rsidTr="009770B1">
        <w:trPr>
          <w:trHeight w:val="70"/>
        </w:trPr>
        <w:tc>
          <w:tcPr>
            <w:tcW w:w="1696" w:type="dxa"/>
            <w:shd w:val="clear" w:color="auto" w:fill="3494BA" w:themeFill="accent1"/>
            <w:vAlign w:val="center"/>
          </w:tcPr>
          <w:p w14:paraId="33BD3DB0" w14:textId="77777777" w:rsidR="00B96548" w:rsidRPr="007A639A" w:rsidRDefault="00B96548" w:rsidP="009770B1">
            <w:pPr>
              <w:jc w:val="both"/>
              <w:rPr>
                <w:b/>
                <w:color w:val="FFFFFF" w:themeColor="background1"/>
                <w:lang w:val="sl-SI"/>
              </w:rPr>
            </w:pPr>
            <w:r w:rsidRPr="007A639A">
              <w:rPr>
                <w:b/>
                <w:color w:val="FFFFFF" w:themeColor="background1"/>
                <w:lang w:val="sl-SI"/>
              </w:rPr>
              <w:t>KRAJ</w:t>
            </w:r>
          </w:p>
        </w:tc>
        <w:tc>
          <w:tcPr>
            <w:tcW w:w="1701" w:type="dxa"/>
            <w:shd w:val="clear" w:color="auto" w:fill="3494BA" w:themeFill="accent1"/>
            <w:vAlign w:val="center"/>
          </w:tcPr>
          <w:p w14:paraId="7DF454FC" w14:textId="77777777" w:rsidR="00B96548" w:rsidRPr="007A639A" w:rsidRDefault="00B96548" w:rsidP="009770B1">
            <w:pPr>
              <w:jc w:val="both"/>
              <w:rPr>
                <w:b/>
                <w:color w:val="FFFFFF" w:themeColor="background1"/>
                <w:lang w:val="sl-SI"/>
              </w:rPr>
            </w:pPr>
            <w:r w:rsidRPr="007A639A">
              <w:rPr>
                <w:b/>
                <w:color w:val="FFFFFF" w:themeColor="background1"/>
                <w:lang w:val="sl-SI"/>
              </w:rPr>
              <w:t>DATUM</w:t>
            </w:r>
          </w:p>
        </w:tc>
        <w:tc>
          <w:tcPr>
            <w:tcW w:w="2552" w:type="dxa"/>
            <w:shd w:val="clear" w:color="auto" w:fill="3494BA" w:themeFill="accent1"/>
            <w:vAlign w:val="center"/>
          </w:tcPr>
          <w:p w14:paraId="216D55C3" w14:textId="77777777" w:rsidR="00B96548" w:rsidRPr="007A639A" w:rsidRDefault="00B96548" w:rsidP="009770B1">
            <w:pPr>
              <w:jc w:val="both"/>
              <w:rPr>
                <w:b/>
                <w:color w:val="FFFFFF" w:themeColor="background1"/>
                <w:lang w:val="sl-SI"/>
              </w:rPr>
            </w:pPr>
            <w:r w:rsidRPr="007A639A">
              <w:rPr>
                <w:b/>
                <w:color w:val="FFFFFF" w:themeColor="background1"/>
                <w:lang w:val="sl-SI"/>
              </w:rPr>
              <w:t>IME IN PRIIMEK</w:t>
            </w:r>
          </w:p>
        </w:tc>
        <w:tc>
          <w:tcPr>
            <w:tcW w:w="3401" w:type="dxa"/>
            <w:shd w:val="clear" w:color="auto" w:fill="3494BA" w:themeFill="accent1"/>
            <w:vAlign w:val="center"/>
          </w:tcPr>
          <w:p w14:paraId="7A7FEA62" w14:textId="77777777" w:rsidR="00B96548" w:rsidRPr="007A639A" w:rsidRDefault="00B96548" w:rsidP="009770B1">
            <w:pPr>
              <w:jc w:val="both"/>
              <w:rPr>
                <w:b/>
                <w:color w:val="FFFFFF" w:themeColor="background1"/>
                <w:lang w:val="sl-SI"/>
              </w:rPr>
            </w:pPr>
            <w:r w:rsidRPr="007A639A">
              <w:rPr>
                <w:b/>
                <w:color w:val="FFFFFF" w:themeColor="background1"/>
                <w:lang w:val="sl-SI"/>
              </w:rPr>
              <w:t>PODPIS IN ŽIG</w:t>
            </w:r>
          </w:p>
        </w:tc>
      </w:tr>
      <w:tr w:rsidR="00B96548" w:rsidRPr="007A639A" w14:paraId="4CD6A007" w14:textId="77777777" w:rsidTr="009770B1">
        <w:trPr>
          <w:trHeight w:val="896"/>
        </w:trPr>
        <w:tc>
          <w:tcPr>
            <w:tcW w:w="1696" w:type="dxa"/>
          </w:tcPr>
          <w:p w14:paraId="45E90C33" w14:textId="77777777" w:rsidR="00B96548" w:rsidRPr="007A639A" w:rsidRDefault="00B96548" w:rsidP="009770B1">
            <w:pPr>
              <w:jc w:val="both"/>
              <w:rPr>
                <w:lang w:val="sl-SI"/>
              </w:rPr>
            </w:pPr>
          </w:p>
          <w:p w14:paraId="1885D49A" w14:textId="77777777" w:rsidR="00B96548" w:rsidRPr="007A639A" w:rsidRDefault="00B96548" w:rsidP="009770B1">
            <w:pPr>
              <w:jc w:val="both"/>
              <w:rPr>
                <w:lang w:val="sl-SI"/>
              </w:rPr>
            </w:pPr>
          </w:p>
        </w:tc>
        <w:tc>
          <w:tcPr>
            <w:tcW w:w="1701" w:type="dxa"/>
          </w:tcPr>
          <w:p w14:paraId="6139C3C7" w14:textId="77777777" w:rsidR="00B96548" w:rsidRPr="007A639A" w:rsidRDefault="00B96548" w:rsidP="009770B1">
            <w:pPr>
              <w:jc w:val="both"/>
              <w:rPr>
                <w:lang w:val="sl-SI"/>
              </w:rPr>
            </w:pPr>
          </w:p>
        </w:tc>
        <w:tc>
          <w:tcPr>
            <w:tcW w:w="2552" w:type="dxa"/>
          </w:tcPr>
          <w:p w14:paraId="00188D1A" w14:textId="77777777" w:rsidR="00B96548" w:rsidRPr="007A639A" w:rsidRDefault="00B96548" w:rsidP="009770B1">
            <w:pPr>
              <w:jc w:val="both"/>
              <w:rPr>
                <w:lang w:val="sl-SI"/>
              </w:rPr>
            </w:pPr>
          </w:p>
        </w:tc>
        <w:tc>
          <w:tcPr>
            <w:tcW w:w="3401" w:type="dxa"/>
          </w:tcPr>
          <w:p w14:paraId="48E9CFD3" w14:textId="77777777" w:rsidR="00B96548" w:rsidRPr="007A639A" w:rsidRDefault="00B96548" w:rsidP="009770B1">
            <w:pPr>
              <w:jc w:val="both"/>
              <w:rPr>
                <w:lang w:val="sl-SI"/>
              </w:rPr>
            </w:pPr>
          </w:p>
        </w:tc>
      </w:tr>
    </w:tbl>
    <w:p w14:paraId="60C613DE" w14:textId="77777777" w:rsidR="00B96548" w:rsidRPr="007A639A" w:rsidRDefault="00B96548" w:rsidP="00B96548">
      <w:pPr>
        <w:jc w:val="both"/>
        <w:rPr>
          <w:lang w:val="sl-SI"/>
        </w:rPr>
      </w:pPr>
    </w:p>
    <w:p w14:paraId="29F517FF" w14:textId="77777777" w:rsidR="00B96548" w:rsidRPr="007A639A" w:rsidRDefault="00B96548" w:rsidP="00B96548">
      <w:pPr>
        <w:jc w:val="both"/>
        <w:rPr>
          <w:i/>
          <w:color w:val="808080" w:themeColor="background1" w:themeShade="80"/>
          <w:lang w:val="sl-SI"/>
        </w:rPr>
      </w:pPr>
      <w:r w:rsidRPr="007A639A">
        <w:rPr>
          <w:sz w:val="18"/>
          <w:szCs w:val="18"/>
          <w:lang w:val="sl-SI"/>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AA65E24" w14:textId="77777777" w:rsidR="00B96548" w:rsidRPr="007A639A" w:rsidRDefault="00B96548" w:rsidP="00B96548">
      <w:pPr>
        <w:rPr>
          <w:i/>
          <w:color w:val="808080" w:themeColor="background1" w:themeShade="80"/>
          <w:lang w:val="sl-SI"/>
        </w:rPr>
      </w:pPr>
    </w:p>
    <w:p w14:paraId="36F1A41A" w14:textId="77777777" w:rsidR="00E73472" w:rsidRPr="003F38AF" w:rsidRDefault="00E73472" w:rsidP="00E73472">
      <w:pPr>
        <w:jc w:val="center"/>
        <w:rPr>
          <w:bCs/>
          <w:i/>
          <w:color w:val="3494BA" w:themeColor="accent1"/>
          <w:sz w:val="16"/>
          <w:szCs w:val="16"/>
          <w:lang w:val="sl-SI"/>
        </w:rPr>
      </w:pPr>
      <w:r w:rsidRPr="003F38AF">
        <w:rPr>
          <w:bCs/>
          <w:i/>
          <w:color w:val="3494BA" w:themeColor="accent1"/>
          <w:sz w:val="16"/>
          <w:szCs w:val="16"/>
          <w:lang w:val="sl-SI"/>
        </w:rPr>
        <w:t xml:space="preserve">V primeru ponudbe, v kateri ponudnik nastopa s partnerji in/ali podizvajalci, je potrebno </w:t>
      </w:r>
      <w:r>
        <w:rPr>
          <w:bCs/>
          <w:i/>
          <w:color w:val="3494BA" w:themeColor="accent1"/>
          <w:sz w:val="16"/>
          <w:szCs w:val="16"/>
          <w:lang w:val="sl-SI"/>
        </w:rPr>
        <w:t>navedeni obrazec</w:t>
      </w:r>
      <w:r w:rsidRPr="003F38AF">
        <w:rPr>
          <w:bCs/>
          <w:i/>
          <w:color w:val="3494BA" w:themeColor="accent1"/>
          <w:sz w:val="16"/>
          <w:szCs w:val="16"/>
          <w:lang w:val="sl-SI"/>
        </w:rPr>
        <w:t xml:space="preserve"> predložiti tudi za vse partnerje in podizvajalce.</w:t>
      </w:r>
    </w:p>
    <w:p w14:paraId="5BBE98B1" w14:textId="77777777" w:rsidR="00AD3B87" w:rsidRPr="007A639A" w:rsidRDefault="00AD3B87" w:rsidP="00B96548">
      <w:pPr>
        <w:rPr>
          <w:i/>
          <w:color w:val="808080" w:themeColor="background1" w:themeShade="80"/>
          <w:lang w:val="sl-SI"/>
        </w:rPr>
      </w:pPr>
    </w:p>
    <w:p w14:paraId="778EADF9" w14:textId="77777777" w:rsidR="00AD3B87" w:rsidRPr="007A639A" w:rsidRDefault="00AD3B87" w:rsidP="00B96548">
      <w:pPr>
        <w:rPr>
          <w:i/>
          <w:color w:val="808080" w:themeColor="background1" w:themeShade="80"/>
          <w:lang w:val="sl-SI"/>
        </w:rPr>
      </w:pPr>
    </w:p>
    <w:p w14:paraId="30CFF4F8" w14:textId="77777777" w:rsidR="00AD3B87" w:rsidRPr="007A639A" w:rsidRDefault="00AD3B87" w:rsidP="00B96548">
      <w:pPr>
        <w:rPr>
          <w:i/>
          <w:color w:val="808080" w:themeColor="background1" w:themeShade="80"/>
          <w:lang w:val="sl-SI"/>
        </w:rPr>
      </w:pPr>
    </w:p>
    <w:p w14:paraId="6C99CD29" w14:textId="77777777" w:rsidR="00AD3B87" w:rsidRPr="007A639A" w:rsidRDefault="00AD3B87" w:rsidP="00B96548">
      <w:pPr>
        <w:rPr>
          <w:i/>
          <w:color w:val="808080" w:themeColor="background1" w:themeShade="80"/>
          <w:lang w:val="sl-SI"/>
        </w:rPr>
      </w:pPr>
    </w:p>
    <w:p w14:paraId="38B7452F" w14:textId="77777777" w:rsidR="00AD3B87" w:rsidRPr="007A639A" w:rsidRDefault="00AD3B87" w:rsidP="00B96548">
      <w:pPr>
        <w:rPr>
          <w:i/>
          <w:color w:val="808080" w:themeColor="background1" w:themeShade="80"/>
          <w:lang w:val="sl-SI"/>
        </w:rPr>
      </w:pPr>
    </w:p>
    <w:p w14:paraId="6579105A" w14:textId="77777777" w:rsidR="00AD3B87" w:rsidRPr="007A639A" w:rsidRDefault="00AD3B87" w:rsidP="00B96548">
      <w:pPr>
        <w:rPr>
          <w:i/>
          <w:color w:val="808080" w:themeColor="background1" w:themeShade="80"/>
          <w:lang w:val="sl-SI"/>
        </w:rPr>
      </w:pPr>
    </w:p>
    <w:p w14:paraId="6D31E040" w14:textId="77777777" w:rsidR="00AD3B87" w:rsidRPr="007A639A" w:rsidRDefault="00AD3B87" w:rsidP="00B96548">
      <w:pPr>
        <w:rPr>
          <w:i/>
          <w:color w:val="808080" w:themeColor="background1" w:themeShade="80"/>
          <w:lang w:val="sl-SI"/>
        </w:rPr>
      </w:pPr>
    </w:p>
    <w:p w14:paraId="73C1E5FC" w14:textId="77777777" w:rsidR="00AD3B87" w:rsidRPr="007A639A" w:rsidRDefault="00AD3B87" w:rsidP="00B96548">
      <w:pPr>
        <w:rPr>
          <w:i/>
          <w:color w:val="808080" w:themeColor="background1" w:themeShade="80"/>
          <w:lang w:val="sl-SI"/>
        </w:rPr>
      </w:pPr>
    </w:p>
    <w:p w14:paraId="3E75B756" w14:textId="77777777" w:rsidR="00AD3B87" w:rsidRPr="007A639A" w:rsidRDefault="00AD3B87" w:rsidP="00B96548">
      <w:pPr>
        <w:rPr>
          <w:i/>
          <w:color w:val="808080" w:themeColor="background1" w:themeShade="80"/>
          <w:lang w:val="sl-SI"/>
        </w:rPr>
      </w:pPr>
    </w:p>
    <w:p w14:paraId="0EF0F547" w14:textId="77777777" w:rsidR="00AD3B87" w:rsidRPr="007A639A" w:rsidRDefault="00AD3B87" w:rsidP="00B96548">
      <w:pPr>
        <w:rPr>
          <w:i/>
          <w:color w:val="808080" w:themeColor="background1" w:themeShade="80"/>
          <w:lang w:val="sl-SI"/>
        </w:rPr>
      </w:pPr>
    </w:p>
    <w:p w14:paraId="317421B0" w14:textId="77777777" w:rsidR="00AD3B87" w:rsidRPr="007A639A" w:rsidRDefault="00AD3B87" w:rsidP="00B96548">
      <w:pPr>
        <w:rPr>
          <w:i/>
          <w:color w:val="808080" w:themeColor="background1" w:themeShade="80"/>
          <w:lang w:val="sl-SI"/>
        </w:rPr>
      </w:pPr>
    </w:p>
    <w:p w14:paraId="110D485B" w14:textId="77777777" w:rsidR="00AD3B87" w:rsidRPr="007A639A" w:rsidRDefault="00AD3B87" w:rsidP="00B96548">
      <w:pPr>
        <w:rPr>
          <w:i/>
          <w:color w:val="808080" w:themeColor="background1" w:themeShade="80"/>
          <w:lang w:val="sl-SI"/>
        </w:rPr>
      </w:pPr>
    </w:p>
    <w:p w14:paraId="2210B44F" w14:textId="77777777" w:rsidR="00AD3B87" w:rsidRPr="007A639A" w:rsidRDefault="00AD3B87" w:rsidP="00B96548">
      <w:pPr>
        <w:rPr>
          <w:i/>
          <w:color w:val="808080" w:themeColor="background1" w:themeShade="80"/>
          <w:lang w:val="sl-SI"/>
        </w:rPr>
      </w:pPr>
    </w:p>
    <w:p w14:paraId="52B2A56F" w14:textId="77777777" w:rsidR="00AD3B87" w:rsidRPr="007A639A" w:rsidRDefault="00AD3B87" w:rsidP="00B96548">
      <w:pPr>
        <w:rPr>
          <w:i/>
          <w:color w:val="808080" w:themeColor="background1" w:themeShade="80"/>
          <w:lang w:val="sl-SI"/>
        </w:rPr>
      </w:pPr>
    </w:p>
    <w:p w14:paraId="4D42B1B6" w14:textId="77777777" w:rsidR="00AD3B87" w:rsidRPr="007A639A" w:rsidRDefault="00AD3B87" w:rsidP="00B96548">
      <w:pPr>
        <w:rPr>
          <w:i/>
          <w:color w:val="808080" w:themeColor="background1" w:themeShade="80"/>
          <w:lang w:val="sl-SI"/>
        </w:rPr>
      </w:pPr>
    </w:p>
    <w:p w14:paraId="14F6160A" w14:textId="77777777" w:rsidR="00AD3B87" w:rsidRPr="007A639A" w:rsidRDefault="00AD3B87" w:rsidP="00B96548">
      <w:pPr>
        <w:rPr>
          <w:i/>
          <w:color w:val="808080" w:themeColor="background1" w:themeShade="80"/>
          <w:lang w:val="sl-SI"/>
        </w:rPr>
      </w:pPr>
    </w:p>
    <w:p w14:paraId="4F7FD3AE" w14:textId="77777777" w:rsidR="00AD3B87" w:rsidRPr="007A639A" w:rsidRDefault="00AD3B87" w:rsidP="00B96548">
      <w:pPr>
        <w:rPr>
          <w:i/>
          <w:color w:val="808080" w:themeColor="background1" w:themeShade="80"/>
          <w:lang w:val="sl-SI"/>
        </w:rPr>
      </w:pPr>
    </w:p>
    <w:p w14:paraId="700323DE" w14:textId="77777777" w:rsidR="00AD3B87" w:rsidRPr="00E73472" w:rsidRDefault="00AD3B87" w:rsidP="00BD1473">
      <w:pPr>
        <w:pStyle w:val="Naslov2"/>
        <w:numPr>
          <w:ilvl w:val="1"/>
          <w:numId w:val="1"/>
        </w:numPr>
        <w:rPr>
          <w:bCs/>
          <w:lang w:val="sl-SI"/>
        </w:rPr>
      </w:pPr>
      <w:bookmarkStart w:id="301" w:name="_Toc161327284"/>
      <w:bookmarkStart w:id="302" w:name="_Toc170418179"/>
      <w:bookmarkStart w:id="303" w:name="_Toc231547937"/>
      <w:r w:rsidRPr="00E73472">
        <w:rPr>
          <w:bCs/>
          <w:lang w:val="sl-SI"/>
        </w:rPr>
        <w:lastRenderedPageBreak/>
        <w:t>SOGLASJE ZA PREVERJANJE</w:t>
      </w:r>
      <w:bookmarkEnd w:id="301"/>
      <w:bookmarkEnd w:id="302"/>
      <w:bookmarkEnd w:id="303"/>
    </w:p>
    <w:p w14:paraId="5852396D" w14:textId="77777777" w:rsidR="00EF61D5" w:rsidRPr="00E73472" w:rsidRDefault="00EF61D5" w:rsidP="00EF61D5">
      <w:pPr>
        <w:jc w:val="both"/>
        <w:rPr>
          <w:bCs/>
          <w:lang w:val="sl-SI"/>
        </w:rPr>
      </w:pPr>
      <w:r w:rsidRPr="00E73472">
        <w:rPr>
          <w:bCs/>
          <w:lang w:val="sl-SI"/>
        </w:rPr>
        <w:t>Ponudnik_________________________________________________________________________________ ________________________________________________________________________________________</w:t>
      </w:r>
      <w:r w:rsidRPr="00E73472">
        <w:rPr>
          <w:bCs/>
          <w:vertAlign w:val="superscript"/>
          <w:lang w:val="sl-SI"/>
        </w:rPr>
        <w:footnoteReference w:id="6"/>
      </w:r>
      <w:r w:rsidRPr="00E73472">
        <w:rPr>
          <w:bCs/>
          <w:lang w:val="sl-SI"/>
        </w:rPr>
        <w:t>, zanj ____________________________________________________________________________________</w:t>
      </w:r>
      <w:r w:rsidRPr="00E73472">
        <w:rPr>
          <w:bCs/>
          <w:vertAlign w:val="superscript"/>
          <w:lang w:val="sl-SI"/>
        </w:rPr>
        <w:footnoteReference w:id="7"/>
      </w:r>
      <w:r w:rsidRPr="00E73472">
        <w:rPr>
          <w:bCs/>
          <w:lang w:val="sl-SI"/>
        </w:rPr>
        <w:t>,</w:t>
      </w:r>
    </w:p>
    <w:p w14:paraId="6571F9F0" w14:textId="77777777" w:rsidR="00EF61D5" w:rsidRPr="00E73472" w:rsidRDefault="00EF61D5" w:rsidP="00EF61D5">
      <w:pPr>
        <w:rPr>
          <w:lang w:val="sl-SI"/>
        </w:rPr>
      </w:pPr>
      <w:r w:rsidRPr="00E73472">
        <w:rPr>
          <w:bCs/>
          <w:lang w:val="sl-SI"/>
        </w:rPr>
        <w:t>v zvezi z izpolnitvijo obveznosti __________________</w:t>
      </w:r>
      <w:r w:rsidRPr="00E73472">
        <w:rPr>
          <w:bCs/>
          <w:vertAlign w:val="superscript"/>
          <w:lang w:val="sl-SI"/>
        </w:rPr>
        <w:footnoteReference w:id="8"/>
      </w:r>
      <w:r w:rsidRPr="00E73472">
        <w:rPr>
          <w:bCs/>
          <w:lang w:val="sl-SI"/>
        </w:rPr>
        <w:t xml:space="preserve"> (v nadaljevanju naročnik) vezano na pridobitev in koriščenje sredstev </w:t>
      </w:r>
      <w:r w:rsidRPr="00E73472">
        <w:rPr>
          <w:lang w:val="sl-SI"/>
        </w:rPr>
        <w:t>Programa evropske kohezijske politike v obdobju 2021–2027 v Sloveniji</w:t>
      </w:r>
      <w:r w:rsidRPr="00E73472">
        <w:rPr>
          <w:bCs/>
          <w:lang w:val="sl-SI"/>
        </w:rPr>
        <w:t xml:space="preserve">, </w:t>
      </w:r>
    </w:p>
    <w:p w14:paraId="608E693E" w14:textId="77777777" w:rsidR="00EF61D5" w:rsidRPr="00E73472" w:rsidRDefault="00EF61D5" w:rsidP="007D6B08">
      <w:pPr>
        <w:numPr>
          <w:ilvl w:val="0"/>
          <w:numId w:val="37"/>
        </w:numPr>
        <w:rPr>
          <w:bCs/>
          <w:u w:val="single"/>
          <w:lang w:val="sl-SI"/>
        </w:rPr>
      </w:pPr>
      <w:r w:rsidRPr="00E73472">
        <w:rPr>
          <w:bCs/>
          <w:u w:val="single"/>
          <w:lang w:val="sl-SI"/>
        </w:rPr>
        <w:t>izjavljam, da so podatki o dejanskih lastnikih ponudnika</w:t>
      </w:r>
    </w:p>
    <w:tbl>
      <w:tblPr>
        <w:tblStyle w:val="Tabelamrea"/>
        <w:tblW w:w="0" w:type="auto"/>
        <w:tblLook w:val="04A0" w:firstRow="1" w:lastRow="0" w:firstColumn="1" w:lastColumn="0" w:noHBand="0" w:noVBand="1"/>
      </w:tblPr>
      <w:tblGrid>
        <w:gridCol w:w="1163"/>
        <w:gridCol w:w="4678"/>
        <w:gridCol w:w="2681"/>
      </w:tblGrid>
      <w:tr w:rsidR="00EF61D5" w:rsidRPr="00E73472" w14:paraId="0800C397" w14:textId="77777777" w:rsidTr="009770B1">
        <w:tc>
          <w:tcPr>
            <w:tcW w:w="1129" w:type="dxa"/>
            <w:tcBorders>
              <w:top w:val="single" w:sz="4" w:space="0" w:color="000000"/>
              <w:left w:val="single" w:sz="4" w:space="0" w:color="000000"/>
              <w:bottom w:val="single" w:sz="4" w:space="0" w:color="000000"/>
              <w:right w:val="single" w:sz="4" w:space="0" w:color="000000"/>
            </w:tcBorders>
            <w:hideMark/>
          </w:tcPr>
          <w:p w14:paraId="52684F6E" w14:textId="77777777" w:rsidR="00EF61D5" w:rsidRPr="00E73472" w:rsidRDefault="00EF61D5" w:rsidP="009770B1">
            <w:pPr>
              <w:spacing w:after="120" w:line="264" w:lineRule="auto"/>
              <w:rPr>
                <w:bCs/>
                <w:lang w:val="sl-SI"/>
              </w:rPr>
            </w:pPr>
            <w:r w:rsidRPr="00E73472">
              <w:rPr>
                <w:bCs/>
                <w:lang w:val="sl-SI"/>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06BC1BFC" w14:textId="77777777" w:rsidR="00EF61D5" w:rsidRPr="00E73472" w:rsidRDefault="00EF61D5" w:rsidP="009770B1">
            <w:pPr>
              <w:spacing w:after="120" w:line="264" w:lineRule="auto"/>
              <w:rPr>
                <w:bCs/>
                <w:lang w:val="sl-SI"/>
              </w:rPr>
            </w:pPr>
            <w:r w:rsidRPr="00E73472">
              <w:rPr>
                <w:bCs/>
                <w:lang w:val="sl-SI"/>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798A5109" w14:textId="77777777" w:rsidR="00EF61D5" w:rsidRPr="00E73472" w:rsidRDefault="00EF61D5" w:rsidP="009770B1">
            <w:pPr>
              <w:spacing w:after="120" w:line="264" w:lineRule="auto"/>
              <w:rPr>
                <w:bCs/>
                <w:lang w:val="sl-SI"/>
              </w:rPr>
            </w:pPr>
            <w:r w:rsidRPr="00E73472">
              <w:rPr>
                <w:bCs/>
                <w:lang w:val="sl-SI"/>
              </w:rPr>
              <w:t xml:space="preserve">Datum rojstva dejanskega lastnika </w:t>
            </w:r>
          </w:p>
          <w:p w14:paraId="4A53B2D7" w14:textId="77777777" w:rsidR="00EF61D5" w:rsidRPr="00E73472" w:rsidRDefault="00EF61D5" w:rsidP="009770B1">
            <w:pPr>
              <w:spacing w:after="120" w:line="264" w:lineRule="auto"/>
              <w:rPr>
                <w:bCs/>
                <w:lang w:val="sl-SI"/>
              </w:rPr>
            </w:pPr>
          </w:p>
        </w:tc>
      </w:tr>
      <w:tr w:rsidR="00EF61D5" w:rsidRPr="00E73472" w14:paraId="3FE1ECE8" w14:textId="77777777" w:rsidTr="009770B1">
        <w:tc>
          <w:tcPr>
            <w:tcW w:w="1129" w:type="dxa"/>
            <w:tcBorders>
              <w:top w:val="single" w:sz="4" w:space="0" w:color="000000"/>
              <w:left w:val="single" w:sz="4" w:space="0" w:color="000000"/>
              <w:bottom w:val="single" w:sz="4" w:space="0" w:color="000000"/>
              <w:right w:val="single" w:sz="4" w:space="0" w:color="000000"/>
            </w:tcBorders>
            <w:hideMark/>
          </w:tcPr>
          <w:p w14:paraId="205C3766" w14:textId="77777777" w:rsidR="00EF61D5" w:rsidRPr="00E73472" w:rsidRDefault="00EF61D5" w:rsidP="009770B1">
            <w:pPr>
              <w:spacing w:after="120" w:line="264" w:lineRule="auto"/>
              <w:rPr>
                <w:bCs/>
                <w:lang w:val="sl-SI"/>
              </w:rPr>
            </w:pPr>
            <w:r w:rsidRPr="00E73472">
              <w:rPr>
                <w:bCs/>
                <w:lang w:val="sl-SI"/>
              </w:rPr>
              <w:t>1</w:t>
            </w:r>
          </w:p>
        </w:tc>
        <w:tc>
          <w:tcPr>
            <w:tcW w:w="4678" w:type="dxa"/>
            <w:tcBorders>
              <w:top w:val="single" w:sz="4" w:space="0" w:color="000000"/>
              <w:left w:val="single" w:sz="4" w:space="0" w:color="000000"/>
              <w:bottom w:val="single" w:sz="4" w:space="0" w:color="000000"/>
              <w:right w:val="single" w:sz="4" w:space="0" w:color="000000"/>
            </w:tcBorders>
          </w:tcPr>
          <w:p w14:paraId="0CC5F8BC" w14:textId="77777777" w:rsidR="00EF61D5" w:rsidRPr="00E73472" w:rsidRDefault="00EF61D5" w:rsidP="009770B1">
            <w:pPr>
              <w:spacing w:after="120" w:line="264" w:lineRule="auto"/>
              <w:rPr>
                <w:bCs/>
                <w:lang w:val="sl-SI"/>
              </w:rPr>
            </w:pPr>
          </w:p>
        </w:tc>
        <w:tc>
          <w:tcPr>
            <w:tcW w:w="2681" w:type="dxa"/>
            <w:tcBorders>
              <w:top w:val="single" w:sz="4" w:space="0" w:color="000000"/>
              <w:left w:val="single" w:sz="4" w:space="0" w:color="000000"/>
              <w:bottom w:val="single" w:sz="4" w:space="0" w:color="000000"/>
              <w:right w:val="single" w:sz="4" w:space="0" w:color="000000"/>
            </w:tcBorders>
          </w:tcPr>
          <w:p w14:paraId="21E3EC03" w14:textId="77777777" w:rsidR="00EF61D5" w:rsidRPr="00E73472" w:rsidRDefault="00EF61D5" w:rsidP="009770B1">
            <w:pPr>
              <w:spacing w:after="120" w:line="264" w:lineRule="auto"/>
              <w:rPr>
                <w:bCs/>
                <w:lang w:val="sl-SI"/>
              </w:rPr>
            </w:pPr>
          </w:p>
        </w:tc>
      </w:tr>
      <w:tr w:rsidR="00EF61D5" w:rsidRPr="00E73472" w14:paraId="6F3AB6FF" w14:textId="77777777" w:rsidTr="009770B1">
        <w:tc>
          <w:tcPr>
            <w:tcW w:w="1129" w:type="dxa"/>
            <w:tcBorders>
              <w:top w:val="single" w:sz="4" w:space="0" w:color="000000"/>
              <w:left w:val="single" w:sz="4" w:space="0" w:color="000000"/>
              <w:bottom w:val="single" w:sz="4" w:space="0" w:color="000000"/>
              <w:right w:val="single" w:sz="4" w:space="0" w:color="000000"/>
            </w:tcBorders>
            <w:hideMark/>
          </w:tcPr>
          <w:p w14:paraId="594A5480" w14:textId="77777777" w:rsidR="00EF61D5" w:rsidRPr="00E73472" w:rsidRDefault="00EF61D5" w:rsidP="009770B1">
            <w:pPr>
              <w:spacing w:after="120" w:line="264" w:lineRule="auto"/>
              <w:rPr>
                <w:bCs/>
                <w:lang w:val="sl-SI"/>
              </w:rPr>
            </w:pPr>
            <w:r w:rsidRPr="00E73472">
              <w:rPr>
                <w:bCs/>
                <w:lang w:val="sl-SI"/>
              </w:rPr>
              <w:t>2</w:t>
            </w:r>
          </w:p>
        </w:tc>
        <w:tc>
          <w:tcPr>
            <w:tcW w:w="4678" w:type="dxa"/>
            <w:tcBorders>
              <w:top w:val="single" w:sz="4" w:space="0" w:color="000000"/>
              <w:left w:val="single" w:sz="4" w:space="0" w:color="000000"/>
              <w:bottom w:val="single" w:sz="4" w:space="0" w:color="000000"/>
              <w:right w:val="single" w:sz="4" w:space="0" w:color="000000"/>
            </w:tcBorders>
          </w:tcPr>
          <w:p w14:paraId="139892A3" w14:textId="77777777" w:rsidR="00EF61D5" w:rsidRPr="00E73472" w:rsidRDefault="00EF61D5" w:rsidP="009770B1">
            <w:pPr>
              <w:spacing w:after="120" w:line="264" w:lineRule="auto"/>
              <w:rPr>
                <w:bCs/>
                <w:lang w:val="sl-SI"/>
              </w:rPr>
            </w:pPr>
          </w:p>
        </w:tc>
        <w:tc>
          <w:tcPr>
            <w:tcW w:w="2681" w:type="dxa"/>
            <w:tcBorders>
              <w:top w:val="single" w:sz="4" w:space="0" w:color="000000"/>
              <w:left w:val="single" w:sz="4" w:space="0" w:color="000000"/>
              <w:bottom w:val="single" w:sz="4" w:space="0" w:color="000000"/>
              <w:right w:val="single" w:sz="4" w:space="0" w:color="000000"/>
            </w:tcBorders>
          </w:tcPr>
          <w:p w14:paraId="5F3E2C6A" w14:textId="77777777" w:rsidR="00EF61D5" w:rsidRPr="00E73472" w:rsidRDefault="00EF61D5" w:rsidP="009770B1">
            <w:pPr>
              <w:spacing w:after="120" w:line="264" w:lineRule="auto"/>
              <w:rPr>
                <w:bCs/>
                <w:lang w:val="sl-SI"/>
              </w:rPr>
            </w:pPr>
          </w:p>
        </w:tc>
      </w:tr>
    </w:tbl>
    <w:p w14:paraId="3A8B4255" w14:textId="77777777" w:rsidR="00EF61D5" w:rsidRPr="00E73472" w:rsidRDefault="00EF61D5" w:rsidP="00EF61D5">
      <w:pPr>
        <w:rPr>
          <w:bCs/>
          <w:u w:val="single"/>
          <w:lang w:val="sl-SI"/>
        </w:rPr>
      </w:pPr>
      <w:r w:rsidRPr="00E73472">
        <w:rPr>
          <w:bCs/>
          <w:lang w:val="sl-SI"/>
        </w:rPr>
        <w:tab/>
      </w:r>
      <w:r w:rsidRPr="00E73472">
        <w:rPr>
          <w:bCs/>
          <w:u w:val="single"/>
          <w:lang w:val="sl-SI"/>
        </w:rPr>
        <w:t xml:space="preserve">na dan podpisa izjave točni oz. resnični; </w:t>
      </w:r>
    </w:p>
    <w:p w14:paraId="0B7C8DB9" w14:textId="77777777" w:rsidR="00EF61D5" w:rsidRPr="00E73472" w:rsidRDefault="00EF61D5" w:rsidP="007D6B08">
      <w:pPr>
        <w:numPr>
          <w:ilvl w:val="0"/>
          <w:numId w:val="37"/>
        </w:numPr>
        <w:rPr>
          <w:bCs/>
          <w:u w:val="single"/>
          <w:lang w:val="sl-SI"/>
        </w:rPr>
      </w:pPr>
      <w:r w:rsidRPr="00E73472">
        <w:rPr>
          <w:bCs/>
          <w:u w:val="single"/>
          <w:lang w:val="sl-SI"/>
        </w:rPr>
        <w:t>naročnika pooblaščam</w:t>
      </w:r>
      <w:r w:rsidRPr="00E73472">
        <w:rPr>
          <w:bCs/>
          <w:lang w:val="sl-SI"/>
        </w:rPr>
        <w:t>, da pri Agenciji Republike Slovenije za javnopravne evidence in storitve (AJPES) v Registru dejanskih lastnikov preveri z izjavo posredovane podatke o dejanskih lastnikih izvajalca</w:t>
      </w:r>
      <w:r w:rsidRPr="00E73472">
        <w:rPr>
          <w:bCs/>
          <w:vertAlign w:val="superscript"/>
          <w:lang w:val="sl-SI"/>
        </w:rPr>
        <w:footnoteReference w:id="9"/>
      </w:r>
      <w:r w:rsidRPr="00E73472">
        <w:rPr>
          <w:bCs/>
          <w:lang w:val="sl-SI"/>
        </w:rPr>
        <w:t>;</w:t>
      </w:r>
    </w:p>
    <w:p w14:paraId="4455B9B0" w14:textId="77777777" w:rsidR="00EF61D5" w:rsidRPr="00E73472" w:rsidRDefault="00EF61D5" w:rsidP="007D6B08">
      <w:pPr>
        <w:numPr>
          <w:ilvl w:val="0"/>
          <w:numId w:val="37"/>
        </w:numPr>
        <w:rPr>
          <w:bCs/>
          <w:lang w:val="sl-SI"/>
        </w:rPr>
      </w:pPr>
      <w:r w:rsidRPr="00E73472">
        <w:rPr>
          <w:bCs/>
          <w:u w:val="single"/>
          <w:lang w:val="sl-SI"/>
        </w:rPr>
        <w:t xml:space="preserve">izjavljam, </w:t>
      </w:r>
      <w:r w:rsidRPr="00E73472">
        <w:rPr>
          <w:bCs/>
          <w:lang w:val="sl-SI"/>
        </w:rPr>
        <w:t xml:space="preserve">da bom ob vsakokratni spremembi podatkov o dejanskih lastnikih naročniku   nemudoma </w:t>
      </w:r>
      <w:bookmarkStart w:id="304" w:name="_Hlk138416089"/>
      <w:r w:rsidRPr="00E73472">
        <w:rPr>
          <w:bCs/>
          <w:lang w:val="sl-SI"/>
        </w:rPr>
        <w:t xml:space="preserve">oz. najkasneje v roku, določenem s pogodbo </w:t>
      </w:r>
      <w:bookmarkEnd w:id="304"/>
      <w:r w:rsidRPr="00E73472">
        <w:rPr>
          <w:bCs/>
          <w:lang w:val="sl-SI"/>
        </w:rPr>
        <w:t>/ sporazumom / dogovorom /pozivom, posredoval spremenjene podatke;</w:t>
      </w:r>
    </w:p>
    <w:p w14:paraId="27C179B8" w14:textId="77777777" w:rsidR="00EF61D5" w:rsidRPr="00E73472" w:rsidRDefault="00EF61D5" w:rsidP="007D6B08">
      <w:pPr>
        <w:numPr>
          <w:ilvl w:val="0"/>
          <w:numId w:val="37"/>
        </w:numPr>
        <w:rPr>
          <w:b/>
          <w:bCs/>
          <w:lang w:val="sl-SI"/>
        </w:rPr>
      </w:pPr>
      <w:r w:rsidRPr="00E73472">
        <w:rPr>
          <w:bCs/>
          <w:u w:val="single"/>
          <w:lang w:val="sl-SI"/>
        </w:rPr>
        <w:t>potrjujem,</w:t>
      </w:r>
      <w:r w:rsidRPr="00E73472">
        <w:rPr>
          <w:bCs/>
          <w:lang w:val="sl-SI"/>
        </w:rPr>
        <w:t xml:space="preserve"> da dejanski lastnik(i) ponudnika skladno s 24. členom Zakona</w:t>
      </w:r>
      <w:r w:rsidRPr="00E73472">
        <w:rPr>
          <w:b/>
          <w:bCs/>
          <w:lang w:val="sl-SI"/>
        </w:rPr>
        <w:t xml:space="preserve"> </w:t>
      </w:r>
      <w:r w:rsidRPr="00E73472">
        <w:rPr>
          <w:bCs/>
          <w:lang w:val="sl-SI"/>
        </w:rPr>
        <w:t>o preprečevanju pranja denarja in financiranja terorizma ni(so) vpleten(i) v postopke pranja denarja in financiranja terorizma;</w:t>
      </w:r>
    </w:p>
    <w:p w14:paraId="44674715" w14:textId="77777777" w:rsidR="00EF61D5" w:rsidRPr="003F38AF" w:rsidRDefault="00EF61D5" w:rsidP="007D6B08">
      <w:pPr>
        <w:numPr>
          <w:ilvl w:val="0"/>
          <w:numId w:val="37"/>
        </w:numPr>
        <w:rPr>
          <w:bCs/>
          <w:lang w:val="sl-SI"/>
        </w:rPr>
      </w:pPr>
      <w:r w:rsidRPr="00E73472">
        <w:rPr>
          <w:bCs/>
          <w:u w:val="single"/>
          <w:lang w:val="sl-SI"/>
        </w:rPr>
        <w:t>izjavljam</w:t>
      </w:r>
      <w:r w:rsidRPr="00E73472">
        <w:rPr>
          <w:bCs/>
          <w:lang w:val="sl-SI"/>
        </w:rPr>
        <w:t>, da sem seznanjen z namenom, načinom, pravno podlago za obdelavo, roku hrambe in o načinu varstva osebnih podatkov</w:t>
      </w:r>
      <w:r w:rsidRPr="003F38AF">
        <w:rPr>
          <w:bCs/>
          <w:lang w:val="sl-SI"/>
        </w:rPr>
        <w:t xml:space="preserve"> s strani naročnika, ki se nanašajo na osebne podatke, pridobljene na podlagi predmetne izjave. </w:t>
      </w:r>
    </w:p>
    <w:p w14:paraId="491ED628" w14:textId="77777777" w:rsidR="00EF61D5" w:rsidRPr="003F38AF" w:rsidRDefault="00EF61D5" w:rsidP="00EF61D5">
      <w:pPr>
        <w:rPr>
          <w:bCs/>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EF61D5" w:rsidRPr="003F38AF" w14:paraId="5F6E4B80" w14:textId="77777777" w:rsidTr="009770B1">
        <w:trPr>
          <w:trHeight w:val="70"/>
        </w:trPr>
        <w:tc>
          <w:tcPr>
            <w:tcW w:w="1696" w:type="dxa"/>
            <w:shd w:val="clear" w:color="auto" w:fill="3494BA" w:themeFill="accent1"/>
            <w:vAlign w:val="center"/>
          </w:tcPr>
          <w:p w14:paraId="3F0A9B17" w14:textId="77777777" w:rsidR="00EF61D5" w:rsidRPr="003F38AF" w:rsidRDefault="00EF61D5" w:rsidP="009770B1">
            <w:pPr>
              <w:jc w:val="both"/>
              <w:rPr>
                <w:b/>
                <w:color w:val="FFFFFF" w:themeColor="background1"/>
                <w:lang w:val="sl-SI"/>
              </w:rPr>
            </w:pPr>
            <w:r w:rsidRPr="003F38AF">
              <w:rPr>
                <w:b/>
                <w:color w:val="FFFFFF" w:themeColor="background1"/>
                <w:lang w:val="sl-SI"/>
              </w:rPr>
              <w:t>KRAJ</w:t>
            </w:r>
          </w:p>
        </w:tc>
        <w:tc>
          <w:tcPr>
            <w:tcW w:w="1701" w:type="dxa"/>
            <w:shd w:val="clear" w:color="auto" w:fill="3494BA" w:themeFill="accent1"/>
            <w:vAlign w:val="center"/>
          </w:tcPr>
          <w:p w14:paraId="14ECA40A" w14:textId="77777777" w:rsidR="00EF61D5" w:rsidRPr="003F38AF" w:rsidRDefault="00EF61D5" w:rsidP="009770B1">
            <w:pPr>
              <w:jc w:val="both"/>
              <w:rPr>
                <w:b/>
                <w:color w:val="FFFFFF" w:themeColor="background1"/>
                <w:lang w:val="sl-SI"/>
              </w:rPr>
            </w:pPr>
            <w:r w:rsidRPr="003F38AF">
              <w:rPr>
                <w:b/>
                <w:color w:val="FFFFFF" w:themeColor="background1"/>
                <w:lang w:val="sl-SI"/>
              </w:rPr>
              <w:t>DATUM</w:t>
            </w:r>
          </w:p>
        </w:tc>
        <w:tc>
          <w:tcPr>
            <w:tcW w:w="2552" w:type="dxa"/>
            <w:shd w:val="clear" w:color="auto" w:fill="3494BA" w:themeFill="accent1"/>
            <w:vAlign w:val="center"/>
          </w:tcPr>
          <w:p w14:paraId="555DCF93" w14:textId="77777777" w:rsidR="00EF61D5" w:rsidRPr="003F38AF" w:rsidRDefault="00EF61D5" w:rsidP="009770B1">
            <w:pPr>
              <w:jc w:val="both"/>
              <w:rPr>
                <w:b/>
                <w:color w:val="FFFFFF" w:themeColor="background1"/>
                <w:lang w:val="sl-SI"/>
              </w:rPr>
            </w:pPr>
            <w:r w:rsidRPr="003F38AF">
              <w:rPr>
                <w:b/>
                <w:color w:val="FFFFFF" w:themeColor="background1"/>
                <w:lang w:val="sl-SI"/>
              </w:rPr>
              <w:t>IME IN PRIIMEK</w:t>
            </w:r>
          </w:p>
        </w:tc>
        <w:tc>
          <w:tcPr>
            <w:tcW w:w="3401" w:type="dxa"/>
            <w:shd w:val="clear" w:color="auto" w:fill="3494BA" w:themeFill="accent1"/>
            <w:vAlign w:val="center"/>
          </w:tcPr>
          <w:p w14:paraId="0AF1203C" w14:textId="77777777" w:rsidR="00EF61D5" w:rsidRPr="003F38AF" w:rsidRDefault="00EF61D5" w:rsidP="009770B1">
            <w:pPr>
              <w:jc w:val="both"/>
              <w:rPr>
                <w:b/>
                <w:color w:val="FFFFFF" w:themeColor="background1"/>
                <w:lang w:val="sl-SI"/>
              </w:rPr>
            </w:pPr>
            <w:r w:rsidRPr="003F38AF">
              <w:rPr>
                <w:b/>
                <w:color w:val="FFFFFF" w:themeColor="background1"/>
                <w:lang w:val="sl-SI"/>
              </w:rPr>
              <w:t>PODPIS IN ŽIG</w:t>
            </w:r>
          </w:p>
        </w:tc>
      </w:tr>
      <w:tr w:rsidR="00EF61D5" w:rsidRPr="003F38AF" w14:paraId="1BC20C31" w14:textId="77777777" w:rsidTr="009770B1">
        <w:trPr>
          <w:trHeight w:val="896"/>
        </w:trPr>
        <w:tc>
          <w:tcPr>
            <w:tcW w:w="1696" w:type="dxa"/>
          </w:tcPr>
          <w:p w14:paraId="25536610" w14:textId="77777777" w:rsidR="00EF61D5" w:rsidRPr="003F38AF" w:rsidRDefault="00EF61D5" w:rsidP="009770B1">
            <w:pPr>
              <w:jc w:val="both"/>
              <w:rPr>
                <w:lang w:val="sl-SI"/>
              </w:rPr>
            </w:pPr>
          </w:p>
          <w:p w14:paraId="0B7F3142" w14:textId="77777777" w:rsidR="00EF61D5" w:rsidRPr="003F38AF" w:rsidRDefault="00EF61D5" w:rsidP="009770B1">
            <w:pPr>
              <w:jc w:val="both"/>
              <w:rPr>
                <w:lang w:val="sl-SI"/>
              </w:rPr>
            </w:pPr>
          </w:p>
        </w:tc>
        <w:tc>
          <w:tcPr>
            <w:tcW w:w="1701" w:type="dxa"/>
          </w:tcPr>
          <w:p w14:paraId="2991625B" w14:textId="77777777" w:rsidR="00EF61D5" w:rsidRPr="003F38AF" w:rsidRDefault="00EF61D5" w:rsidP="009770B1">
            <w:pPr>
              <w:jc w:val="both"/>
              <w:rPr>
                <w:lang w:val="sl-SI"/>
              </w:rPr>
            </w:pPr>
          </w:p>
        </w:tc>
        <w:tc>
          <w:tcPr>
            <w:tcW w:w="2552" w:type="dxa"/>
          </w:tcPr>
          <w:p w14:paraId="49770B6F" w14:textId="77777777" w:rsidR="00EF61D5" w:rsidRPr="003F38AF" w:rsidRDefault="00EF61D5" w:rsidP="009770B1">
            <w:pPr>
              <w:jc w:val="both"/>
              <w:rPr>
                <w:lang w:val="sl-SI"/>
              </w:rPr>
            </w:pPr>
          </w:p>
        </w:tc>
        <w:tc>
          <w:tcPr>
            <w:tcW w:w="3401" w:type="dxa"/>
          </w:tcPr>
          <w:p w14:paraId="76FE7B03" w14:textId="77777777" w:rsidR="00EF61D5" w:rsidRPr="003F38AF" w:rsidRDefault="00EF61D5" w:rsidP="009770B1">
            <w:pPr>
              <w:jc w:val="both"/>
              <w:rPr>
                <w:lang w:val="sl-SI"/>
              </w:rPr>
            </w:pPr>
          </w:p>
        </w:tc>
      </w:tr>
    </w:tbl>
    <w:p w14:paraId="7E5A6F11" w14:textId="77777777" w:rsidR="00EF61D5" w:rsidRPr="003F38AF" w:rsidRDefault="00EF61D5" w:rsidP="00EF61D5">
      <w:pPr>
        <w:rPr>
          <w:lang w:val="sl-SI"/>
        </w:rPr>
      </w:pPr>
    </w:p>
    <w:p w14:paraId="5C53FDA1" w14:textId="77777777" w:rsidR="00E73472" w:rsidRPr="003F38AF" w:rsidRDefault="00E73472" w:rsidP="00E73472">
      <w:pPr>
        <w:jc w:val="center"/>
        <w:rPr>
          <w:bCs/>
          <w:i/>
          <w:color w:val="3494BA" w:themeColor="accent1"/>
          <w:sz w:val="16"/>
          <w:szCs w:val="16"/>
          <w:lang w:val="sl-SI"/>
        </w:rPr>
      </w:pPr>
      <w:r w:rsidRPr="003F38AF">
        <w:rPr>
          <w:bCs/>
          <w:i/>
          <w:color w:val="3494BA" w:themeColor="accent1"/>
          <w:sz w:val="16"/>
          <w:szCs w:val="16"/>
          <w:lang w:val="sl-SI"/>
        </w:rPr>
        <w:t xml:space="preserve">V primeru ponudbe, v kateri ponudnik nastopa s partnerji in/ali podizvajalci, je potrebno </w:t>
      </w:r>
      <w:r>
        <w:rPr>
          <w:bCs/>
          <w:i/>
          <w:color w:val="3494BA" w:themeColor="accent1"/>
          <w:sz w:val="16"/>
          <w:szCs w:val="16"/>
          <w:lang w:val="sl-SI"/>
        </w:rPr>
        <w:t>navedeni obrazec</w:t>
      </w:r>
      <w:r w:rsidRPr="003F38AF">
        <w:rPr>
          <w:bCs/>
          <w:i/>
          <w:color w:val="3494BA" w:themeColor="accent1"/>
          <w:sz w:val="16"/>
          <w:szCs w:val="16"/>
          <w:lang w:val="sl-SI"/>
        </w:rPr>
        <w:t xml:space="preserve"> predložiti tudi za vse partnerje in podizvajalce.</w:t>
      </w:r>
    </w:p>
    <w:p w14:paraId="06A31367" w14:textId="77777777" w:rsidR="00EF61D5" w:rsidRPr="003F38AF" w:rsidRDefault="00EF61D5" w:rsidP="00EF61D5">
      <w:pPr>
        <w:rPr>
          <w:lang w:val="sl-SI"/>
        </w:rPr>
      </w:pPr>
    </w:p>
    <w:p w14:paraId="392C0CE4" w14:textId="77777777" w:rsidR="00EF61D5" w:rsidRPr="003F38AF" w:rsidRDefault="00EF61D5" w:rsidP="00EF61D5">
      <w:pPr>
        <w:rPr>
          <w:lang w:val="sl-SI"/>
        </w:rPr>
      </w:pPr>
    </w:p>
    <w:p w14:paraId="69F762B0" w14:textId="77777777" w:rsidR="00EF61D5" w:rsidRPr="003F38AF" w:rsidRDefault="00EF61D5" w:rsidP="00EF61D5">
      <w:pPr>
        <w:rPr>
          <w:lang w:val="sl-SI"/>
        </w:rPr>
      </w:pPr>
    </w:p>
    <w:p w14:paraId="5291EE4D" w14:textId="3615CE24" w:rsidR="00EF61D5" w:rsidRPr="003F38AF" w:rsidRDefault="00EF61D5" w:rsidP="00EF61D5">
      <w:pPr>
        <w:pStyle w:val="Naslov2"/>
        <w:numPr>
          <w:ilvl w:val="1"/>
          <w:numId w:val="1"/>
        </w:numPr>
        <w:rPr>
          <w:bCs/>
          <w:lang w:val="sl-SI"/>
        </w:rPr>
      </w:pPr>
      <w:bookmarkStart w:id="305" w:name="_Toc225763711"/>
      <w:bookmarkStart w:id="306" w:name="_Toc231547938"/>
      <w:r w:rsidRPr="003F38AF">
        <w:rPr>
          <w:bCs/>
          <w:lang w:val="sl-SI"/>
        </w:rPr>
        <w:lastRenderedPageBreak/>
        <w:t>IZJAVA O PRE</w:t>
      </w:r>
      <w:r w:rsidR="00A302E8" w:rsidRPr="002C5FE7">
        <w:rPr>
          <w:bCs/>
          <w:lang w:val="sl-SI"/>
        </w:rPr>
        <w:t>P</w:t>
      </w:r>
      <w:r w:rsidRPr="003F38AF">
        <w:rPr>
          <w:bCs/>
          <w:lang w:val="sl-SI"/>
        </w:rPr>
        <w:t>REČEVANJU DVOJNEGA FINANCIRANJA</w:t>
      </w:r>
      <w:bookmarkEnd w:id="305"/>
      <w:bookmarkEnd w:id="306"/>
    </w:p>
    <w:p w14:paraId="436FDD2F" w14:textId="77777777" w:rsidR="00EF61D5" w:rsidRPr="003F38AF" w:rsidRDefault="00EF61D5" w:rsidP="00EF61D5">
      <w:pPr>
        <w:jc w:val="both"/>
        <w:rPr>
          <w:lang w:val="sl-SI"/>
        </w:rPr>
      </w:pPr>
    </w:p>
    <w:p w14:paraId="35852C6A" w14:textId="2BDF8C57" w:rsidR="00EF61D5" w:rsidRPr="003F38AF" w:rsidRDefault="00EF61D5" w:rsidP="00EF61D5">
      <w:pPr>
        <w:jc w:val="both"/>
        <w:rPr>
          <w:lang w:val="sl-SI"/>
        </w:rPr>
      </w:pPr>
      <w:r w:rsidRPr="003F38AF">
        <w:rPr>
          <w:lang w:val="sl-SI"/>
        </w:rPr>
        <w:t>Ponudnik __________________________________________________________________________(naziv), __________________________________________________________________ (sedež oz. poslovni naslov) _________________________________ (davčna št.) _________________________________ (matična št.),      zanj ___________________________________ (navedba imena in priimka zakonitega zastopnika), potrjujem, da v kolikor bom v postopku javnega naročila z naslovom »</w:t>
      </w:r>
      <w:r w:rsidRPr="00EF61D5">
        <w:rPr>
          <w:lang w:val="sl-SI"/>
        </w:rPr>
        <w:t>INNOVUM - Odkup in prenova objekta Fakultete za logistiko Univerze v Mariboru z raziskovalnim centrom za logistiko, pri kateri se upoštevajo okoljski vidiki</w:t>
      </w:r>
      <w:r w:rsidRPr="003F38AF">
        <w:rPr>
          <w:lang w:val="sl-SI"/>
        </w:rPr>
        <w:t xml:space="preserve">«, ki ga izvaja </w:t>
      </w:r>
      <w:r w:rsidRPr="00EF61D5">
        <w:rPr>
          <w:lang w:val="sl-SI"/>
        </w:rPr>
        <w:t xml:space="preserve">Univerza v Mariboru, Slomškov trg 15, 2000 Maribor </w:t>
      </w:r>
      <w:r w:rsidRPr="003F38AF">
        <w:rPr>
          <w:lang w:val="sl-SI"/>
        </w:rPr>
        <w:t>(v nadaljevanju: naročnik), izbran kot izvajalec, istih stroškov in izdatkov, ki mi bodo nastali z izpolnitvijo predmeta pogodbe, nisem in ne bom uveljavljal v okviru drugega projekta, ki se financira iz sredstev (drugih) programov EU, slovenskega proračuna ali iz drugih javnih virov ter, da sem seznanjen,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5105BE44" w14:textId="77777777" w:rsidR="00EF61D5" w:rsidRPr="003F38AF" w:rsidRDefault="00EF61D5" w:rsidP="00EF61D5">
      <w:pPr>
        <w:rPr>
          <w:lang w:val="sl-SI"/>
        </w:rPr>
      </w:pP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r>
      <w:r w:rsidRPr="003F38AF">
        <w:rPr>
          <w:lang w:val="sl-SI"/>
        </w:rPr>
        <w:tab/>
        <w:t xml:space="preserve">   </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EF61D5" w:rsidRPr="003F38AF" w14:paraId="501880E1" w14:textId="77777777" w:rsidTr="009770B1">
        <w:trPr>
          <w:trHeight w:val="70"/>
        </w:trPr>
        <w:tc>
          <w:tcPr>
            <w:tcW w:w="1696" w:type="dxa"/>
            <w:shd w:val="clear" w:color="auto" w:fill="3494BA" w:themeFill="accent1"/>
            <w:vAlign w:val="center"/>
          </w:tcPr>
          <w:p w14:paraId="646115C9" w14:textId="77777777" w:rsidR="00EF61D5" w:rsidRPr="003F38AF" w:rsidRDefault="00EF61D5" w:rsidP="009770B1">
            <w:pPr>
              <w:jc w:val="both"/>
              <w:rPr>
                <w:b/>
                <w:color w:val="FFFFFF" w:themeColor="background1"/>
                <w:lang w:val="sl-SI"/>
              </w:rPr>
            </w:pPr>
            <w:r w:rsidRPr="003F38AF">
              <w:rPr>
                <w:b/>
                <w:color w:val="FFFFFF" w:themeColor="background1"/>
                <w:lang w:val="sl-SI"/>
              </w:rPr>
              <w:t>KRAJ</w:t>
            </w:r>
          </w:p>
        </w:tc>
        <w:tc>
          <w:tcPr>
            <w:tcW w:w="1701" w:type="dxa"/>
            <w:shd w:val="clear" w:color="auto" w:fill="3494BA" w:themeFill="accent1"/>
            <w:vAlign w:val="center"/>
          </w:tcPr>
          <w:p w14:paraId="7B8DAD1D" w14:textId="77777777" w:rsidR="00EF61D5" w:rsidRPr="003F38AF" w:rsidRDefault="00EF61D5" w:rsidP="009770B1">
            <w:pPr>
              <w:jc w:val="both"/>
              <w:rPr>
                <w:b/>
                <w:color w:val="FFFFFF" w:themeColor="background1"/>
                <w:lang w:val="sl-SI"/>
              </w:rPr>
            </w:pPr>
            <w:r w:rsidRPr="003F38AF">
              <w:rPr>
                <w:b/>
                <w:color w:val="FFFFFF" w:themeColor="background1"/>
                <w:lang w:val="sl-SI"/>
              </w:rPr>
              <w:t>DATUM</w:t>
            </w:r>
          </w:p>
        </w:tc>
        <w:tc>
          <w:tcPr>
            <w:tcW w:w="2552" w:type="dxa"/>
            <w:shd w:val="clear" w:color="auto" w:fill="3494BA" w:themeFill="accent1"/>
            <w:vAlign w:val="center"/>
          </w:tcPr>
          <w:p w14:paraId="05371D5C" w14:textId="77777777" w:rsidR="00EF61D5" w:rsidRPr="003F38AF" w:rsidRDefault="00EF61D5" w:rsidP="009770B1">
            <w:pPr>
              <w:jc w:val="both"/>
              <w:rPr>
                <w:b/>
                <w:color w:val="FFFFFF" w:themeColor="background1"/>
                <w:lang w:val="sl-SI"/>
              </w:rPr>
            </w:pPr>
            <w:r w:rsidRPr="003F38AF">
              <w:rPr>
                <w:b/>
                <w:color w:val="FFFFFF" w:themeColor="background1"/>
                <w:lang w:val="sl-SI"/>
              </w:rPr>
              <w:t>IME IN PRIIMEK</w:t>
            </w:r>
          </w:p>
        </w:tc>
        <w:tc>
          <w:tcPr>
            <w:tcW w:w="3401" w:type="dxa"/>
            <w:shd w:val="clear" w:color="auto" w:fill="3494BA" w:themeFill="accent1"/>
            <w:vAlign w:val="center"/>
          </w:tcPr>
          <w:p w14:paraId="2E6E1496" w14:textId="77777777" w:rsidR="00EF61D5" w:rsidRPr="003F38AF" w:rsidRDefault="00EF61D5" w:rsidP="009770B1">
            <w:pPr>
              <w:jc w:val="both"/>
              <w:rPr>
                <w:b/>
                <w:color w:val="FFFFFF" w:themeColor="background1"/>
                <w:lang w:val="sl-SI"/>
              </w:rPr>
            </w:pPr>
            <w:r w:rsidRPr="003F38AF">
              <w:rPr>
                <w:b/>
                <w:color w:val="FFFFFF" w:themeColor="background1"/>
                <w:lang w:val="sl-SI"/>
              </w:rPr>
              <w:t>PODPIS IN ŽIG</w:t>
            </w:r>
          </w:p>
        </w:tc>
      </w:tr>
      <w:tr w:rsidR="00EF61D5" w:rsidRPr="003F38AF" w14:paraId="5DC90846" w14:textId="77777777" w:rsidTr="009770B1">
        <w:trPr>
          <w:trHeight w:val="896"/>
        </w:trPr>
        <w:tc>
          <w:tcPr>
            <w:tcW w:w="1696" w:type="dxa"/>
          </w:tcPr>
          <w:p w14:paraId="57150F07" w14:textId="77777777" w:rsidR="00EF61D5" w:rsidRPr="003F38AF" w:rsidRDefault="00EF61D5" w:rsidP="009770B1">
            <w:pPr>
              <w:jc w:val="both"/>
              <w:rPr>
                <w:lang w:val="sl-SI"/>
              </w:rPr>
            </w:pPr>
          </w:p>
          <w:p w14:paraId="5DEE70D5" w14:textId="77777777" w:rsidR="00EF61D5" w:rsidRPr="003F38AF" w:rsidRDefault="00EF61D5" w:rsidP="009770B1">
            <w:pPr>
              <w:jc w:val="both"/>
              <w:rPr>
                <w:lang w:val="sl-SI"/>
              </w:rPr>
            </w:pPr>
          </w:p>
        </w:tc>
        <w:tc>
          <w:tcPr>
            <w:tcW w:w="1701" w:type="dxa"/>
          </w:tcPr>
          <w:p w14:paraId="1F6B8DCC" w14:textId="77777777" w:rsidR="00EF61D5" w:rsidRPr="003F38AF" w:rsidRDefault="00EF61D5" w:rsidP="009770B1">
            <w:pPr>
              <w:jc w:val="both"/>
              <w:rPr>
                <w:lang w:val="sl-SI"/>
              </w:rPr>
            </w:pPr>
          </w:p>
        </w:tc>
        <w:tc>
          <w:tcPr>
            <w:tcW w:w="2552" w:type="dxa"/>
          </w:tcPr>
          <w:p w14:paraId="7C2B8C98" w14:textId="77777777" w:rsidR="00EF61D5" w:rsidRPr="003F38AF" w:rsidRDefault="00EF61D5" w:rsidP="009770B1">
            <w:pPr>
              <w:jc w:val="both"/>
              <w:rPr>
                <w:lang w:val="sl-SI"/>
              </w:rPr>
            </w:pPr>
          </w:p>
        </w:tc>
        <w:tc>
          <w:tcPr>
            <w:tcW w:w="3401" w:type="dxa"/>
          </w:tcPr>
          <w:p w14:paraId="2DBD99FB" w14:textId="77777777" w:rsidR="00EF61D5" w:rsidRPr="003F38AF" w:rsidRDefault="00EF61D5" w:rsidP="009770B1">
            <w:pPr>
              <w:jc w:val="both"/>
              <w:rPr>
                <w:lang w:val="sl-SI"/>
              </w:rPr>
            </w:pPr>
          </w:p>
        </w:tc>
      </w:tr>
    </w:tbl>
    <w:p w14:paraId="044F5A52" w14:textId="77777777" w:rsidR="00EF61D5" w:rsidRPr="003F38AF" w:rsidRDefault="00EF61D5" w:rsidP="00EF61D5">
      <w:pPr>
        <w:rPr>
          <w:lang w:val="sl-SI"/>
        </w:rPr>
      </w:pPr>
    </w:p>
    <w:p w14:paraId="7348BD0C" w14:textId="46C8FFD9" w:rsidR="00EF61D5" w:rsidRPr="003F38AF" w:rsidRDefault="00EF61D5" w:rsidP="00EF61D5">
      <w:pPr>
        <w:jc w:val="center"/>
        <w:rPr>
          <w:bCs/>
          <w:i/>
          <w:color w:val="3494BA" w:themeColor="accent1"/>
          <w:sz w:val="16"/>
          <w:szCs w:val="16"/>
          <w:lang w:val="sl-SI"/>
        </w:rPr>
      </w:pPr>
      <w:r w:rsidRPr="003F38AF">
        <w:rPr>
          <w:bCs/>
          <w:i/>
          <w:color w:val="3494BA" w:themeColor="accent1"/>
          <w:sz w:val="16"/>
          <w:szCs w:val="16"/>
          <w:lang w:val="sl-SI"/>
        </w:rPr>
        <w:t xml:space="preserve">V primeru ponudbe, v kateri ponudnik nastopa s partnerji in/ali podizvajalci, je potrebno </w:t>
      </w:r>
      <w:r w:rsidR="00E73472">
        <w:rPr>
          <w:bCs/>
          <w:i/>
          <w:color w:val="3494BA" w:themeColor="accent1"/>
          <w:sz w:val="16"/>
          <w:szCs w:val="16"/>
          <w:lang w:val="sl-SI"/>
        </w:rPr>
        <w:t>navedeni obrazec</w:t>
      </w:r>
      <w:r w:rsidRPr="003F38AF">
        <w:rPr>
          <w:bCs/>
          <w:i/>
          <w:color w:val="3494BA" w:themeColor="accent1"/>
          <w:sz w:val="16"/>
          <w:szCs w:val="16"/>
          <w:lang w:val="sl-SI"/>
        </w:rPr>
        <w:t xml:space="preserve"> predložiti tudi za vse partnerje in podizvajalce.</w:t>
      </w:r>
    </w:p>
    <w:p w14:paraId="48897D94" w14:textId="77777777" w:rsidR="00EF61D5" w:rsidRPr="003F38AF" w:rsidRDefault="00EF61D5" w:rsidP="00EF61D5">
      <w:pPr>
        <w:rPr>
          <w:lang w:val="sl-SI"/>
        </w:rPr>
      </w:pPr>
      <w:r w:rsidRPr="003F38AF">
        <w:rPr>
          <w:lang w:val="sl-SI"/>
        </w:rPr>
        <w:br w:type="page"/>
      </w:r>
    </w:p>
    <w:p w14:paraId="5DA3794B" w14:textId="77777777" w:rsidR="00EF61D5" w:rsidRPr="003F38AF" w:rsidRDefault="00EF61D5" w:rsidP="00EF61D5">
      <w:pPr>
        <w:pStyle w:val="Naslov2"/>
        <w:numPr>
          <w:ilvl w:val="1"/>
          <w:numId w:val="1"/>
        </w:numPr>
        <w:rPr>
          <w:lang w:val="sl-SI"/>
        </w:rPr>
      </w:pPr>
      <w:bookmarkStart w:id="307" w:name="_Toc104393352"/>
      <w:bookmarkStart w:id="308" w:name="_Toc225763712"/>
      <w:bookmarkStart w:id="309" w:name="_Toc231547939"/>
      <w:r w:rsidRPr="003F38AF">
        <w:rPr>
          <w:bCs/>
          <w:lang w:val="sl-SI"/>
        </w:rPr>
        <w:lastRenderedPageBreak/>
        <w:t>IZJAVA O IZPOLNITVI NAČELA, DA SE NE ŠKODUJE BISTVENO</w:t>
      </w:r>
      <w:bookmarkEnd w:id="307"/>
      <w:bookmarkEnd w:id="308"/>
      <w:bookmarkEnd w:id="309"/>
    </w:p>
    <w:p w14:paraId="63712CFA" w14:textId="77777777" w:rsidR="00EF61D5" w:rsidRPr="003F38AF" w:rsidRDefault="00EF61D5" w:rsidP="00EF61D5">
      <w:pPr>
        <w:pBdr>
          <w:bottom w:val="single" w:sz="12" w:space="1" w:color="auto"/>
        </w:pBdr>
        <w:rPr>
          <w:lang w:val="sl-SI"/>
        </w:rPr>
      </w:pPr>
    </w:p>
    <w:p w14:paraId="07D760E5" w14:textId="77777777" w:rsidR="00EF61D5" w:rsidRPr="003F38AF" w:rsidRDefault="00EF61D5" w:rsidP="00EF61D5">
      <w:pPr>
        <w:pBdr>
          <w:bottom w:val="single" w:sz="12" w:space="1" w:color="auto"/>
        </w:pBdr>
        <w:rPr>
          <w:lang w:val="sl-SI"/>
        </w:rPr>
      </w:pPr>
      <w:r w:rsidRPr="003F38AF">
        <w:rPr>
          <w:lang w:val="sl-SI"/>
        </w:rPr>
        <w:t>Spodaj podpisani</w:t>
      </w:r>
    </w:p>
    <w:p w14:paraId="6CACDE25" w14:textId="77777777" w:rsidR="00EF61D5" w:rsidRPr="003F38AF" w:rsidRDefault="00EF61D5" w:rsidP="00EF61D5">
      <w:pPr>
        <w:pBdr>
          <w:bottom w:val="single" w:sz="12" w:space="1" w:color="auto"/>
        </w:pBdr>
        <w:rPr>
          <w:lang w:val="sl-SI"/>
        </w:rPr>
      </w:pPr>
    </w:p>
    <w:p w14:paraId="3ED3310B" w14:textId="77777777" w:rsidR="00EF61D5" w:rsidRPr="003F38AF" w:rsidRDefault="00EF61D5" w:rsidP="00EF61D5">
      <w:pPr>
        <w:rPr>
          <w:i/>
          <w:lang w:val="sl-SI"/>
        </w:rPr>
      </w:pPr>
      <w:r w:rsidRPr="003F38AF">
        <w:rPr>
          <w:i/>
          <w:lang w:val="sl-SI"/>
        </w:rPr>
        <w:t>(ime in priimek fizične osebe ali odgovorne osebe gospodarskega subjekta)</w:t>
      </w:r>
    </w:p>
    <w:p w14:paraId="470D59B9" w14:textId="77777777" w:rsidR="00EF61D5" w:rsidRPr="003F38AF" w:rsidRDefault="00EF61D5" w:rsidP="00EF61D5">
      <w:pPr>
        <w:pBdr>
          <w:bottom w:val="single" w:sz="12" w:space="1" w:color="auto"/>
        </w:pBdr>
        <w:rPr>
          <w:lang w:val="sl-SI"/>
        </w:rPr>
      </w:pPr>
      <w:r w:rsidRPr="003F38AF">
        <w:rPr>
          <w:lang w:val="sl-SI"/>
        </w:rPr>
        <w:t>zakoniti zastopnik gospodarskega subjekta</w:t>
      </w:r>
    </w:p>
    <w:p w14:paraId="6637E92B" w14:textId="77777777" w:rsidR="00EF61D5" w:rsidRPr="003F38AF" w:rsidRDefault="00EF61D5" w:rsidP="00EF61D5">
      <w:pPr>
        <w:pBdr>
          <w:bottom w:val="single" w:sz="12" w:space="1" w:color="auto"/>
        </w:pBdr>
        <w:rPr>
          <w:lang w:val="sl-SI"/>
        </w:rPr>
      </w:pPr>
    </w:p>
    <w:p w14:paraId="09F90418" w14:textId="77777777" w:rsidR="00EF61D5" w:rsidRPr="003F38AF" w:rsidRDefault="00EF61D5" w:rsidP="00EF61D5">
      <w:pPr>
        <w:rPr>
          <w:lang w:val="sl-SI"/>
        </w:rPr>
      </w:pPr>
      <w:r w:rsidRPr="003F38AF">
        <w:rPr>
          <w:lang w:val="sl-SI"/>
        </w:rPr>
        <w:t xml:space="preserve"> </w:t>
      </w:r>
      <w:r w:rsidRPr="003F38AF">
        <w:rPr>
          <w:i/>
          <w:lang w:val="sl-SI"/>
        </w:rPr>
        <w:t>(naziv gospodarskega subjekta (kot izhaja iz uradnih evidenc)</w:t>
      </w:r>
      <w:r w:rsidRPr="003F38AF">
        <w:rPr>
          <w:lang w:val="sl-SI"/>
        </w:rPr>
        <w:t xml:space="preserve"> </w:t>
      </w:r>
    </w:p>
    <w:p w14:paraId="311ECEA8" w14:textId="5EA2B1C7" w:rsidR="00EF61D5" w:rsidRPr="003F38AF" w:rsidRDefault="00EF61D5" w:rsidP="00EF61D5">
      <w:pPr>
        <w:jc w:val="both"/>
        <w:rPr>
          <w:lang w:val="sl-SI"/>
        </w:rPr>
      </w:pPr>
      <w:r w:rsidRPr="003F38AF">
        <w:rPr>
          <w:lang w:val="sl-SI"/>
        </w:rPr>
        <w:t>pod kazensko in materialom odgovornostjo izjavljam, da bomo pri izvedbi javnega naročila »</w:t>
      </w:r>
      <w:r w:rsidRPr="00EF61D5">
        <w:rPr>
          <w:lang w:val="sl-SI"/>
        </w:rPr>
        <w:t xml:space="preserve">INNOVUM - Odkup in prenova objekta Fakultete za logistiko Univerze v Mariboru z raziskovalnim centrom za logistiko, </w:t>
      </w:r>
      <w:r w:rsidRPr="0032581E">
        <w:rPr>
          <w:lang w:val="sl-SI"/>
        </w:rPr>
        <w:t xml:space="preserve">pri kateri se upoštevajo okoljski vidiki« </w:t>
      </w:r>
      <w:r w:rsidRPr="003F38AF">
        <w:rPr>
          <w:lang w:val="sl-SI"/>
        </w:rPr>
        <w:t xml:space="preserve">v celoti upoštevali in zagotovili, da v skladu z veljavnimi predpisi EU in zakonodajo ter Smernicami organa upravljanja za uporabo načela, da se ne škoduje bistveno pri izvajanju Programa evropske kohezijske politike v obdobju 2021–2027 v Sloveniji, izvedena dela v okviru zgoraj navedenega projekta, ne bodo bistveno škodovala šestim okoljskim ciljem v smislu 17. člena Uredbe 2020/852/EU. </w:t>
      </w:r>
    </w:p>
    <w:p w14:paraId="05EAD6E1" w14:textId="77777777" w:rsidR="00EF61D5" w:rsidRPr="003F38AF" w:rsidRDefault="00EF61D5" w:rsidP="00EF61D5">
      <w:pPr>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EF61D5" w:rsidRPr="003F38AF" w14:paraId="709B4AF0" w14:textId="77777777" w:rsidTr="009770B1">
        <w:trPr>
          <w:trHeight w:val="70"/>
        </w:trPr>
        <w:tc>
          <w:tcPr>
            <w:tcW w:w="1696" w:type="dxa"/>
            <w:shd w:val="clear" w:color="auto" w:fill="3494BA" w:themeFill="accent1"/>
            <w:vAlign w:val="center"/>
          </w:tcPr>
          <w:p w14:paraId="1D423308" w14:textId="77777777" w:rsidR="00EF61D5" w:rsidRPr="003F38AF" w:rsidRDefault="00EF61D5" w:rsidP="009770B1">
            <w:pPr>
              <w:jc w:val="center"/>
              <w:rPr>
                <w:b/>
                <w:color w:val="FFFFFF" w:themeColor="background1"/>
                <w:lang w:val="sl-SI"/>
              </w:rPr>
            </w:pPr>
            <w:r w:rsidRPr="003F38AF">
              <w:rPr>
                <w:b/>
                <w:color w:val="FFFFFF" w:themeColor="background1"/>
                <w:lang w:val="sl-SI"/>
              </w:rPr>
              <w:t>KRAJ</w:t>
            </w:r>
          </w:p>
        </w:tc>
        <w:tc>
          <w:tcPr>
            <w:tcW w:w="1701" w:type="dxa"/>
            <w:shd w:val="clear" w:color="auto" w:fill="3494BA" w:themeFill="accent1"/>
            <w:vAlign w:val="center"/>
          </w:tcPr>
          <w:p w14:paraId="0FAC83B7" w14:textId="77777777" w:rsidR="00EF61D5" w:rsidRPr="003F38AF" w:rsidRDefault="00EF61D5" w:rsidP="009770B1">
            <w:pPr>
              <w:jc w:val="center"/>
              <w:rPr>
                <w:b/>
                <w:color w:val="FFFFFF" w:themeColor="background1"/>
                <w:lang w:val="sl-SI"/>
              </w:rPr>
            </w:pPr>
            <w:r w:rsidRPr="003F38AF">
              <w:rPr>
                <w:b/>
                <w:color w:val="FFFFFF" w:themeColor="background1"/>
                <w:lang w:val="sl-SI"/>
              </w:rPr>
              <w:t>DATUM</w:t>
            </w:r>
          </w:p>
        </w:tc>
        <w:tc>
          <w:tcPr>
            <w:tcW w:w="2552" w:type="dxa"/>
            <w:shd w:val="clear" w:color="auto" w:fill="3494BA" w:themeFill="accent1"/>
            <w:vAlign w:val="center"/>
          </w:tcPr>
          <w:p w14:paraId="6845B3BB" w14:textId="77777777" w:rsidR="00EF61D5" w:rsidRPr="003F38AF" w:rsidRDefault="00EF61D5" w:rsidP="009770B1">
            <w:pPr>
              <w:jc w:val="center"/>
              <w:rPr>
                <w:b/>
                <w:color w:val="FFFFFF" w:themeColor="background1"/>
                <w:lang w:val="sl-SI"/>
              </w:rPr>
            </w:pPr>
            <w:r w:rsidRPr="003F38AF">
              <w:rPr>
                <w:b/>
                <w:color w:val="FFFFFF" w:themeColor="background1"/>
                <w:lang w:val="sl-SI"/>
              </w:rPr>
              <w:t>IME IN PRIIMEK</w:t>
            </w:r>
          </w:p>
        </w:tc>
        <w:tc>
          <w:tcPr>
            <w:tcW w:w="3401" w:type="dxa"/>
            <w:shd w:val="clear" w:color="auto" w:fill="3494BA" w:themeFill="accent1"/>
            <w:vAlign w:val="center"/>
          </w:tcPr>
          <w:p w14:paraId="550D0C3C" w14:textId="77777777" w:rsidR="00EF61D5" w:rsidRPr="003F38AF" w:rsidRDefault="00EF61D5" w:rsidP="009770B1">
            <w:pPr>
              <w:jc w:val="center"/>
              <w:rPr>
                <w:b/>
                <w:color w:val="FFFFFF" w:themeColor="background1"/>
                <w:lang w:val="sl-SI"/>
              </w:rPr>
            </w:pPr>
            <w:r w:rsidRPr="003F38AF">
              <w:rPr>
                <w:b/>
                <w:color w:val="FFFFFF" w:themeColor="background1"/>
                <w:lang w:val="sl-SI"/>
              </w:rPr>
              <w:t>PODPIS IN ŽIG</w:t>
            </w:r>
          </w:p>
        </w:tc>
      </w:tr>
      <w:tr w:rsidR="00EF61D5" w:rsidRPr="003F38AF" w14:paraId="0CE742DE" w14:textId="77777777" w:rsidTr="009770B1">
        <w:trPr>
          <w:trHeight w:val="896"/>
        </w:trPr>
        <w:tc>
          <w:tcPr>
            <w:tcW w:w="1696" w:type="dxa"/>
          </w:tcPr>
          <w:p w14:paraId="1096BDAB" w14:textId="77777777" w:rsidR="00EF61D5" w:rsidRPr="003F38AF" w:rsidRDefault="00EF61D5" w:rsidP="009770B1">
            <w:pPr>
              <w:jc w:val="center"/>
              <w:rPr>
                <w:lang w:val="sl-SI"/>
              </w:rPr>
            </w:pPr>
          </w:p>
          <w:p w14:paraId="01F712EE" w14:textId="77777777" w:rsidR="00EF61D5" w:rsidRPr="003F38AF" w:rsidRDefault="00EF61D5" w:rsidP="009770B1">
            <w:pPr>
              <w:rPr>
                <w:lang w:val="sl-SI"/>
              </w:rPr>
            </w:pPr>
          </w:p>
        </w:tc>
        <w:tc>
          <w:tcPr>
            <w:tcW w:w="1701" w:type="dxa"/>
          </w:tcPr>
          <w:p w14:paraId="7E9DE4B6" w14:textId="77777777" w:rsidR="00EF61D5" w:rsidRPr="003F38AF" w:rsidRDefault="00EF61D5" w:rsidP="009770B1">
            <w:pPr>
              <w:rPr>
                <w:lang w:val="sl-SI"/>
              </w:rPr>
            </w:pPr>
          </w:p>
        </w:tc>
        <w:tc>
          <w:tcPr>
            <w:tcW w:w="2552" w:type="dxa"/>
          </w:tcPr>
          <w:p w14:paraId="0A5C196D" w14:textId="77777777" w:rsidR="00EF61D5" w:rsidRPr="003F38AF" w:rsidRDefault="00EF61D5" w:rsidP="009770B1">
            <w:pPr>
              <w:jc w:val="center"/>
              <w:rPr>
                <w:lang w:val="sl-SI"/>
              </w:rPr>
            </w:pPr>
          </w:p>
        </w:tc>
        <w:tc>
          <w:tcPr>
            <w:tcW w:w="3401" w:type="dxa"/>
          </w:tcPr>
          <w:p w14:paraId="0A482605" w14:textId="77777777" w:rsidR="00EF61D5" w:rsidRPr="003F38AF" w:rsidRDefault="00EF61D5" w:rsidP="009770B1">
            <w:pPr>
              <w:rPr>
                <w:lang w:val="sl-SI"/>
              </w:rPr>
            </w:pPr>
          </w:p>
        </w:tc>
      </w:tr>
    </w:tbl>
    <w:p w14:paraId="1EFD0934" w14:textId="77777777" w:rsidR="00EF61D5" w:rsidRPr="003F38AF" w:rsidRDefault="00EF61D5" w:rsidP="00EF61D5">
      <w:pPr>
        <w:rPr>
          <w:lang w:val="sl-SI"/>
        </w:rPr>
      </w:pPr>
    </w:p>
    <w:p w14:paraId="26306071" w14:textId="77777777" w:rsidR="00E73472" w:rsidRPr="003F38AF" w:rsidRDefault="00E73472" w:rsidP="00E73472">
      <w:pPr>
        <w:jc w:val="center"/>
        <w:rPr>
          <w:bCs/>
          <w:i/>
          <w:color w:val="3494BA" w:themeColor="accent1"/>
          <w:sz w:val="16"/>
          <w:szCs w:val="16"/>
          <w:lang w:val="sl-SI"/>
        </w:rPr>
      </w:pPr>
      <w:r w:rsidRPr="003F38AF">
        <w:rPr>
          <w:bCs/>
          <w:i/>
          <w:color w:val="3494BA" w:themeColor="accent1"/>
          <w:sz w:val="16"/>
          <w:szCs w:val="16"/>
          <w:lang w:val="sl-SI"/>
        </w:rPr>
        <w:t xml:space="preserve">V primeru ponudbe, v kateri ponudnik nastopa s partnerji in/ali podizvajalci, je potrebno </w:t>
      </w:r>
      <w:r>
        <w:rPr>
          <w:bCs/>
          <w:i/>
          <w:color w:val="3494BA" w:themeColor="accent1"/>
          <w:sz w:val="16"/>
          <w:szCs w:val="16"/>
          <w:lang w:val="sl-SI"/>
        </w:rPr>
        <w:t>navedeni obrazec</w:t>
      </w:r>
      <w:r w:rsidRPr="003F38AF">
        <w:rPr>
          <w:bCs/>
          <w:i/>
          <w:color w:val="3494BA" w:themeColor="accent1"/>
          <w:sz w:val="16"/>
          <w:szCs w:val="16"/>
          <w:lang w:val="sl-SI"/>
        </w:rPr>
        <w:t xml:space="preserve"> predložiti tudi za vse partnerje in podizvajalce.</w:t>
      </w:r>
    </w:p>
    <w:p w14:paraId="6ACCC024" w14:textId="71266374" w:rsidR="006E2C60" w:rsidRPr="007A639A" w:rsidRDefault="006E2C60">
      <w:pPr>
        <w:rPr>
          <w:lang w:val="sl-SI"/>
        </w:rPr>
      </w:pPr>
      <w:r w:rsidRPr="007A639A">
        <w:rPr>
          <w:lang w:val="sl-SI"/>
        </w:rPr>
        <w:br w:type="page"/>
      </w:r>
    </w:p>
    <w:p w14:paraId="2D006CA3" w14:textId="77777777" w:rsidR="009A7653" w:rsidRPr="007A639A" w:rsidRDefault="009A7653" w:rsidP="009A7653">
      <w:pPr>
        <w:pStyle w:val="Naslov2"/>
        <w:numPr>
          <w:ilvl w:val="1"/>
          <w:numId w:val="1"/>
        </w:numPr>
        <w:rPr>
          <w:bCs/>
          <w:lang w:val="sl-SI"/>
        </w:rPr>
      </w:pPr>
      <w:bookmarkStart w:id="310" w:name="_Toc175840182"/>
      <w:bookmarkStart w:id="311" w:name="_Toc231547940"/>
      <w:r w:rsidRPr="007A639A">
        <w:rPr>
          <w:bCs/>
          <w:lang w:val="sl-SI"/>
        </w:rPr>
        <w:lastRenderedPageBreak/>
        <w:t>POTRDILO O OGLEDU</w:t>
      </w:r>
      <w:bookmarkEnd w:id="310"/>
      <w:bookmarkEnd w:id="311"/>
    </w:p>
    <w:p w14:paraId="04546A08" w14:textId="77777777" w:rsidR="009A7653" w:rsidRPr="007A639A" w:rsidRDefault="009A7653" w:rsidP="009A7653">
      <w:pPr>
        <w:rPr>
          <w:lang w:val="sl-SI"/>
        </w:rPr>
      </w:pPr>
    </w:p>
    <w:p w14:paraId="35746CF4" w14:textId="77777777" w:rsidR="009A7653" w:rsidRPr="007A639A" w:rsidRDefault="009A7653" w:rsidP="009A7653">
      <w:pPr>
        <w:jc w:val="both"/>
        <w:rPr>
          <w:sz w:val="4"/>
          <w:szCs w:val="4"/>
          <w:lang w:val="sl-SI"/>
        </w:rPr>
      </w:pPr>
    </w:p>
    <w:p w14:paraId="4E84A162" w14:textId="22E14DBC" w:rsidR="009A7653" w:rsidRPr="0032581E" w:rsidRDefault="009A7653" w:rsidP="007D6B08">
      <w:pPr>
        <w:pStyle w:val="Odstavekseznama"/>
        <w:numPr>
          <w:ilvl w:val="0"/>
          <w:numId w:val="39"/>
        </w:numPr>
        <w:contextualSpacing w:val="0"/>
        <w:jc w:val="both"/>
        <w:rPr>
          <w:lang w:val="sl-SI"/>
        </w:rPr>
      </w:pPr>
      <w:r w:rsidRPr="007A639A">
        <w:rPr>
          <w:b/>
          <w:lang w:val="sl-SI"/>
        </w:rPr>
        <w:t>Ime javnega naročila: »</w:t>
      </w:r>
      <w:r w:rsidR="00F5286C">
        <w:rPr>
          <w:lang w:val="sl-SI"/>
        </w:rPr>
        <w:t>INNOVUM - Odkup in prenova objekta Fakultete za logistiko Univerze v Mariboru z raziskovalnim centrom za logistiko</w:t>
      </w:r>
      <w:r w:rsidRPr="007A639A">
        <w:rPr>
          <w:lang w:val="sl-SI"/>
        </w:rPr>
        <w:t xml:space="preserve">, </w:t>
      </w:r>
      <w:r w:rsidRPr="0032581E">
        <w:rPr>
          <w:lang w:val="sl-SI"/>
        </w:rPr>
        <w:t>pri kateri se upoštevajo okoljski vidiki</w:t>
      </w:r>
      <w:r w:rsidRPr="007A639A">
        <w:rPr>
          <w:lang w:val="sl-SI"/>
        </w:rPr>
        <w:t>«</w:t>
      </w:r>
    </w:p>
    <w:p w14:paraId="51301726" w14:textId="77777777" w:rsidR="009A7653" w:rsidRPr="007A639A" w:rsidRDefault="009A7653" w:rsidP="007D6B08">
      <w:pPr>
        <w:pStyle w:val="Odstavekseznama"/>
        <w:numPr>
          <w:ilvl w:val="0"/>
          <w:numId w:val="39"/>
        </w:numPr>
        <w:contextualSpacing w:val="0"/>
        <w:jc w:val="both"/>
        <w:rPr>
          <w:lang w:val="sl-SI"/>
        </w:rPr>
      </w:pPr>
      <w:r w:rsidRPr="007A639A">
        <w:rPr>
          <w:b/>
          <w:lang w:val="sl-SI"/>
        </w:rPr>
        <w:t>Potrditev ogleda objekta</w:t>
      </w:r>
    </w:p>
    <w:p w14:paraId="3CF4F1E2" w14:textId="36F5A8EE" w:rsidR="009A7653" w:rsidRPr="007A639A" w:rsidRDefault="009A7653" w:rsidP="009A7653">
      <w:pPr>
        <w:pStyle w:val="Odstavekseznama"/>
        <w:contextualSpacing w:val="0"/>
        <w:jc w:val="both"/>
        <w:rPr>
          <w:lang w:val="sl-SI"/>
        </w:rPr>
      </w:pPr>
      <w:r w:rsidRPr="007A639A">
        <w:rPr>
          <w:lang w:val="sl-SI"/>
        </w:rPr>
        <w:t xml:space="preserve">Potrjujemo, da je gospodarski subjekt, ki mu je bilo izročeno predmetno potrdilo opravil ogled lokacije, kjer se bo izvajal predmet javnega naročila </w:t>
      </w:r>
      <w:r w:rsidR="00CD2ED7" w:rsidRPr="00CD2ED7">
        <w:rPr>
          <w:lang w:val="sl-SI"/>
        </w:rPr>
        <w:t>»</w:t>
      </w:r>
      <w:r w:rsidR="00F5286C">
        <w:rPr>
          <w:lang w:val="sl-SI"/>
        </w:rPr>
        <w:t>INNOVUM - Odkup in prenova objekta Fakultete za logistiko Univerze v Mariboru z raziskovalnim centrom za logistiko</w:t>
      </w:r>
      <w:r w:rsidR="00CD2ED7" w:rsidRPr="00CD2ED7">
        <w:rPr>
          <w:lang w:val="sl-SI"/>
        </w:rPr>
        <w:t xml:space="preserve">, </w:t>
      </w:r>
      <w:r w:rsidR="00CD2ED7" w:rsidRPr="0032581E">
        <w:rPr>
          <w:lang w:val="sl-SI"/>
        </w:rPr>
        <w:t>pri kateri se upoštevajo okoljski vidiki</w:t>
      </w:r>
      <w:r w:rsidR="00CD2ED7" w:rsidRPr="00CD2ED7">
        <w:rPr>
          <w:lang w:val="sl-SI"/>
        </w:rPr>
        <w:t>«</w:t>
      </w:r>
    </w:p>
    <w:p w14:paraId="1BF04638" w14:textId="77777777" w:rsidR="009A7653" w:rsidRPr="007A639A" w:rsidRDefault="009A7653" w:rsidP="009A7653">
      <w:pPr>
        <w:pStyle w:val="Odstavekseznama"/>
        <w:contextualSpacing w:val="0"/>
        <w:jc w:val="both"/>
        <w:rPr>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701"/>
        <w:gridCol w:w="3681"/>
        <w:gridCol w:w="3969"/>
      </w:tblGrid>
      <w:tr w:rsidR="009A7653" w:rsidRPr="007F65BA" w14:paraId="3A8D9B77" w14:textId="77777777" w:rsidTr="009770B1">
        <w:trPr>
          <w:trHeight w:val="70"/>
        </w:trPr>
        <w:tc>
          <w:tcPr>
            <w:tcW w:w="1701" w:type="dxa"/>
            <w:shd w:val="clear" w:color="auto" w:fill="3494BA" w:themeFill="accent1"/>
            <w:vAlign w:val="center"/>
          </w:tcPr>
          <w:p w14:paraId="6BC28106" w14:textId="77777777" w:rsidR="009A7653" w:rsidRPr="007A639A" w:rsidRDefault="009A7653" w:rsidP="009770B1">
            <w:pPr>
              <w:jc w:val="center"/>
              <w:rPr>
                <w:b/>
                <w:color w:val="FFFFFF" w:themeColor="background1"/>
                <w:lang w:val="sl-SI"/>
              </w:rPr>
            </w:pPr>
            <w:r w:rsidRPr="007A639A">
              <w:rPr>
                <w:b/>
                <w:color w:val="FFFFFF" w:themeColor="background1"/>
                <w:lang w:val="sl-SI"/>
              </w:rPr>
              <w:t>DATUM</w:t>
            </w:r>
          </w:p>
        </w:tc>
        <w:tc>
          <w:tcPr>
            <w:tcW w:w="3681" w:type="dxa"/>
            <w:shd w:val="clear" w:color="auto" w:fill="3494BA" w:themeFill="accent1"/>
            <w:vAlign w:val="center"/>
          </w:tcPr>
          <w:p w14:paraId="1FDCA33D" w14:textId="77777777" w:rsidR="009A7653" w:rsidRPr="007A639A" w:rsidRDefault="009A7653" w:rsidP="009770B1">
            <w:pPr>
              <w:jc w:val="center"/>
              <w:rPr>
                <w:b/>
                <w:color w:val="FFFFFF" w:themeColor="background1"/>
                <w:lang w:val="sl-SI"/>
              </w:rPr>
            </w:pPr>
            <w:r w:rsidRPr="007A639A">
              <w:rPr>
                <w:b/>
                <w:color w:val="FFFFFF" w:themeColor="background1"/>
                <w:lang w:val="sl-SI"/>
              </w:rPr>
              <w:t>IME IN PRIIMEK ODGOVORNE OSEBE NAROČNIKA</w:t>
            </w:r>
          </w:p>
        </w:tc>
        <w:tc>
          <w:tcPr>
            <w:tcW w:w="3969" w:type="dxa"/>
            <w:shd w:val="clear" w:color="auto" w:fill="3494BA" w:themeFill="accent1"/>
            <w:vAlign w:val="center"/>
          </w:tcPr>
          <w:p w14:paraId="6E6F2FE7" w14:textId="77777777" w:rsidR="009A7653" w:rsidRPr="007A639A" w:rsidRDefault="009A7653" w:rsidP="009770B1">
            <w:pPr>
              <w:jc w:val="center"/>
              <w:rPr>
                <w:b/>
                <w:color w:val="FFFFFF" w:themeColor="background1"/>
                <w:lang w:val="sl-SI"/>
              </w:rPr>
            </w:pPr>
            <w:r w:rsidRPr="007A639A">
              <w:rPr>
                <w:b/>
                <w:color w:val="FFFFFF" w:themeColor="background1"/>
                <w:lang w:val="sl-SI"/>
              </w:rPr>
              <w:t>PODPIS IN ŽIG ODGOVORNE OSEBE NAROČNIKA</w:t>
            </w:r>
          </w:p>
        </w:tc>
      </w:tr>
      <w:tr w:rsidR="009A7653" w:rsidRPr="007F65BA" w14:paraId="16AAE0C6" w14:textId="77777777" w:rsidTr="009770B1">
        <w:trPr>
          <w:trHeight w:val="896"/>
        </w:trPr>
        <w:tc>
          <w:tcPr>
            <w:tcW w:w="1701" w:type="dxa"/>
          </w:tcPr>
          <w:p w14:paraId="65920975" w14:textId="77777777" w:rsidR="009A7653" w:rsidRPr="007A639A" w:rsidRDefault="009A7653" w:rsidP="009770B1">
            <w:pPr>
              <w:rPr>
                <w:lang w:val="sl-SI"/>
              </w:rPr>
            </w:pPr>
          </w:p>
        </w:tc>
        <w:tc>
          <w:tcPr>
            <w:tcW w:w="3681" w:type="dxa"/>
          </w:tcPr>
          <w:p w14:paraId="2E81B68E" w14:textId="77777777" w:rsidR="009A7653" w:rsidRPr="007A639A" w:rsidRDefault="009A7653" w:rsidP="009770B1">
            <w:pPr>
              <w:jc w:val="center"/>
              <w:rPr>
                <w:lang w:val="sl-SI"/>
              </w:rPr>
            </w:pPr>
          </w:p>
        </w:tc>
        <w:tc>
          <w:tcPr>
            <w:tcW w:w="3969" w:type="dxa"/>
          </w:tcPr>
          <w:p w14:paraId="41453263" w14:textId="77777777" w:rsidR="009A7653" w:rsidRPr="007A639A" w:rsidRDefault="009A7653" w:rsidP="009770B1">
            <w:pPr>
              <w:rPr>
                <w:lang w:val="sl-SI"/>
              </w:rPr>
            </w:pPr>
          </w:p>
        </w:tc>
      </w:tr>
    </w:tbl>
    <w:p w14:paraId="347DD97B" w14:textId="77777777" w:rsidR="009A7653" w:rsidRPr="007A639A" w:rsidRDefault="009A7653" w:rsidP="009A7653">
      <w:pPr>
        <w:pStyle w:val="Odstavekseznama"/>
        <w:contextualSpacing w:val="0"/>
        <w:jc w:val="both"/>
        <w:rPr>
          <w:lang w:val="sl-SI"/>
        </w:rPr>
      </w:pPr>
    </w:p>
    <w:p w14:paraId="5B0D1D72" w14:textId="77777777" w:rsidR="009A7653" w:rsidRPr="007A639A" w:rsidRDefault="009A7653" w:rsidP="009A7653">
      <w:pPr>
        <w:pStyle w:val="Odstavekseznama"/>
        <w:contextualSpacing w:val="0"/>
        <w:jc w:val="both"/>
        <w:rPr>
          <w:lang w:val="sl-SI"/>
        </w:rPr>
      </w:pPr>
    </w:p>
    <w:p w14:paraId="212F8F7C" w14:textId="77777777" w:rsidR="009A7653" w:rsidRDefault="009A7653" w:rsidP="009A7653">
      <w:pPr>
        <w:pStyle w:val="Odstavekseznama"/>
        <w:contextualSpacing w:val="0"/>
        <w:jc w:val="both"/>
        <w:rPr>
          <w:lang w:val="sl-SI"/>
        </w:rPr>
      </w:pPr>
    </w:p>
    <w:p w14:paraId="4FF887FC" w14:textId="77777777" w:rsidR="005F2981" w:rsidRDefault="005F2981" w:rsidP="009A7653">
      <w:pPr>
        <w:pStyle w:val="Odstavekseznama"/>
        <w:contextualSpacing w:val="0"/>
        <w:jc w:val="both"/>
        <w:rPr>
          <w:lang w:val="sl-SI"/>
        </w:rPr>
      </w:pPr>
    </w:p>
    <w:p w14:paraId="05F2EA0B" w14:textId="77777777" w:rsidR="005F2981" w:rsidRDefault="005F2981" w:rsidP="009A7653">
      <w:pPr>
        <w:pStyle w:val="Odstavekseznama"/>
        <w:contextualSpacing w:val="0"/>
        <w:jc w:val="both"/>
        <w:rPr>
          <w:lang w:val="sl-SI"/>
        </w:rPr>
      </w:pPr>
    </w:p>
    <w:p w14:paraId="701092DD" w14:textId="77777777" w:rsidR="005F2981" w:rsidRDefault="005F2981" w:rsidP="009A7653">
      <w:pPr>
        <w:pStyle w:val="Odstavekseznama"/>
        <w:contextualSpacing w:val="0"/>
        <w:jc w:val="both"/>
        <w:rPr>
          <w:lang w:val="sl-SI"/>
        </w:rPr>
      </w:pPr>
    </w:p>
    <w:p w14:paraId="5C9D3172" w14:textId="77777777" w:rsidR="005F2981" w:rsidRDefault="005F2981" w:rsidP="009A7653">
      <w:pPr>
        <w:pStyle w:val="Odstavekseznama"/>
        <w:contextualSpacing w:val="0"/>
        <w:jc w:val="both"/>
        <w:rPr>
          <w:lang w:val="sl-SI"/>
        </w:rPr>
      </w:pPr>
    </w:p>
    <w:p w14:paraId="0F92FB68" w14:textId="77777777" w:rsidR="005F2981" w:rsidRDefault="005F2981" w:rsidP="009A7653">
      <w:pPr>
        <w:pStyle w:val="Odstavekseznama"/>
        <w:contextualSpacing w:val="0"/>
        <w:jc w:val="both"/>
        <w:rPr>
          <w:lang w:val="sl-SI"/>
        </w:rPr>
      </w:pPr>
    </w:p>
    <w:p w14:paraId="72A2AF97" w14:textId="77777777" w:rsidR="005F2981" w:rsidRDefault="005F2981" w:rsidP="009A7653">
      <w:pPr>
        <w:pStyle w:val="Odstavekseznama"/>
        <w:contextualSpacing w:val="0"/>
        <w:jc w:val="both"/>
        <w:rPr>
          <w:lang w:val="sl-SI"/>
        </w:rPr>
      </w:pPr>
    </w:p>
    <w:p w14:paraId="39F02BE9" w14:textId="77777777" w:rsidR="005F2981" w:rsidRDefault="005F2981" w:rsidP="009A7653">
      <w:pPr>
        <w:pStyle w:val="Odstavekseznama"/>
        <w:contextualSpacing w:val="0"/>
        <w:jc w:val="both"/>
        <w:rPr>
          <w:lang w:val="sl-SI"/>
        </w:rPr>
      </w:pPr>
    </w:p>
    <w:p w14:paraId="5528C643" w14:textId="77777777" w:rsidR="005F2981" w:rsidRDefault="005F2981" w:rsidP="009A7653">
      <w:pPr>
        <w:pStyle w:val="Odstavekseznama"/>
        <w:contextualSpacing w:val="0"/>
        <w:jc w:val="both"/>
        <w:rPr>
          <w:lang w:val="sl-SI"/>
        </w:rPr>
      </w:pPr>
    </w:p>
    <w:p w14:paraId="0F67BA1B" w14:textId="77777777" w:rsidR="005F2981" w:rsidRDefault="005F2981" w:rsidP="009A7653">
      <w:pPr>
        <w:pStyle w:val="Odstavekseznama"/>
        <w:contextualSpacing w:val="0"/>
        <w:jc w:val="both"/>
        <w:rPr>
          <w:lang w:val="sl-SI"/>
        </w:rPr>
      </w:pPr>
    </w:p>
    <w:p w14:paraId="57EE813D" w14:textId="77777777" w:rsidR="005F2981" w:rsidRDefault="005F2981" w:rsidP="009A7653">
      <w:pPr>
        <w:pStyle w:val="Odstavekseznama"/>
        <w:contextualSpacing w:val="0"/>
        <w:jc w:val="both"/>
        <w:rPr>
          <w:lang w:val="sl-SI"/>
        </w:rPr>
      </w:pPr>
    </w:p>
    <w:p w14:paraId="4ADE6A3A" w14:textId="77777777" w:rsidR="005F2981" w:rsidRDefault="005F2981" w:rsidP="009A7653">
      <w:pPr>
        <w:pStyle w:val="Odstavekseznama"/>
        <w:contextualSpacing w:val="0"/>
        <w:jc w:val="both"/>
        <w:rPr>
          <w:lang w:val="sl-SI"/>
        </w:rPr>
      </w:pPr>
    </w:p>
    <w:p w14:paraId="4072E9AD" w14:textId="77777777" w:rsidR="005F2981" w:rsidRDefault="005F2981" w:rsidP="009A7653">
      <w:pPr>
        <w:pStyle w:val="Odstavekseznama"/>
        <w:contextualSpacing w:val="0"/>
        <w:jc w:val="both"/>
        <w:rPr>
          <w:lang w:val="sl-SI"/>
        </w:rPr>
      </w:pPr>
    </w:p>
    <w:p w14:paraId="1FEEA53B" w14:textId="77777777" w:rsidR="005F2981" w:rsidRDefault="005F2981" w:rsidP="009A7653">
      <w:pPr>
        <w:pStyle w:val="Odstavekseznama"/>
        <w:contextualSpacing w:val="0"/>
        <w:jc w:val="both"/>
        <w:rPr>
          <w:lang w:val="sl-SI"/>
        </w:rPr>
      </w:pPr>
    </w:p>
    <w:p w14:paraId="214C2A39" w14:textId="77777777" w:rsidR="005F2981" w:rsidRDefault="005F2981" w:rsidP="009A7653">
      <w:pPr>
        <w:pStyle w:val="Odstavekseznama"/>
        <w:contextualSpacing w:val="0"/>
        <w:jc w:val="both"/>
        <w:rPr>
          <w:lang w:val="sl-SI"/>
        </w:rPr>
      </w:pPr>
    </w:p>
    <w:p w14:paraId="10F6692C" w14:textId="77777777" w:rsidR="005F2981" w:rsidRDefault="005F2981" w:rsidP="009A7653">
      <w:pPr>
        <w:pStyle w:val="Odstavekseznama"/>
        <w:contextualSpacing w:val="0"/>
        <w:jc w:val="both"/>
        <w:rPr>
          <w:lang w:val="sl-SI"/>
        </w:rPr>
      </w:pPr>
    </w:p>
    <w:p w14:paraId="1C47C4D5" w14:textId="77777777" w:rsidR="005F2981" w:rsidRPr="007A639A" w:rsidRDefault="005F2981" w:rsidP="009A7653">
      <w:pPr>
        <w:pStyle w:val="Odstavekseznama"/>
        <w:contextualSpacing w:val="0"/>
        <w:jc w:val="both"/>
        <w:rPr>
          <w:lang w:val="sl-SI"/>
        </w:rPr>
      </w:pPr>
    </w:p>
    <w:p w14:paraId="38A03F32" w14:textId="77777777" w:rsidR="009A7653" w:rsidRPr="007A639A" w:rsidRDefault="009A7653" w:rsidP="009A7653">
      <w:pPr>
        <w:pStyle w:val="Odstavekseznama"/>
        <w:contextualSpacing w:val="0"/>
        <w:jc w:val="both"/>
        <w:rPr>
          <w:lang w:val="sl-SI"/>
        </w:rPr>
      </w:pPr>
    </w:p>
    <w:p w14:paraId="04473003" w14:textId="6F60E53F" w:rsidR="00B74881" w:rsidRPr="007A639A" w:rsidRDefault="005F2981" w:rsidP="00B74881">
      <w:pPr>
        <w:pStyle w:val="Naslov2"/>
        <w:numPr>
          <w:ilvl w:val="1"/>
          <w:numId w:val="1"/>
        </w:numPr>
        <w:rPr>
          <w:bCs/>
          <w:lang w:val="sl-SI"/>
        </w:rPr>
      </w:pPr>
      <w:bookmarkStart w:id="312" w:name="_Toc231547941"/>
      <w:r>
        <w:rPr>
          <w:bCs/>
          <w:lang w:val="sl-SI"/>
        </w:rPr>
        <w:lastRenderedPageBreak/>
        <w:t>OVOJNICA – FINANČNO ZAVAROVANJE ZA RESNOST PONUDBE</w:t>
      </w:r>
      <w:bookmarkEnd w:id="312"/>
    </w:p>
    <w:p w14:paraId="45683110" w14:textId="77777777" w:rsidR="00594112" w:rsidRDefault="00594112" w:rsidP="00B80D64">
      <w:pPr>
        <w:spacing w:line="276" w:lineRule="auto"/>
        <w:rPr>
          <w:i/>
          <w:color w:val="808080" w:themeColor="background1" w:themeShade="80"/>
          <w:sz w:val="22"/>
          <w:szCs w:val="22"/>
          <w:lang w:val="sl-SI"/>
        </w:rPr>
      </w:pPr>
    </w:p>
    <w:p w14:paraId="24676D7A" w14:textId="476B9FDA" w:rsidR="00865088" w:rsidRPr="00865088" w:rsidRDefault="00865088" w:rsidP="00865088">
      <w:pPr>
        <w:spacing w:line="276" w:lineRule="auto"/>
        <w:rPr>
          <w:b/>
          <w:i/>
          <w:lang w:val="sl-SI"/>
        </w:rPr>
      </w:pPr>
      <w:r w:rsidRPr="00865088">
        <w:rPr>
          <w:b/>
          <w:i/>
          <w:lang w:val="sl-SI"/>
        </w:rPr>
        <w:t>PONUDNIK:</w:t>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r w:rsidRPr="00865088">
        <w:rPr>
          <w:b/>
          <w:i/>
          <w:lang w:val="sl-SI"/>
        </w:rPr>
        <w:tab/>
      </w:r>
    </w:p>
    <w:tbl>
      <w:tblPr>
        <w:tblW w:w="0" w:type="auto"/>
        <w:tblInd w:w="38" w:type="dxa"/>
        <w:tblLook w:val="04A0" w:firstRow="1" w:lastRow="0" w:firstColumn="1" w:lastColumn="0" w:noHBand="0" w:noVBand="1"/>
      </w:tblPr>
      <w:tblGrid>
        <w:gridCol w:w="5315"/>
        <w:gridCol w:w="3969"/>
      </w:tblGrid>
      <w:tr w:rsidR="00865088" w:rsidRPr="00865088" w14:paraId="7F423AB7" w14:textId="77777777" w:rsidTr="00AD464F">
        <w:trPr>
          <w:trHeight w:val="397"/>
        </w:trPr>
        <w:tc>
          <w:tcPr>
            <w:tcW w:w="5315" w:type="dxa"/>
            <w:tcBorders>
              <w:top w:val="nil"/>
              <w:left w:val="nil"/>
              <w:bottom w:val="single" w:sz="4" w:space="0" w:color="auto"/>
              <w:right w:val="nil"/>
            </w:tcBorders>
            <w:vAlign w:val="center"/>
          </w:tcPr>
          <w:p w14:paraId="2EDF9506" w14:textId="77777777" w:rsidR="00865088" w:rsidRPr="00865088" w:rsidRDefault="00865088" w:rsidP="00865088">
            <w:pPr>
              <w:spacing w:line="276" w:lineRule="auto"/>
              <w:rPr>
                <w:bCs/>
                <w:i/>
                <w:iCs/>
                <w:lang w:val="sl-SI"/>
              </w:rPr>
            </w:pPr>
            <w:r w:rsidRPr="00865088">
              <w:rPr>
                <w:bCs/>
                <w:i/>
                <w:iCs/>
                <w:lang w:val="sl-SI"/>
              </w:rPr>
              <w:fldChar w:fldCharType="begin">
                <w:ffData>
                  <w:name w:val="Besedilo1"/>
                  <w:enabled/>
                  <w:calcOnExit w:val="0"/>
                  <w:textInput/>
                </w:ffData>
              </w:fldChar>
            </w:r>
            <w:bookmarkStart w:id="313" w:name="Besedilo1"/>
            <w:r w:rsidRPr="00865088">
              <w:rPr>
                <w:bCs/>
                <w:i/>
                <w:iCs/>
                <w:lang w:val="sl-SI"/>
              </w:rPr>
              <w:instrText xml:space="preserve"> FORMTEXT </w:instrText>
            </w:r>
            <w:r w:rsidRPr="00865088">
              <w:rPr>
                <w:bCs/>
                <w:i/>
                <w:iCs/>
                <w:lang w:val="sl-SI"/>
              </w:rPr>
            </w:r>
            <w:r w:rsidRPr="00865088">
              <w:rPr>
                <w:bCs/>
                <w:i/>
                <w:iCs/>
                <w:lang w:val="sl-SI"/>
              </w:rPr>
              <w:fldChar w:fldCharType="separate"/>
            </w:r>
            <w:r w:rsidRPr="00865088">
              <w:rPr>
                <w:bCs/>
                <w:i/>
                <w:iCs/>
                <w:lang w:val="sl-SI"/>
              </w:rPr>
              <w:t> </w:t>
            </w:r>
            <w:r w:rsidRPr="00865088">
              <w:rPr>
                <w:bCs/>
                <w:i/>
                <w:iCs/>
                <w:lang w:val="sl-SI"/>
              </w:rPr>
              <w:t> </w:t>
            </w:r>
            <w:r w:rsidRPr="00865088">
              <w:rPr>
                <w:bCs/>
                <w:i/>
                <w:iCs/>
                <w:lang w:val="sl-SI"/>
              </w:rPr>
              <w:t> </w:t>
            </w:r>
            <w:r w:rsidRPr="00865088">
              <w:rPr>
                <w:bCs/>
                <w:i/>
                <w:iCs/>
                <w:lang w:val="sl-SI"/>
              </w:rPr>
              <w:t> </w:t>
            </w:r>
            <w:r w:rsidRPr="00865088">
              <w:rPr>
                <w:bCs/>
                <w:i/>
                <w:iCs/>
                <w:lang w:val="sl-SI"/>
              </w:rPr>
              <w:t> </w:t>
            </w:r>
            <w:r w:rsidRPr="00865088">
              <w:rPr>
                <w:i/>
                <w:lang w:val="sl-SI"/>
              </w:rPr>
              <w:fldChar w:fldCharType="end"/>
            </w:r>
            <w:bookmarkEnd w:id="313"/>
          </w:p>
        </w:tc>
        <w:tc>
          <w:tcPr>
            <w:tcW w:w="3969" w:type="dxa"/>
            <w:vAlign w:val="center"/>
          </w:tcPr>
          <w:p w14:paraId="5264C764" w14:textId="77777777" w:rsidR="00865088" w:rsidRPr="00865088" w:rsidRDefault="00865088" w:rsidP="00865088">
            <w:pPr>
              <w:spacing w:line="276" w:lineRule="auto"/>
              <w:rPr>
                <w:i/>
                <w:lang w:val="sl-SI"/>
              </w:rPr>
            </w:pPr>
          </w:p>
        </w:tc>
      </w:tr>
      <w:tr w:rsidR="00865088" w:rsidRPr="00865088" w14:paraId="260EFA86" w14:textId="77777777" w:rsidTr="00AD464F">
        <w:trPr>
          <w:trHeight w:val="397"/>
        </w:trPr>
        <w:tc>
          <w:tcPr>
            <w:tcW w:w="5315" w:type="dxa"/>
            <w:tcBorders>
              <w:top w:val="single" w:sz="4" w:space="0" w:color="auto"/>
              <w:left w:val="nil"/>
              <w:bottom w:val="single" w:sz="4" w:space="0" w:color="auto"/>
              <w:right w:val="nil"/>
            </w:tcBorders>
            <w:vAlign w:val="center"/>
          </w:tcPr>
          <w:p w14:paraId="2AD37432" w14:textId="77777777" w:rsidR="00865088" w:rsidRPr="00865088" w:rsidRDefault="00865088" w:rsidP="00865088">
            <w:pPr>
              <w:spacing w:line="276" w:lineRule="auto"/>
              <w:rPr>
                <w:i/>
                <w:lang w:val="sl-SI"/>
              </w:rPr>
            </w:pPr>
            <w:r w:rsidRPr="00865088">
              <w:rPr>
                <w:i/>
                <w:lang w:val="sl-SI"/>
              </w:rPr>
              <w:t>(naziv ponudnika)</w:t>
            </w:r>
          </w:p>
          <w:p w14:paraId="0D1D636E" w14:textId="77777777" w:rsidR="00865088" w:rsidRPr="00865088" w:rsidRDefault="00865088" w:rsidP="00865088">
            <w:pPr>
              <w:spacing w:line="276" w:lineRule="auto"/>
              <w:rPr>
                <w:i/>
                <w:lang w:val="sl-SI"/>
              </w:rPr>
            </w:pPr>
            <w:r w:rsidRPr="00865088">
              <w:rPr>
                <w:i/>
                <w:lang w:val="sl-SI"/>
              </w:rPr>
              <w:fldChar w:fldCharType="begin">
                <w:ffData>
                  <w:name w:val="Besedilo2"/>
                  <w:enabled/>
                  <w:calcOnExit w:val="0"/>
                  <w:textInput/>
                </w:ffData>
              </w:fldChar>
            </w:r>
            <w:bookmarkStart w:id="314" w:name="Besedilo2"/>
            <w:r w:rsidRPr="00865088">
              <w:rPr>
                <w:i/>
                <w:lang w:val="sl-SI"/>
              </w:rPr>
              <w:instrText xml:space="preserve"> FORMTEXT </w:instrText>
            </w:r>
            <w:r w:rsidRPr="00865088">
              <w:rPr>
                <w:i/>
                <w:lang w:val="sl-SI"/>
              </w:rPr>
            </w:r>
            <w:r w:rsidRPr="00865088">
              <w:rPr>
                <w:i/>
                <w:lang w:val="sl-SI"/>
              </w:rPr>
              <w:fldChar w:fldCharType="separate"/>
            </w:r>
            <w:r w:rsidRPr="00865088">
              <w:rPr>
                <w:i/>
                <w:lang w:val="sl-SI"/>
              </w:rPr>
              <w:t> </w:t>
            </w:r>
            <w:r w:rsidRPr="00865088">
              <w:rPr>
                <w:i/>
                <w:lang w:val="sl-SI"/>
              </w:rPr>
              <w:t> </w:t>
            </w:r>
            <w:r w:rsidRPr="00865088">
              <w:rPr>
                <w:i/>
                <w:lang w:val="sl-SI"/>
              </w:rPr>
              <w:t> </w:t>
            </w:r>
            <w:r w:rsidRPr="00865088">
              <w:rPr>
                <w:i/>
                <w:lang w:val="sl-SI"/>
              </w:rPr>
              <w:t> </w:t>
            </w:r>
            <w:r w:rsidRPr="00865088">
              <w:rPr>
                <w:i/>
                <w:lang w:val="sl-SI"/>
              </w:rPr>
              <w:t> </w:t>
            </w:r>
            <w:r w:rsidRPr="00865088">
              <w:rPr>
                <w:i/>
                <w:lang w:val="sl-SI"/>
              </w:rPr>
              <w:fldChar w:fldCharType="end"/>
            </w:r>
            <w:bookmarkEnd w:id="314"/>
          </w:p>
        </w:tc>
        <w:tc>
          <w:tcPr>
            <w:tcW w:w="3969" w:type="dxa"/>
            <w:vAlign w:val="center"/>
          </w:tcPr>
          <w:p w14:paraId="3B7C2E74" w14:textId="77777777" w:rsidR="00865088" w:rsidRPr="00865088" w:rsidRDefault="00865088" w:rsidP="00865088">
            <w:pPr>
              <w:spacing w:line="276" w:lineRule="auto"/>
              <w:rPr>
                <w:i/>
                <w:lang w:val="sl-SI"/>
              </w:rPr>
            </w:pPr>
          </w:p>
        </w:tc>
      </w:tr>
      <w:tr w:rsidR="00865088" w:rsidRPr="00865088" w14:paraId="6E63C1AE" w14:textId="77777777" w:rsidTr="00AD464F">
        <w:trPr>
          <w:trHeight w:val="397"/>
        </w:trPr>
        <w:tc>
          <w:tcPr>
            <w:tcW w:w="5315" w:type="dxa"/>
            <w:tcBorders>
              <w:top w:val="single" w:sz="4" w:space="0" w:color="auto"/>
              <w:left w:val="nil"/>
              <w:bottom w:val="single" w:sz="4" w:space="0" w:color="auto"/>
              <w:right w:val="nil"/>
            </w:tcBorders>
            <w:vAlign w:val="center"/>
          </w:tcPr>
          <w:p w14:paraId="27ADAD1D" w14:textId="77777777" w:rsidR="00865088" w:rsidRPr="00865088" w:rsidRDefault="00865088" w:rsidP="00865088">
            <w:pPr>
              <w:spacing w:line="276" w:lineRule="auto"/>
              <w:rPr>
                <w:i/>
                <w:lang w:val="sl-SI"/>
              </w:rPr>
            </w:pPr>
            <w:r w:rsidRPr="00865088">
              <w:rPr>
                <w:i/>
                <w:lang w:val="sl-SI"/>
              </w:rPr>
              <w:t>(naslov ponudnika)</w:t>
            </w:r>
          </w:p>
          <w:p w14:paraId="4CD7017C" w14:textId="77777777" w:rsidR="00865088" w:rsidRPr="00865088" w:rsidRDefault="00865088" w:rsidP="00865088">
            <w:pPr>
              <w:spacing w:line="276" w:lineRule="auto"/>
              <w:rPr>
                <w:i/>
                <w:lang w:val="sl-SI"/>
              </w:rPr>
            </w:pPr>
            <w:r w:rsidRPr="00865088">
              <w:rPr>
                <w:i/>
                <w:lang w:val="sl-SI"/>
              </w:rPr>
              <w:fldChar w:fldCharType="begin">
                <w:ffData>
                  <w:name w:val="Besedilo3"/>
                  <w:enabled/>
                  <w:calcOnExit w:val="0"/>
                  <w:textInput/>
                </w:ffData>
              </w:fldChar>
            </w:r>
            <w:bookmarkStart w:id="315" w:name="Besedilo3"/>
            <w:r w:rsidRPr="00865088">
              <w:rPr>
                <w:i/>
                <w:lang w:val="sl-SI"/>
              </w:rPr>
              <w:instrText xml:space="preserve"> FORMTEXT </w:instrText>
            </w:r>
            <w:r w:rsidRPr="00865088">
              <w:rPr>
                <w:i/>
                <w:lang w:val="sl-SI"/>
              </w:rPr>
            </w:r>
            <w:r w:rsidRPr="00865088">
              <w:rPr>
                <w:i/>
                <w:lang w:val="sl-SI"/>
              </w:rPr>
              <w:fldChar w:fldCharType="separate"/>
            </w:r>
            <w:r w:rsidRPr="00865088">
              <w:rPr>
                <w:i/>
                <w:lang w:val="sl-SI"/>
              </w:rPr>
              <w:t> </w:t>
            </w:r>
            <w:r w:rsidRPr="00865088">
              <w:rPr>
                <w:i/>
                <w:lang w:val="sl-SI"/>
              </w:rPr>
              <w:t> </w:t>
            </w:r>
            <w:r w:rsidRPr="00865088">
              <w:rPr>
                <w:i/>
                <w:lang w:val="sl-SI"/>
              </w:rPr>
              <w:t> </w:t>
            </w:r>
            <w:r w:rsidRPr="00865088">
              <w:rPr>
                <w:i/>
                <w:lang w:val="sl-SI"/>
              </w:rPr>
              <w:t> </w:t>
            </w:r>
            <w:r w:rsidRPr="00865088">
              <w:rPr>
                <w:i/>
                <w:lang w:val="sl-SI"/>
              </w:rPr>
              <w:t> </w:t>
            </w:r>
            <w:r w:rsidRPr="00865088">
              <w:rPr>
                <w:i/>
                <w:lang w:val="sl-SI"/>
              </w:rPr>
              <w:fldChar w:fldCharType="end"/>
            </w:r>
            <w:bookmarkEnd w:id="315"/>
          </w:p>
        </w:tc>
        <w:tc>
          <w:tcPr>
            <w:tcW w:w="3969" w:type="dxa"/>
            <w:vAlign w:val="center"/>
          </w:tcPr>
          <w:p w14:paraId="6F60C49E" w14:textId="77777777" w:rsidR="00865088" w:rsidRPr="00865088" w:rsidRDefault="00865088" w:rsidP="00865088">
            <w:pPr>
              <w:spacing w:line="276" w:lineRule="auto"/>
              <w:rPr>
                <w:i/>
                <w:lang w:val="sl-SI"/>
              </w:rPr>
            </w:pPr>
          </w:p>
        </w:tc>
      </w:tr>
      <w:tr w:rsidR="00865088" w:rsidRPr="00865088" w14:paraId="219AC6FE" w14:textId="77777777" w:rsidTr="00AD464F">
        <w:trPr>
          <w:trHeight w:val="397"/>
        </w:trPr>
        <w:tc>
          <w:tcPr>
            <w:tcW w:w="5315" w:type="dxa"/>
            <w:tcBorders>
              <w:top w:val="single" w:sz="4" w:space="0" w:color="auto"/>
              <w:left w:val="nil"/>
              <w:bottom w:val="nil"/>
              <w:right w:val="nil"/>
            </w:tcBorders>
            <w:vAlign w:val="center"/>
            <w:hideMark/>
          </w:tcPr>
          <w:p w14:paraId="040A19CA" w14:textId="77777777" w:rsidR="00865088" w:rsidRPr="00865088" w:rsidRDefault="00865088" w:rsidP="00865088">
            <w:pPr>
              <w:spacing w:line="276" w:lineRule="auto"/>
              <w:rPr>
                <w:i/>
                <w:lang w:val="sl-SI"/>
              </w:rPr>
            </w:pPr>
            <w:r w:rsidRPr="00865088">
              <w:rPr>
                <w:i/>
                <w:lang w:val="sl-SI"/>
              </w:rPr>
              <w:t>(poštna številka, kraj pošte)</w:t>
            </w:r>
          </w:p>
        </w:tc>
        <w:tc>
          <w:tcPr>
            <w:tcW w:w="3969" w:type="dxa"/>
            <w:vAlign w:val="center"/>
          </w:tcPr>
          <w:p w14:paraId="128C0B50" w14:textId="77777777" w:rsidR="00865088" w:rsidRPr="00865088" w:rsidRDefault="00865088" w:rsidP="00865088">
            <w:pPr>
              <w:spacing w:line="276" w:lineRule="auto"/>
              <w:rPr>
                <w:i/>
                <w:lang w:val="sl-SI"/>
              </w:rPr>
            </w:pPr>
          </w:p>
        </w:tc>
      </w:tr>
    </w:tbl>
    <w:p w14:paraId="49D0CA53" w14:textId="77777777" w:rsidR="00865088" w:rsidRPr="00865088" w:rsidRDefault="00865088" w:rsidP="00865088">
      <w:pPr>
        <w:spacing w:line="276" w:lineRule="auto"/>
        <w:rPr>
          <w:i/>
          <w:lang w:val="sl-SI"/>
        </w:rPr>
      </w:pPr>
    </w:p>
    <w:p w14:paraId="69EEBA00" w14:textId="77777777" w:rsidR="00865088" w:rsidRPr="00865088" w:rsidRDefault="00865088" w:rsidP="00865088">
      <w:pPr>
        <w:spacing w:line="276" w:lineRule="auto"/>
        <w:rPr>
          <w:i/>
          <w:lang w:val="sl-SI"/>
        </w:rPr>
      </w:pPr>
    </w:p>
    <w:p w14:paraId="714D9D7A" w14:textId="64C17AA5" w:rsidR="00865088" w:rsidRPr="00425354" w:rsidRDefault="00865088" w:rsidP="00865088">
      <w:pPr>
        <w:spacing w:line="276" w:lineRule="auto"/>
        <w:rPr>
          <w:b/>
          <w:i/>
          <w:lang w:val="sl-SI"/>
        </w:rPr>
      </w:pPr>
      <w:r w:rsidRPr="00865088">
        <w:rPr>
          <w:b/>
          <w:i/>
          <w:lang w:val="sl-SI"/>
        </w:rPr>
        <w:t>Prevzeto:</w:t>
      </w:r>
      <w:r w:rsidR="00425354">
        <w:rPr>
          <w:b/>
          <w:i/>
          <w:lang w:val="sl-SI"/>
        </w:rPr>
        <w:t xml:space="preserve"> </w:t>
      </w:r>
      <w:r w:rsidRPr="00865088">
        <w:rPr>
          <w:i/>
          <w:lang w:val="sl-SI"/>
        </w:rPr>
        <w:t>(vpiše vložišče)</w:t>
      </w:r>
    </w:p>
    <w:p w14:paraId="499F3D11" w14:textId="185E4622" w:rsidR="00865088" w:rsidRDefault="00865088" w:rsidP="00865088">
      <w:pPr>
        <w:spacing w:line="276" w:lineRule="auto"/>
        <w:rPr>
          <w:b/>
          <w:i/>
          <w:lang w:val="sl-SI"/>
        </w:rPr>
      </w:pPr>
      <w:r w:rsidRPr="00865088">
        <w:rPr>
          <w:b/>
          <w:i/>
          <w:lang w:val="sl-SI"/>
        </w:rPr>
        <w:t>Datum in čas prejema kuverte: ___. ___. 2026 ob ____ uri</w:t>
      </w:r>
    </w:p>
    <w:p w14:paraId="5CF72C73" w14:textId="77777777" w:rsidR="00425354" w:rsidRPr="00865088" w:rsidRDefault="00425354" w:rsidP="00865088">
      <w:pPr>
        <w:spacing w:line="276" w:lineRule="auto"/>
        <w:rPr>
          <w:b/>
          <w:i/>
          <w:lang w:val="sl-SI"/>
        </w:rPr>
      </w:pPr>
    </w:p>
    <w:p w14:paraId="7CF696CE" w14:textId="77777777" w:rsidR="00865088" w:rsidRPr="00865088" w:rsidRDefault="00865088" w:rsidP="00865088">
      <w:pPr>
        <w:spacing w:line="276" w:lineRule="auto"/>
        <w:rPr>
          <w:i/>
          <w:lang w:val="sl-SI"/>
        </w:rPr>
      </w:pPr>
    </w:p>
    <w:p w14:paraId="1B0450AD" w14:textId="2601D863" w:rsidR="00865088" w:rsidRPr="00865088" w:rsidRDefault="00865088" w:rsidP="00865088">
      <w:pPr>
        <w:spacing w:line="276" w:lineRule="auto"/>
        <w:jc w:val="center"/>
        <w:rPr>
          <w:b/>
          <w:i/>
          <w:sz w:val="32"/>
          <w:szCs w:val="32"/>
          <w:lang w:val="sl-SI"/>
        </w:rPr>
      </w:pPr>
      <w:r w:rsidRPr="00865088">
        <w:rPr>
          <w:b/>
          <w:i/>
          <w:sz w:val="32"/>
          <w:szCs w:val="32"/>
          <w:lang w:val="sl-SI"/>
        </w:rPr>
        <w:t>NE ODPIRAJ ! – zavarovanje za resnost ponudbe</w:t>
      </w:r>
    </w:p>
    <w:p w14:paraId="50F2297D" w14:textId="77777777" w:rsidR="00865088" w:rsidRPr="00865088" w:rsidRDefault="00865088" w:rsidP="00865088">
      <w:pPr>
        <w:spacing w:line="276" w:lineRule="auto"/>
        <w:rPr>
          <w:b/>
          <w:i/>
          <w:lang w:val="sl-SI"/>
        </w:rPr>
      </w:pPr>
    </w:p>
    <w:p w14:paraId="3877AE55" w14:textId="77777777" w:rsidR="00865088" w:rsidRPr="00865088" w:rsidRDefault="00865088" w:rsidP="00865088">
      <w:pPr>
        <w:spacing w:line="276" w:lineRule="auto"/>
        <w:rPr>
          <w:b/>
          <w:i/>
          <w:lang w:val="sl-SI"/>
        </w:rPr>
      </w:pPr>
    </w:p>
    <w:p w14:paraId="540A0E70" w14:textId="77777777" w:rsidR="00865088" w:rsidRPr="00865088" w:rsidRDefault="00865088" w:rsidP="00865088">
      <w:pPr>
        <w:spacing w:line="276" w:lineRule="auto"/>
        <w:rPr>
          <w:b/>
          <w:i/>
          <w:lang w:val="sl-SI"/>
        </w:rPr>
      </w:pPr>
    </w:p>
    <w:p w14:paraId="0F97CFCC" w14:textId="77777777" w:rsidR="00865088" w:rsidRPr="00425354" w:rsidRDefault="00865088" w:rsidP="00865088">
      <w:pPr>
        <w:spacing w:line="276" w:lineRule="auto"/>
        <w:jc w:val="right"/>
        <w:rPr>
          <w:b/>
          <w:i/>
          <w:sz w:val="32"/>
          <w:szCs w:val="32"/>
          <w:lang w:val="sl-SI"/>
        </w:rPr>
      </w:pPr>
      <w:r w:rsidRPr="00425354">
        <w:rPr>
          <w:b/>
          <w:i/>
          <w:sz w:val="32"/>
          <w:szCs w:val="32"/>
          <w:lang w:val="sl-SI"/>
        </w:rPr>
        <w:t>UNIVERZA V MARIBORU</w:t>
      </w:r>
    </w:p>
    <w:p w14:paraId="4E0B7B82" w14:textId="77777777" w:rsidR="00865088" w:rsidRPr="00425354" w:rsidRDefault="00865088" w:rsidP="00865088">
      <w:pPr>
        <w:spacing w:line="276" w:lineRule="auto"/>
        <w:jc w:val="right"/>
        <w:rPr>
          <w:b/>
          <w:i/>
          <w:sz w:val="32"/>
          <w:szCs w:val="32"/>
          <w:lang w:val="sl-SI"/>
        </w:rPr>
      </w:pPr>
      <w:r w:rsidRPr="00425354">
        <w:rPr>
          <w:b/>
          <w:i/>
          <w:sz w:val="32"/>
          <w:szCs w:val="32"/>
          <w:lang w:val="sl-SI"/>
        </w:rPr>
        <w:t>Slomškov trg 15, 2000 Maribor</w:t>
      </w:r>
    </w:p>
    <w:p w14:paraId="298DFF1F" w14:textId="77777777" w:rsidR="00865088" w:rsidRDefault="00865088" w:rsidP="00865088">
      <w:pPr>
        <w:spacing w:line="276" w:lineRule="auto"/>
        <w:rPr>
          <w:b/>
          <w:i/>
          <w:lang w:val="sl-SI"/>
        </w:rPr>
      </w:pPr>
    </w:p>
    <w:p w14:paraId="7AADC26A" w14:textId="77777777" w:rsidR="00425354" w:rsidRDefault="00425354" w:rsidP="00865088">
      <w:pPr>
        <w:spacing w:line="276" w:lineRule="auto"/>
        <w:rPr>
          <w:b/>
          <w:i/>
          <w:lang w:val="sl-SI"/>
        </w:rPr>
      </w:pPr>
    </w:p>
    <w:p w14:paraId="631A84A0" w14:textId="77777777" w:rsidR="00425354" w:rsidRPr="00865088" w:rsidRDefault="00425354" w:rsidP="00865088">
      <w:pPr>
        <w:spacing w:line="276" w:lineRule="auto"/>
        <w:rPr>
          <w:b/>
          <w:i/>
          <w:lang w:val="sl-SI"/>
        </w:rPr>
      </w:pPr>
    </w:p>
    <w:p w14:paraId="47811A62" w14:textId="77777777" w:rsidR="00865088" w:rsidRPr="00865088" w:rsidRDefault="00865088" w:rsidP="00425354">
      <w:pPr>
        <w:spacing w:line="276" w:lineRule="auto"/>
        <w:jc w:val="center"/>
        <w:rPr>
          <w:b/>
          <w:i/>
          <w:lang w:val="sl-SI"/>
        </w:rPr>
      </w:pPr>
      <w:r w:rsidRPr="00865088">
        <w:rPr>
          <w:b/>
          <w:i/>
          <w:lang w:val="sl-SI"/>
        </w:rPr>
        <w:t>PREDMET JAVNEGA NAROČILA:</w:t>
      </w:r>
    </w:p>
    <w:p w14:paraId="029CA760" w14:textId="094EDCB5" w:rsidR="00B80D64" w:rsidRPr="00425354" w:rsidRDefault="00425354" w:rsidP="00425354">
      <w:pPr>
        <w:spacing w:line="276" w:lineRule="auto"/>
        <w:jc w:val="center"/>
        <w:rPr>
          <w:b/>
          <w:bCs/>
          <w:i/>
          <w:color w:val="808080" w:themeColor="background1" w:themeShade="80"/>
          <w:sz w:val="22"/>
          <w:szCs w:val="22"/>
          <w:lang w:val="sl-SI"/>
        </w:rPr>
      </w:pPr>
      <w:r w:rsidRPr="00425354">
        <w:rPr>
          <w:b/>
          <w:bCs/>
          <w:i/>
          <w:lang w:val="sl-SI"/>
        </w:rPr>
        <w:t>INNOVUM - Odkup in prenova objekta Fakultete za logistiko Univerze v Mariboru z raziskovalnim centrom za logistiko, pri kateri se upoštevajo okoljski vidiki.</w:t>
      </w:r>
    </w:p>
    <w:sectPr w:rsidR="00B80D64" w:rsidRPr="00425354" w:rsidSect="00176A98">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1A5F0" w14:textId="77777777" w:rsidR="00497DCB" w:rsidRDefault="00497DCB" w:rsidP="006364E5">
      <w:pPr>
        <w:spacing w:after="0" w:line="240" w:lineRule="auto"/>
      </w:pPr>
      <w:r>
        <w:separator/>
      </w:r>
    </w:p>
  </w:endnote>
  <w:endnote w:type="continuationSeparator" w:id="0">
    <w:p w14:paraId="6ADC50F8" w14:textId="77777777" w:rsidR="00497DCB" w:rsidRDefault="00497DCB"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 w:name="FZYaoTi">
    <w:altName w:val="方正姚体"/>
    <w:panose1 w:val="00000000000000000000"/>
    <w:charset w:val="86"/>
    <w:family w:val="roman"/>
    <w:notTrueType/>
    <w:pitch w:val="default"/>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EurostileTEE">
    <w:altName w:val="Times New Roman"/>
    <w:charset w:val="00"/>
    <w:family w:val="auto"/>
    <w:pitch w:val="variable"/>
    <w:sig w:usb0="00000001"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9760" w14:textId="77777777" w:rsidR="00BC1748" w:rsidRDefault="00BC17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2206" w14:textId="2E71289F" w:rsidR="00480C73" w:rsidRPr="00A97B3C" w:rsidRDefault="00480C73" w:rsidP="00A64340">
    <w:pPr>
      <w:pStyle w:val="Noga"/>
      <w:jc w:val="center"/>
      <w:rPr>
        <w:color w:val="3494BA" w:themeColor="accent1"/>
        <w:sz w:val="16"/>
        <w:szCs w:val="16"/>
        <w:lang w:val="es-ES_tradnl"/>
      </w:rPr>
    </w:pPr>
    <w:r w:rsidRPr="007E554C">
      <w:rPr>
        <w:color w:val="3494BA" w:themeColor="accent1"/>
        <w:sz w:val="16"/>
        <w:szCs w:val="16"/>
        <w:lang w:val="es-ES_tradnl"/>
      </w:rPr>
      <w:t>DOKUMENTACIJA</w:t>
    </w:r>
    <w:r w:rsidRPr="00A97B3C">
      <w:rPr>
        <w:color w:val="3494BA" w:themeColor="accent1"/>
        <w:sz w:val="16"/>
        <w:szCs w:val="16"/>
        <w:lang w:val="es-ES_tradnl"/>
      </w:rPr>
      <w:t xml:space="preserve"> JAVN</w:t>
    </w:r>
    <w:r w:rsidR="00481D30">
      <w:rPr>
        <w:color w:val="3494BA" w:themeColor="accent1"/>
        <w:sz w:val="16"/>
        <w:szCs w:val="16"/>
        <w:lang w:val="es-ES_tradnl"/>
      </w:rPr>
      <w:t>EGA</w:t>
    </w:r>
    <w:r w:rsidRPr="00A97B3C">
      <w:rPr>
        <w:color w:val="3494BA" w:themeColor="accent1"/>
        <w:sz w:val="16"/>
        <w:szCs w:val="16"/>
        <w:lang w:val="es-ES_tradnl"/>
      </w:rPr>
      <w:t xml:space="preserve"> NAROČIL</w:t>
    </w:r>
    <w:r w:rsidR="00481D30">
      <w:rPr>
        <w:color w:val="3494BA" w:themeColor="accent1"/>
        <w:sz w:val="16"/>
        <w:szCs w:val="16"/>
        <w:lang w:val="es-ES_tradnl"/>
      </w:rPr>
      <w:t>A</w:t>
    </w:r>
  </w:p>
  <w:p w14:paraId="717229C0" w14:textId="40BABB7B" w:rsidR="00480C73" w:rsidRPr="00FF4D6B" w:rsidRDefault="00F5286C" w:rsidP="00CB0740">
    <w:pPr>
      <w:pStyle w:val="Noga"/>
      <w:jc w:val="center"/>
      <w:rPr>
        <w:color w:val="3494BA" w:themeColor="accent1"/>
        <w:sz w:val="16"/>
        <w:szCs w:val="16"/>
        <w:lang w:val="sl-SI"/>
      </w:rPr>
    </w:pPr>
    <w:r>
      <w:rPr>
        <w:color w:val="3494BA" w:themeColor="accent1"/>
        <w:sz w:val="16"/>
        <w:szCs w:val="16"/>
        <w:lang w:val="sl-SI"/>
      </w:rPr>
      <w:t>INNOVUM - ODKUP IN PRENOVA OBJEKTA FAKULTETE ZA LOGISTIKO UNIVERZE V MARIBORU Z RAZISKOVALNIM CENTROM ZA LOGISTIKO</w:t>
    </w:r>
    <w:r w:rsidR="00510763">
      <w:rPr>
        <w:color w:val="3494BA" w:themeColor="accent1"/>
        <w:sz w:val="16"/>
        <w:szCs w:val="16"/>
        <w:lang w:val="sl-SI"/>
      </w:rPr>
      <w:t xml:space="preserve">, </w:t>
    </w:r>
    <w:r w:rsidR="00510763" w:rsidRPr="006800F1">
      <w:rPr>
        <w:color w:val="3494BA" w:themeColor="accent1"/>
        <w:sz w:val="16"/>
        <w:szCs w:val="16"/>
        <w:lang w:val="sl-SI"/>
      </w:rPr>
      <w:t>PRI KATERI SE UPOŠTEVAJO OKOLJSKI VIDIKI</w:t>
    </w:r>
  </w:p>
  <w:p w14:paraId="43B8A854" w14:textId="18CB81AB" w:rsidR="00480C73" w:rsidRPr="00FF4D6B" w:rsidRDefault="00480C73" w:rsidP="00FF4D6B">
    <w:pPr>
      <w:pStyle w:val="Noga"/>
      <w:jc w:val="center"/>
      <w:rPr>
        <w:color w:val="3494BA" w:themeColor="accent1"/>
        <w:sz w:val="16"/>
        <w:szCs w:val="16"/>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E0B7" w14:textId="77777777" w:rsidR="00BC1748" w:rsidRDefault="00BC17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90F65" w14:textId="77777777" w:rsidR="00497DCB" w:rsidRDefault="00497DCB" w:rsidP="006364E5">
      <w:pPr>
        <w:spacing w:after="0" w:line="240" w:lineRule="auto"/>
      </w:pPr>
      <w:r>
        <w:separator/>
      </w:r>
    </w:p>
  </w:footnote>
  <w:footnote w:type="continuationSeparator" w:id="0">
    <w:p w14:paraId="13693104" w14:textId="77777777" w:rsidR="00497DCB" w:rsidRDefault="00497DCB" w:rsidP="006364E5">
      <w:pPr>
        <w:spacing w:after="0" w:line="240" w:lineRule="auto"/>
      </w:pPr>
      <w:r>
        <w:continuationSeparator/>
      </w:r>
    </w:p>
  </w:footnote>
  <w:footnote w:id="1">
    <w:p w14:paraId="567FC888" w14:textId="4F6BF894" w:rsidR="006B122C" w:rsidRPr="006B122C" w:rsidRDefault="006B122C" w:rsidP="006B122C">
      <w:pPr>
        <w:pStyle w:val="Sprotnaopomba-besedilo"/>
        <w:jc w:val="both"/>
        <w:rPr>
          <w:lang w:val="sl-SI"/>
        </w:rPr>
      </w:pPr>
      <w:r>
        <w:rPr>
          <w:rStyle w:val="Sprotnaopomba-sklic"/>
        </w:rPr>
        <w:footnoteRef/>
      </w:r>
      <w:r>
        <w:t xml:space="preserve"> </w:t>
      </w:r>
      <w:r w:rsidRPr="006B122C">
        <w:rPr>
          <w:sz w:val="16"/>
          <w:szCs w:val="16"/>
          <w:lang w:val="sl-SI"/>
        </w:rPr>
        <w:t>Operacijo sofinancirata Republika Slovenija, Ministrstvo za visoko šolstvo, znanost in inovacije in EU iz Evropskega sklada za regionalni razvoj. Operacije se izvaja v okviru Programa EKP 2021–2027, CP1: Konkurenčnejša in pametnejša Slovenija s spodbujanjem inovativne in pametne gospodarske preobrazbe ter regionalne povezljivosti na področju IKT in prednostne naloge 1: Inovacijska družba znanja, specifičnega cilja RSO 1.1.: Razvoj in izboljšanje raziskovalne in inovacijske zmogljivosti ter uvajanje naprednih tehnologij ukrepa: področje krepitve kapacitet za raziskave in CP4: Bolj socialna in vključujoča Slovenija  za izvajanje evropskega stebra socialnih pravic in prednostne naloge 6: Znanja in spretnosti ter odzivni trg dela, specifičnega cilja RSO 4.2.: Doslednejše zagotavljanje enakega dostopa do vključujočih in kakovostnih storitev na področju izobraževanja, usposabljanja in vseživljenjskega učenja z razvojem dostopne infrastrukture, tudi s krepitvijo odpornosti za izobraževanje in usposabljanje na daljavo in prek spleta.</w:t>
      </w:r>
    </w:p>
  </w:footnote>
  <w:footnote w:id="2">
    <w:p w14:paraId="2D526320" w14:textId="77777777" w:rsidR="00480C73" w:rsidRPr="001357B4" w:rsidRDefault="00480C73" w:rsidP="00D22F85">
      <w:pPr>
        <w:pStyle w:val="Sprotnaopomba-besedilo"/>
        <w:jc w:val="both"/>
        <w:rPr>
          <w:sz w:val="16"/>
          <w:lang w:val="sl-SI"/>
        </w:rPr>
      </w:pPr>
      <w:r w:rsidRPr="001357B4">
        <w:rPr>
          <w:rStyle w:val="Sprotnaopomba-sklic"/>
          <w:sz w:val="16"/>
        </w:rPr>
        <w:footnoteRef/>
      </w:r>
      <w:r w:rsidRPr="005E1636">
        <w:rPr>
          <w:sz w:val="16"/>
          <w:lang w:val="sl-SI"/>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 w:id="3">
    <w:p w14:paraId="6E754E52" w14:textId="77777777" w:rsidR="005F71AC" w:rsidRPr="001357B4" w:rsidRDefault="005F71AC" w:rsidP="009770B1">
      <w:pPr>
        <w:pStyle w:val="Sprotnaopomba-besedilo"/>
        <w:jc w:val="both"/>
        <w:rPr>
          <w:sz w:val="16"/>
          <w:szCs w:val="16"/>
          <w:lang w:val="sl-SI"/>
        </w:rPr>
      </w:pPr>
      <w:r w:rsidRPr="001357B4">
        <w:rPr>
          <w:rStyle w:val="Sprotnaopomba-sklic"/>
          <w:sz w:val="16"/>
          <w:szCs w:val="16"/>
        </w:rPr>
        <w:footnoteRef/>
      </w:r>
      <w:r w:rsidRPr="00E571FE">
        <w:rPr>
          <w:sz w:val="16"/>
          <w:szCs w:val="16"/>
          <w:lang w:val="sl-SI"/>
        </w:rPr>
        <w:t xml:space="preserve"> V kolikor zaradi objektivnih okoliščin (dokazano breme za obstoj le-teh je na prijavitelju) prijavitelj ne more predložiti potrjenega referenčnega potrdila, lahko ustreznost nominiranega referenčnega dela izkazuje z drugimi dokazili, ki potrjujejo verodostojnost posameznega elementa referenčnega dela (na primer pogodba, itd.).</w:t>
      </w:r>
    </w:p>
  </w:footnote>
  <w:footnote w:id="4">
    <w:p w14:paraId="1C3E5CC5" w14:textId="77777777" w:rsidR="001217E0" w:rsidRPr="00E571FE" w:rsidRDefault="001217E0" w:rsidP="00CC1C96">
      <w:pPr>
        <w:pStyle w:val="Sprotnaopomba-besedilo"/>
        <w:rPr>
          <w:rFonts w:eastAsia="Times New Roman" w:cs="Arial"/>
          <w:sz w:val="18"/>
          <w:szCs w:val="18"/>
          <w:lang w:val="sl-SI" w:eastAsia="ar-SA"/>
        </w:rPr>
      </w:pPr>
      <w:r w:rsidRPr="001357B4">
        <w:rPr>
          <w:rStyle w:val="Sprotnaopomba-sklic"/>
          <w:rFonts w:cs="Arial"/>
          <w:sz w:val="18"/>
          <w:szCs w:val="18"/>
        </w:rPr>
        <w:footnoteRef/>
      </w:r>
      <w:r w:rsidRPr="00E571FE">
        <w:rPr>
          <w:rFonts w:cs="Arial"/>
          <w:sz w:val="18"/>
          <w:szCs w:val="18"/>
          <w:lang w:val="sl-SI"/>
        </w:rPr>
        <w:t xml:space="preserve"> V Uredbi (ES) št. 1272/2008, s katero se spreminjata in razveljavljata direktivi 67/548/EGS in 1999/45/ES ter s katero se spreminja Uredba (ES) št. 1907/2006, so navedeni naslednji stavki o nevarnosti, ki so povezani z zgornjimi standardnimi opozorili.</w:t>
      </w:r>
    </w:p>
  </w:footnote>
  <w:footnote w:id="5">
    <w:p w14:paraId="7991AE30" w14:textId="11C5371E" w:rsidR="005638A6" w:rsidRPr="005638A6" w:rsidRDefault="005638A6">
      <w:pPr>
        <w:pStyle w:val="Sprotnaopomba-besedilo"/>
        <w:rPr>
          <w:color w:val="EE0000"/>
          <w:lang w:val="sl-SI"/>
        </w:rPr>
      </w:pPr>
      <w:r w:rsidRPr="00B564F1">
        <w:rPr>
          <w:rStyle w:val="Sprotnaopomba-sklic"/>
        </w:rPr>
        <w:footnoteRef/>
      </w:r>
      <w:r w:rsidRPr="00B564F1">
        <w:rPr>
          <w:lang w:val="sl-SI"/>
        </w:rPr>
        <w:t xml:space="preserve"> Opomba naročnika: odložni pogoj bo naročnik vključil v pogodbo, v kolikor do sklenitve pogodbe še ne bi bila podpisana pogodba o sofinanciranju operacije.  </w:t>
      </w:r>
    </w:p>
  </w:footnote>
  <w:footnote w:id="6">
    <w:p w14:paraId="5BC7AE52" w14:textId="77777777" w:rsidR="00EF61D5" w:rsidRPr="00316171" w:rsidRDefault="00EF61D5" w:rsidP="00EF61D5">
      <w:pPr>
        <w:pStyle w:val="Sprotnaopomba-besedilo"/>
        <w:rPr>
          <w:rFonts w:eastAsiaTheme="minorHAnsi" w:cs="Arial"/>
          <w:sz w:val="14"/>
          <w:szCs w:val="14"/>
          <w:lang w:val="sl-SI" w:eastAsia="en-US"/>
        </w:rPr>
      </w:pPr>
      <w:r w:rsidRPr="00316171">
        <w:rPr>
          <w:rStyle w:val="Sprotnaopomba-sklic"/>
          <w:rFonts w:cs="Arial"/>
          <w:sz w:val="14"/>
          <w:szCs w:val="14"/>
          <w:lang w:val="sl-SI"/>
        </w:rPr>
        <w:footnoteRef/>
      </w:r>
      <w:r w:rsidRPr="00316171">
        <w:rPr>
          <w:rFonts w:cs="Arial"/>
          <w:sz w:val="14"/>
          <w:szCs w:val="14"/>
          <w:lang w:val="sl-SI"/>
        </w:rPr>
        <w:t xml:space="preserve"> Naziv, sedež oz. poslovni naslov, davčna in matična številka ponudnika</w:t>
      </w:r>
    </w:p>
  </w:footnote>
  <w:footnote w:id="7">
    <w:p w14:paraId="167774C1" w14:textId="77777777" w:rsidR="00EF61D5" w:rsidRPr="00316171" w:rsidRDefault="00EF61D5" w:rsidP="00EF61D5">
      <w:pPr>
        <w:pStyle w:val="Sprotnaopomba-besedilo"/>
        <w:rPr>
          <w:rFonts w:cs="Arial"/>
          <w:sz w:val="14"/>
          <w:szCs w:val="14"/>
          <w:lang w:val="sl-SI"/>
        </w:rPr>
      </w:pPr>
      <w:r w:rsidRPr="00316171">
        <w:rPr>
          <w:rStyle w:val="Sprotnaopomba-sklic"/>
          <w:rFonts w:cs="Arial"/>
          <w:sz w:val="14"/>
          <w:szCs w:val="14"/>
          <w:lang w:val="sl-SI"/>
        </w:rPr>
        <w:footnoteRef/>
      </w:r>
      <w:r w:rsidRPr="00316171">
        <w:rPr>
          <w:rFonts w:cs="Arial"/>
          <w:sz w:val="14"/>
          <w:szCs w:val="14"/>
          <w:lang w:val="sl-SI"/>
        </w:rPr>
        <w:t xml:space="preserve"> Ime in priimek odgovorne osebe (zakonitega zastopnika / pooblaščenca) ponudnika </w:t>
      </w:r>
    </w:p>
  </w:footnote>
  <w:footnote w:id="8">
    <w:p w14:paraId="7FC6D857" w14:textId="77777777" w:rsidR="00EF61D5" w:rsidRPr="00316171" w:rsidRDefault="00EF61D5" w:rsidP="00EF61D5">
      <w:pPr>
        <w:pStyle w:val="Sprotnaopomba-besedilo"/>
        <w:rPr>
          <w:rFonts w:cs="Arial"/>
          <w:sz w:val="18"/>
          <w:szCs w:val="18"/>
          <w:lang w:val="sl-SI"/>
        </w:rPr>
      </w:pPr>
      <w:r w:rsidRPr="00316171">
        <w:rPr>
          <w:rStyle w:val="Sprotnaopomba-sklic"/>
          <w:rFonts w:cs="Arial"/>
          <w:sz w:val="14"/>
          <w:szCs w:val="14"/>
          <w:lang w:val="sl-SI"/>
        </w:rPr>
        <w:footnoteRef/>
      </w:r>
      <w:r w:rsidRPr="00316171">
        <w:rPr>
          <w:rFonts w:cs="Arial"/>
          <w:sz w:val="14"/>
          <w:szCs w:val="14"/>
          <w:lang w:val="sl-SI"/>
        </w:rPr>
        <w:t xml:space="preserve"> Naziv in naslov </w:t>
      </w:r>
      <w:r>
        <w:rPr>
          <w:rFonts w:cs="Arial"/>
          <w:sz w:val="14"/>
          <w:szCs w:val="14"/>
          <w:lang w:val="sl-SI"/>
        </w:rPr>
        <w:t>naročnika</w:t>
      </w:r>
    </w:p>
  </w:footnote>
  <w:footnote w:id="9">
    <w:p w14:paraId="0A6685B5" w14:textId="77777777" w:rsidR="00EF61D5" w:rsidRPr="00316171" w:rsidRDefault="00EF61D5" w:rsidP="00EF61D5">
      <w:pPr>
        <w:pStyle w:val="Sprotnaopomba-besedilo"/>
        <w:jc w:val="both"/>
        <w:rPr>
          <w:rFonts w:cs="Arial"/>
          <w:sz w:val="14"/>
          <w:szCs w:val="14"/>
          <w:lang w:val="sl-SI"/>
        </w:rPr>
      </w:pPr>
      <w:r w:rsidRPr="00316171">
        <w:rPr>
          <w:rStyle w:val="Sprotnaopomba-sklic"/>
          <w:rFonts w:cs="Arial"/>
          <w:sz w:val="14"/>
          <w:szCs w:val="14"/>
          <w:lang w:val="sl-SI"/>
        </w:rPr>
        <w:footnoteRef/>
      </w:r>
      <w:r w:rsidRPr="00316171">
        <w:rPr>
          <w:rFonts w:cs="Arial"/>
          <w:sz w:val="14"/>
          <w:szCs w:val="14"/>
          <w:lang w:val="sl-SI"/>
        </w:rPr>
        <w:t xml:space="preserve"> Pridobitev podatkov je odvisna od dejanskega vpisa v RDL in ali je izvajalec zavezanec za vpis.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617F" w14:textId="2C3C6B5C" w:rsidR="00480C73" w:rsidRDefault="00497DCB">
    <w:pPr>
      <w:pStyle w:val="Glava"/>
    </w:pPr>
    <w:r>
      <w:rPr>
        <w:noProof/>
      </w:rPr>
      <w:pict w14:anchorId="526FF5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9751" o:spid="_x0000_s1034" type="#_x0000_t136" style="position:absolute;margin-left:0;margin-top:0;width:574.45pt;height:85.3pt;rotation:315;z-index:-251656704;mso-position-horizontal:center;mso-position-horizontal-relative:margin;mso-position-vertical:center;mso-position-vertical-relative:margin" o:allowincell="f" fillcolor="silver" stroked="f">
          <v:fill opacity=".5"/>
          <v:textpath style="font-family:&quot;Trebuchet MS&quot;;font-size:1pt" string="DELOVNI 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16" w:name="_Hlk491788047"/>
  <w:bookmarkStart w:id="317" w:name="_Hlk491788048"/>
  <w:bookmarkStart w:id="318" w:name="_Hlk491788049"/>
  <w:bookmarkStart w:id="319" w:name="_Hlk508790771"/>
  <w:bookmarkStart w:id="320" w:name="_Hlk508790772"/>
  <w:bookmarkStart w:id="321" w:name="_Hlk11964285"/>
  <w:bookmarkStart w:id="322" w:name="_Hlk11964286"/>
  <w:p w14:paraId="7C531533" w14:textId="21E405AC" w:rsidR="00480C73" w:rsidRPr="00F36C02" w:rsidRDefault="00F36C02" w:rsidP="00F36C02">
    <w:pPr>
      <w:tabs>
        <w:tab w:val="left" w:pos="708"/>
        <w:tab w:val="left" w:pos="1416"/>
        <w:tab w:val="left" w:pos="2124"/>
        <w:tab w:val="left" w:pos="5820"/>
      </w:tabs>
      <w:spacing w:line="240" w:lineRule="auto"/>
      <w:jc w:val="center"/>
      <w:rPr>
        <w:rFonts w:ascii="Arial" w:eastAsia="Times New Roman" w:hAnsi="Arial" w:cs="Arial"/>
        <w:color w:val="222222"/>
        <w:sz w:val="27"/>
        <w:szCs w:val="27"/>
        <w:lang w:val="sl-SI" w:eastAsia="sl-SI"/>
      </w:rPr>
    </w:pPr>
    <w:r>
      <w:rPr>
        <w:caps/>
        <w:noProof/>
        <w:color w:val="808080" w:themeColor="background1" w:themeShade="80"/>
        <w:lang w:val="sl-SI" w:eastAsia="sl-SI"/>
      </w:rPr>
      <mc:AlternateContent>
        <mc:Choice Requires="wpg">
          <w:drawing>
            <wp:anchor distT="0" distB="0" distL="114300" distR="114300" simplePos="0" relativeHeight="251658752" behindDoc="0" locked="0" layoutInCell="1" allowOverlap="1" wp14:anchorId="42462049" wp14:editId="2322E2A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0" name="Skupina 1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Skupina 11"/>
                      <wpg:cNvGrpSpPr/>
                      <wpg:grpSpPr>
                        <a:xfrm>
                          <a:off x="0" y="0"/>
                          <a:ext cx="1700784" cy="1024128"/>
                          <a:chOff x="0" y="0"/>
                          <a:chExt cx="1700784" cy="1024128"/>
                        </a:xfrm>
                      </wpg:grpSpPr>
                      <wps:wsp>
                        <wps:cNvPr id="12" name="Pravokotnik 1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4"/>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Polje z besedilom 1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462049" id="Skupina 10" o:spid="_x0000_s1026" style="position:absolute;left:0;text-align:left;margin-left:82.7pt;margin-top:0;width:133.9pt;height:80.65pt;z-index:25165875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X&#10;AZUvkQUAAIo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Skupina 11"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Pravokotnik 12"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4"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15"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" filled="f" stroked="f" strokeweight=".5pt">
                <v:textbox inset=",7.2pt,,7.2pt">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2AC8CD51" wp14:editId="747971C4">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3" name="Skupina 2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5" name="Skupina 25"/>
                      <wpg:cNvGrpSpPr/>
                      <wpg:grpSpPr>
                        <a:xfrm>
                          <a:off x="0" y="0"/>
                          <a:ext cx="1700784" cy="1024128"/>
                          <a:chOff x="0" y="0"/>
                          <a:chExt cx="1700784" cy="1024128"/>
                        </a:xfrm>
                      </wpg:grpSpPr>
                      <wps:wsp>
                        <wps:cNvPr id="26" name="Pravokotnik 26"/>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Pravokotnik 28"/>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Polje z besedilom 29"/>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C8CD51" id="Skupina 23" o:spid="_x0000_s1032" style="position:absolute;left:0;text-align:left;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lFcTilwUAAJI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Skupina 25"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Pravokotnik 26"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" path="m,l1462822,r,1014481l638269,407899,,xe" fillcolor="#3494ba [3204]" stroked="f" strokeweight="1.5pt">
                  <v:stroke endcap="round"/>
                  <v:path arrowok="t" o:connecttype="custom" o:connectlocs="0,0;1463040,0;1463040,1014984;638364,408101;0,0" o:connectangles="0,0,0,0,0"/>
                </v:shape>
                <v:rect id="Pravokotnik 28"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" strokecolor="white [3212]" strokeweight="1.5pt">
                  <v:fill r:id="rId2" o:title="" recolor="t" rotate="t" type="frame"/>
                  <v:stroke endcap="round"/>
                </v:rect>
              </v:group>
              <v:shape id="Polje z besedilom 29"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" filled="f" stroked="f" strokeweight=".5pt">
                <v:textbox inset=",7.2pt,,7.2pt">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720E6822" wp14:editId="2DBDCAFA">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0" name="Skupina 3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1" name="Skupina 31"/>
                      <wpg:cNvGrpSpPr/>
                      <wpg:grpSpPr>
                        <a:xfrm>
                          <a:off x="0" y="0"/>
                          <a:ext cx="1700784" cy="1024128"/>
                          <a:chOff x="0" y="0"/>
                          <a:chExt cx="1700784" cy="1024128"/>
                        </a:xfrm>
                      </wpg:grpSpPr>
                      <wps:wsp>
                        <wps:cNvPr id="32" name="Pravokotnik 3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34"/>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Polje z besedilom 3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0E6822" id="Skupina 30" o:spid="_x0000_s1038" style="position:absolute;left:0;text-align:left;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lSHlylAUAAJI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31"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Pravokotnik 32"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" path="m,l1462822,r,1014481l638269,407899,,xe" fillcolor="#3494ba [3204]" stroked="f" strokeweight="1.5pt">
                  <v:stroke endcap="round"/>
                  <v:path arrowok="t" o:connecttype="custom" o:connectlocs="0,0;1463040,0;1463040,1014984;638364,408101;0,0" o:connectangles="0,0,0,0,0"/>
                </v:shape>
                <v:rect id="Pravokotnik 34"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" strokecolor="white [3212]" strokeweight="1.5pt">
                  <v:fill r:id="rId2" o:title="" recolor="t" rotate="t" type="frame"/>
                  <v:stroke endcap="round"/>
                </v:rect>
              </v:group>
              <v:shape id="Polje z besedilom 35"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" filled="f" stroked="f" strokeweight=".5pt">
                <v:textbox inset=",7.2pt,,7.2pt">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bookmarkEnd w:id="316"/>
    <w:bookmarkEnd w:id="317"/>
    <w:bookmarkEnd w:id="318"/>
    <w:bookmarkEnd w:id="319"/>
    <w:bookmarkEnd w:id="320"/>
    <w:bookmarkEnd w:id="321"/>
    <w:bookmarkEnd w:id="32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7048" w14:textId="00E19865" w:rsidR="00480C73" w:rsidRDefault="00480C73">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 name="Skupina 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 name="Skupina 3"/>
                      <wpg:cNvGrpSpPr/>
                      <wpg:grpSpPr>
                        <a:xfrm>
                          <a:off x="0" y="0"/>
                          <a:ext cx="1700784" cy="1024128"/>
                          <a:chOff x="0" y="0"/>
                          <a:chExt cx="1700784" cy="1024128"/>
                        </a:xfrm>
                      </wpg:grpSpPr>
                      <wps:wsp>
                        <wps:cNvPr id="6"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3" o:spid="_x0000_s1044" style="position:absolute;margin-left:82.7pt;margin-top:0;width:133.9pt;height:80.65pt;z-index:25165568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v&#10;QhoPkQUAAIk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Pravokotnik 4"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" fillcolor="white [3212]" stroked="f" strokeweight="1.5pt">
                  <v:fill opacity="0"/>
                  <v:stroke endcap="round"/>
                </v:rect>
                <v:shape id="Pravokotnik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" path="m,l1462822,r,1014481l638269,407899,,xe" fillcolor="#3494ba [3204]" stroked="f" strokeweight="1.5pt">
                  <v:stroke endcap="round"/>
                  <v:path arrowok="t" o:connecttype="custom" o:connectlocs="0,0;1463040,0;1463040,1014984;638364,408101;0,0" o:connectangles="0,0,0,0,0"/>
                </v:shape>
                <v:rect id="Pravokotnik 6"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" filled="f" stroked="f" strokeweight=".5pt">
                <v:textbox inset=",7.2pt,,7.2pt">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184"/>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8F6E08"/>
    <w:multiLevelType w:val="hybridMultilevel"/>
    <w:tmpl w:val="E44CEB62"/>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814D2"/>
    <w:multiLevelType w:val="hybridMultilevel"/>
    <w:tmpl w:val="006A42C6"/>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4E1E3A"/>
    <w:multiLevelType w:val="hybridMultilevel"/>
    <w:tmpl w:val="C09C9622"/>
    <w:lvl w:ilvl="0" w:tplc="0C2AEFA6">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741D11"/>
    <w:multiLevelType w:val="hybridMultilevel"/>
    <w:tmpl w:val="B9F09E6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A35A8"/>
    <w:multiLevelType w:val="hybridMultilevel"/>
    <w:tmpl w:val="781EB2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026FFE"/>
    <w:multiLevelType w:val="hybridMultilevel"/>
    <w:tmpl w:val="678867CA"/>
    <w:lvl w:ilvl="0" w:tplc="0C2AEFA6">
      <w:start w:val="1"/>
      <w:numFmt w:val="bullet"/>
      <w:lvlText w:val="-"/>
      <w:lvlJc w:val="left"/>
      <w:pPr>
        <w:ind w:left="1222" w:hanging="360"/>
      </w:pPr>
      <w:rPr>
        <w:rFonts w:ascii="Arial" w:hAnsi="Aria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8" w15:restartNumberingAfterBreak="0">
    <w:nsid w:val="19673CFA"/>
    <w:multiLevelType w:val="hybridMultilevel"/>
    <w:tmpl w:val="EA6A68CE"/>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96C784E"/>
    <w:multiLevelType w:val="hybridMultilevel"/>
    <w:tmpl w:val="4198DB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75531B"/>
    <w:multiLevelType w:val="hybridMultilevel"/>
    <w:tmpl w:val="FDD8EFB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0222C3"/>
    <w:multiLevelType w:val="hybridMultilevel"/>
    <w:tmpl w:val="9AD0BF00"/>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317C54"/>
    <w:multiLevelType w:val="hybridMultilevel"/>
    <w:tmpl w:val="E88CE7CC"/>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6071B7"/>
    <w:multiLevelType w:val="hybridMultilevel"/>
    <w:tmpl w:val="A1B6493C"/>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ED2719"/>
    <w:multiLevelType w:val="hybridMultilevel"/>
    <w:tmpl w:val="05EC7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E50BA6"/>
    <w:multiLevelType w:val="hybridMultilevel"/>
    <w:tmpl w:val="378A282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73FEF"/>
    <w:multiLevelType w:val="hybridMultilevel"/>
    <w:tmpl w:val="E7F0647A"/>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717461"/>
    <w:multiLevelType w:val="hybridMultilevel"/>
    <w:tmpl w:val="21003FE4"/>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BF76FE"/>
    <w:multiLevelType w:val="hybridMultilevel"/>
    <w:tmpl w:val="864C84C8"/>
    <w:lvl w:ilvl="0" w:tplc="0C2AEFA6">
      <w:start w:val="1"/>
      <w:numFmt w:val="bullet"/>
      <w:lvlText w:val="-"/>
      <w:lvlJc w:val="left"/>
      <w:pPr>
        <w:ind w:left="1068" w:hanging="360"/>
      </w:pPr>
      <w:rPr>
        <w:rFonts w:ascii="Arial" w:hAnsi="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33A5605"/>
    <w:multiLevelType w:val="hybridMultilevel"/>
    <w:tmpl w:val="836E86E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4F3C0F"/>
    <w:multiLevelType w:val="hybridMultilevel"/>
    <w:tmpl w:val="B4A0F356"/>
    <w:lvl w:ilvl="0" w:tplc="0C2AEFA6">
      <w:start w:val="1"/>
      <w:numFmt w:val="bullet"/>
      <w:lvlText w:val="-"/>
      <w:lvlJc w:val="left"/>
      <w:pPr>
        <w:ind w:left="1080" w:hanging="360"/>
      </w:pPr>
      <w:rPr>
        <w:rFonts w:ascii="Arial" w:hAnsi="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951B9"/>
    <w:multiLevelType w:val="hybridMultilevel"/>
    <w:tmpl w:val="D858447A"/>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834FC6"/>
    <w:multiLevelType w:val="hybridMultilevel"/>
    <w:tmpl w:val="6AACCB2A"/>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5B3B95"/>
    <w:multiLevelType w:val="hybridMultilevel"/>
    <w:tmpl w:val="E98C4E20"/>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2A02A6"/>
    <w:multiLevelType w:val="hybridMultilevel"/>
    <w:tmpl w:val="5B9A8BB4"/>
    <w:lvl w:ilvl="0" w:tplc="0C2AEFA6">
      <w:start w:val="1"/>
      <w:numFmt w:val="bullet"/>
      <w:lvlText w:val="-"/>
      <w:lvlJc w:val="left"/>
      <w:pPr>
        <w:ind w:left="720" w:hanging="360"/>
      </w:pPr>
      <w:rPr>
        <w:rFonts w:ascii="Arial" w:hAnsi="Arial" w:hint="default"/>
      </w:rPr>
    </w:lvl>
    <w:lvl w:ilvl="1" w:tplc="096AA4DA">
      <w:start w:val="2"/>
      <w:numFmt w:val="bullet"/>
      <w:lvlText w:val="–"/>
      <w:lvlJc w:val="left"/>
      <w:pPr>
        <w:ind w:left="1440" w:hanging="360"/>
      </w:pPr>
      <w:rPr>
        <w:rFonts w:ascii="Trebuchet MS" w:eastAsiaTheme="minorHAnsi"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85771F"/>
    <w:multiLevelType w:val="hybridMultilevel"/>
    <w:tmpl w:val="4A0C1BCC"/>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174FE"/>
    <w:multiLevelType w:val="hybridMultilevel"/>
    <w:tmpl w:val="FC446C0E"/>
    <w:lvl w:ilvl="0" w:tplc="0C2AEFA6">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823A3D"/>
    <w:multiLevelType w:val="hybridMultilevel"/>
    <w:tmpl w:val="A1EAF96A"/>
    <w:lvl w:ilvl="0" w:tplc="3F96E95A">
      <w:start w:val="1"/>
      <w:numFmt w:val="bullet"/>
      <w:lvlText w:val="-"/>
      <w:lvlJc w:val="left"/>
      <w:pPr>
        <w:ind w:left="465" w:hanging="360"/>
      </w:pPr>
      <w:rPr>
        <w:rFonts w:ascii="Arial" w:eastAsia="Arial" w:hAnsi="Arial" w:cs="Arial" w:hint="default"/>
      </w:rPr>
    </w:lvl>
    <w:lvl w:ilvl="1" w:tplc="04240003">
      <w:start w:val="1"/>
      <w:numFmt w:val="bullet"/>
      <w:lvlText w:val="o"/>
      <w:lvlJc w:val="left"/>
      <w:pPr>
        <w:ind w:left="1185" w:hanging="360"/>
      </w:pPr>
      <w:rPr>
        <w:rFonts w:ascii="Courier New" w:hAnsi="Courier New" w:cs="Courier New" w:hint="default"/>
      </w:rPr>
    </w:lvl>
    <w:lvl w:ilvl="2" w:tplc="04240005">
      <w:start w:val="1"/>
      <w:numFmt w:val="bullet"/>
      <w:lvlText w:val=""/>
      <w:lvlJc w:val="left"/>
      <w:pPr>
        <w:ind w:left="1905" w:hanging="360"/>
      </w:pPr>
      <w:rPr>
        <w:rFonts w:ascii="Wingdings" w:hAnsi="Wingdings" w:hint="default"/>
      </w:rPr>
    </w:lvl>
    <w:lvl w:ilvl="3" w:tplc="04240001">
      <w:start w:val="1"/>
      <w:numFmt w:val="bullet"/>
      <w:lvlText w:val=""/>
      <w:lvlJc w:val="left"/>
      <w:pPr>
        <w:ind w:left="2625" w:hanging="360"/>
      </w:pPr>
      <w:rPr>
        <w:rFonts w:ascii="Symbol" w:hAnsi="Symbol" w:hint="default"/>
      </w:rPr>
    </w:lvl>
    <w:lvl w:ilvl="4" w:tplc="04240003">
      <w:start w:val="1"/>
      <w:numFmt w:val="bullet"/>
      <w:lvlText w:val="o"/>
      <w:lvlJc w:val="left"/>
      <w:pPr>
        <w:ind w:left="3345" w:hanging="360"/>
      </w:pPr>
      <w:rPr>
        <w:rFonts w:ascii="Courier New" w:hAnsi="Courier New" w:cs="Courier New" w:hint="default"/>
      </w:rPr>
    </w:lvl>
    <w:lvl w:ilvl="5" w:tplc="04240005">
      <w:start w:val="1"/>
      <w:numFmt w:val="bullet"/>
      <w:lvlText w:val=""/>
      <w:lvlJc w:val="left"/>
      <w:pPr>
        <w:ind w:left="4065" w:hanging="360"/>
      </w:pPr>
      <w:rPr>
        <w:rFonts w:ascii="Wingdings" w:hAnsi="Wingdings" w:hint="default"/>
      </w:rPr>
    </w:lvl>
    <w:lvl w:ilvl="6" w:tplc="04240001">
      <w:start w:val="1"/>
      <w:numFmt w:val="bullet"/>
      <w:lvlText w:val=""/>
      <w:lvlJc w:val="left"/>
      <w:pPr>
        <w:ind w:left="4785" w:hanging="360"/>
      </w:pPr>
      <w:rPr>
        <w:rFonts w:ascii="Symbol" w:hAnsi="Symbol" w:hint="default"/>
      </w:rPr>
    </w:lvl>
    <w:lvl w:ilvl="7" w:tplc="04240003">
      <w:start w:val="1"/>
      <w:numFmt w:val="bullet"/>
      <w:lvlText w:val="o"/>
      <w:lvlJc w:val="left"/>
      <w:pPr>
        <w:ind w:left="5505" w:hanging="360"/>
      </w:pPr>
      <w:rPr>
        <w:rFonts w:ascii="Courier New" w:hAnsi="Courier New" w:cs="Courier New" w:hint="default"/>
      </w:rPr>
    </w:lvl>
    <w:lvl w:ilvl="8" w:tplc="04240005">
      <w:start w:val="1"/>
      <w:numFmt w:val="bullet"/>
      <w:lvlText w:val=""/>
      <w:lvlJc w:val="left"/>
      <w:pPr>
        <w:ind w:left="6225" w:hanging="360"/>
      </w:pPr>
      <w:rPr>
        <w:rFonts w:ascii="Wingdings" w:hAnsi="Wingdings" w:hint="default"/>
      </w:rPr>
    </w:lvl>
  </w:abstractNum>
  <w:abstractNum w:abstractNumId="36" w15:restartNumberingAfterBreak="0">
    <w:nsid w:val="636605F9"/>
    <w:multiLevelType w:val="hybridMultilevel"/>
    <w:tmpl w:val="A600C9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4AE326A"/>
    <w:multiLevelType w:val="hybridMultilevel"/>
    <w:tmpl w:val="91062258"/>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662D53"/>
    <w:multiLevelType w:val="hybridMultilevel"/>
    <w:tmpl w:val="F3BE89B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565E1E"/>
    <w:multiLevelType w:val="hybridMultilevel"/>
    <w:tmpl w:val="6C3CA35E"/>
    <w:lvl w:ilvl="0" w:tplc="C29460BE">
      <w:start w:val="1"/>
      <w:numFmt w:val="upperRoman"/>
      <w:lvlText w:val="%1."/>
      <w:lvlJc w:val="righ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28F22B2"/>
    <w:multiLevelType w:val="hybridMultilevel"/>
    <w:tmpl w:val="9228A8FA"/>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44C69B5"/>
    <w:multiLevelType w:val="hybridMultilevel"/>
    <w:tmpl w:val="3A12571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46" w15:restartNumberingAfterBreak="0">
    <w:nsid w:val="78895F78"/>
    <w:multiLevelType w:val="hybridMultilevel"/>
    <w:tmpl w:val="8C8E8EC0"/>
    <w:lvl w:ilvl="0" w:tplc="0C2AEFA6">
      <w:start w:val="1"/>
      <w:numFmt w:val="bullet"/>
      <w:lvlText w:val="-"/>
      <w:lvlJc w:val="left"/>
      <w:pPr>
        <w:ind w:left="862" w:hanging="360"/>
      </w:pPr>
      <w:rPr>
        <w:rFonts w:ascii="Arial" w:hAnsi="Arial"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hint="default"/>
      </w:rPr>
    </w:lvl>
    <w:lvl w:ilvl="3" w:tplc="04240001">
      <w:start w:val="1"/>
      <w:numFmt w:val="bullet"/>
      <w:lvlText w:val=""/>
      <w:lvlJc w:val="left"/>
      <w:pPr>
        <w:ind w:left="3022" w:hanging="360"/>
      </w:pPr>
      <w:rPr>
        <w:rFonts w:ascii="Symbol" w:hAnsi="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hint="default"/>
      </w:rPr>
    </w:lvl>
    <w:lvl w:ilvl="6" w:tplc="04240001">
      <w:start w:val="1"/>
      <w:numFmt w:val="bullet"/>
      <w:lvlText w:val=""/>
      <w:lvlJc w:val="left"/>
      <w:pPr>
        <w:ind w:left="5182" w:hanging="360"/>
      </w:pPr>
      <w:rPr>
        <w:rFonts w:ascii="Symbol" w:hAnsi="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hint="default"/>
      </w:rPr>
    </w:lvl>
  </w:abstractNum>
  <w:abstractNum w:abstractNumId="47" w15:restartNumberingAfterBreak="0">
    <w:nsid w:val="7CF402AF"/>
    <w:multiLevelType w:val="hybridMultilevel"/>
    <w:tmpl w:val="522842EC"/>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9993142">
    <w:abstractNumId w:val="3"/>
  </w:num>
  <w:num w:numId="2" w16cid:durableId="1531339075">
    <w:abstractNumId w:val="13"/>
  </w:num>
  <w:num w:numId="3" w16cid:durableId="840895493">
    <w:abstractNumId w:val="37"/>
  </w:num>
  <w:num w:numId="4" w16cid:durableId="1739747312">
    <w:abstractNumId w:val="42"/>
  </w:num>
  <w:num w:numId="5" w16cid:durableId="1165366604">
    <w:abstractNumId w:val="10"/>
  </w:num>
  <w:num w:numId="6" w16cid:durableId="1505321486">
    <w:abstractNumId w:val="41"/>
  </w:num>
  <w:num w:numId="7" w16cid:durableId="673386972">
    <w:abstractNumId w:val="6"/>
  </w:num>
  <w:num w:numId="8" w16cid:durableId="285046556">
    <w:abstractNumId w:val="15"/>
  </w:num>
  <w:num w:numId="9" w16cid:durableId="69199944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1185956">
    <w:abstractNumId w:val="28"/>
  </w:num>
  <w:num w:numId="11" w16cid:durableId="1048605487">
    <w:abstractNumId w:val="12"/>
  </w:num>
  <w:num w:numId="12" w16cid:durableId="1972979161">
    <w:abstractNumId w:val="20"/>
  </w:num>
  <w:num w:numId="13" w16cid:durableId="1786268289">
    <w:abstractNumId w:val="29"/>
  </w:num>
  <w:num w:numId="14" w16cid:durableId="1477642350">
    <w:abstractNumId w:val="16"/>
  </w:num>
  <w:num w:numId="15" w16cid:durableId="147944648">
    <w:abstractNumId w:val="45"/>
  </w:num>
  <w:num w:numId="16" w16cid:durableId="1793354110">
    <w:abstractNumId w:val="14"/>
  </w:num>
  <w:num w:numId="17" w16cid:durableId="2050836813">
    <w:abstractNumId w:val="25"/>
  </w:num>
  <w:num w:numId="18" w16cid:durableId="42757776">
    <w:abstractNumId w:val="35"/>
  </w:num>
  <w:num w:numId="19" w16cid:durableId="364983964">
    <w:abstractNumId w:val="36"/>
  </w:num>
  <w:num w:numId="20" w16cid:durableId="763499892">
    <w:abstractNumId w:val="32"/>
  </w:num>
  <w:num w:numId="21" w16cid:durableId="1145003437">
    <w:abstractNumId w:val="17"/>
  </w:num>
  <w:num w:numId="22" w16cid:durableId="666054859">
    <w:abstractNumId w:val="19"/>
  </w:num>
  <w:num w:numId="23" w16cid:durableId="26835865">
    <w:abstractNumId w:val="23"/>
  </w:num>
  <w:num w:numId="24" w16cid:durableId="1423721897">
    <w:abstractNumId w:val="26"/>
  </w:num>
  <w:num w:numId="25" w16cid:durableId="186261726">
    <w:abstractNumId w:val="47"/>
  </w:num>
  <w:num w:numId="26" w16cid:durableId="843861877">
    <w:abstractNumId w:val="1"/>
  </w:num>
  <w:num w:numId="27" w16cid:durableId="871382676">
    <w:abstractNumId w:val="5"/>
  </w:num>
  <w:num w:numId="28" w16cid:durableId="1673875485">
    <w:abstractNumId w:val="31"/>
  </w:num>
  <w:num w:numId="29" w16cid:durableId="795684507">
    <w:abstractNumId w:val="24"/>
  </w:num>
  <w:num w:numId="30" w16cid:durableId="85927535">
    <w:abstractNumId w:val="30"/>
  </w:num>
  <w:num w:numId="31" w16cid:durableId="906500455">
    <w:abstractNumId w:val="39"/>
  </w:num>
  <w:num w:numId="32" w16cid:durableId="227229666">
    <w:abstractNumId w:val="46"/>
  </w:num>
  <w:num w:numId="33" w16cid:durableId="1830904510">
    <w:abstractNumId w:val="7"/>
  </w:num>
  <w:num w:numId="34" w16cid:durableId="470709219">
    <w:abstractNumId w:val="22"/>
  </w:num>
  <w:num w:numId="35" w16cid:durableId="454254290">
    <w:abstractNumId w:val="2"/>
  </w:num>
  <w:num w:numId="36" w16cid:durableId="1353801677">
    <w:abstractNumId w:val="33"/>
  </w:num>
  <w:num w:numId="37" w16cid:durableId="12572482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3363707">
    <w:abstractNumId w:val="11"/>
  </w:num>
  <w:num w:numId="39" w16cid:durableId="1834056438">
    <w:abstractNumId w:val="40"/>
  </w:num>
  <w:num w:numId="40" w16cid:durableId="854920909">
    <w:abstractNumId w:val="8"/>
  </w:num>
  <w:num w:numId="41" w16cid:durableId="578750965">
    <w:abstractNumId w:val="38"/>
  </w:num>
  <w:num w:numId="42" w16cid:durableId="1096095050">
    <w:abstractNumId w:val="9"/>
  </w:num>
  <w:num w:numId="43" w16cid:durableId="1876502967">
    <w:abstractNumId w:val="44"/>
  </w:num>
  <w:num w:numId="44" w16cid:durableId="1165778545">
    <w:abstractNumId w:val="18"/>
  </w:num>
  <w:num w:numId="45" w16cid:durableId="891189653">
    <w:abstractNumId w:val="27"/>
  </w:num>
  <w:num w:numId="46" w16cid:durableId="1917275193">
    <w:abstractNumId w:val="34"/>
  </w:num>
  <w:num w:numId="47" w16cid:durableId="1314065648">
    <w:abstractNumId w:val="4"/>
  </w:num>
  <w:num w:numId="48" w16cid:durableId="76495889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0944"/>
    <w:rsid w:val="000037F1"/>
    <w:rsid w:val="00004736"/>
    <w:rsid w:val="000047AB"/>
    <w:rsid w:val="00004FC9"/>
    <w:rsid w:val="000058C0"/>
    <w:rsid w:val="00005C9D"/>
    <w:rsid w:val="00007C68"/>
    <w:rsid w:val="0001055D"/>
    <w:rsid w:val="00011A8F"/>
    <w:rsid w:val="00012B45"/>
    <w:rsid w:val="000136B7"/>
    <w:rsid w:val="00014BB9"/>
    <w:rsid w:val="00015E13"/>
    <w:rsid w:val="00016673"/>
    <w:rsid w:val="000218A6"/>
    <w:rsid w:val="00022020"/>
    <w:rsid w:val="00022550"/>
    <w:rsid w:val="00023125"/>
    <w:rsid w:val="0002330B"/>
    <w:rsid w:val="00023AEC"/>
    <w:rsid w:val="00024234"/>
    <w:rsid w:val="00025A42"/>
    <w:rsid w:val="0002677F"/>
    <w:rsid w:val="00030EEB"/>
    <w:rsid w:val="00031D72"/>
    <w:rsid w:val="0003226C"/>
    <w:rsid w:val="00032ED1"/>
    <w:rsid w:val="0003434A"/>
    <w:rsid w:val="0003522A"/>
    <w:rsid w:val="000357FE"/>
    <w:rsid w:val="000364B3"/>
    <w:rsid w:val="0003714E"/>
    <w:rsid w:val="0004003D"/>
    <w:rsid w:val="0004242F"/>
    <w:rsid w:val="000428E7"/>
    <w:rsid w:val="0004358A"/>
    <w:rsid w:val="00043E57"/>
    <w:rsid w:val="0004453B"/>
    <w:rsid w:val="00044A79"/>
    <w:rsid w:val="00044CC2"/>
    <w:rsid w:val="00045D78"/>
    <w:rsid w:val="00046379"/>
    <w:rsid w:val="00047789"/>
    <w:rsid w:val="0005149E"/>
    <w:rsid w:val="00052B32"/>
    <w:rsid w:val="00052CC3"/>
    <w:rsid w:val="00052DCF"/>
    <w:rsid w:val="00052E40"/>
    <w:rsid w:val="000539FB"/>
    <w:rsid w:val="0005426E"/>
    <w:rsid w:val="0005471C"/>
    <w:rsid w:val="0005490E"/>
    <w:rsid w:val="00054948"/>
    <w:rsid w:val="00055153"/>
    <w:rsid w:val="0005634E"/>
    <w:rsid w:val="00057FF3"/>
    <w:rsid w:val="000614CF"/>
    <w:rsid w:val="00064E2C"/>
    <w:rsid w:val="00066EDB"/>
    <w:rsid w:val="0006711E"/>
    <w:rsid w:val="0007029E"/>
    <w:rsid w:val="000709F3"/>
    <w:rsid w:val="00071105"/>
    <w:rsid w:val="00071CAE"/>
    <w:rsid w:val="00074DF7"/>
    <w:rsid w:val="00075B29"/>
    <w:rsid w:val="0008083A"/>
    <w:rsid w:val="000810E7"/>
    <w:rsid w:val="00081575"/>
    <w:rsid w:val="00081841"/>
    <w:rsid w:val="000828A3"/>
    <w:rsid w:val="00085208"/>
    <w:rsid w:val="000858F4"/>
    <w:rsid w:val="0009258F"/>
    <w:rsid w:val="00092B34"/>
    <w:rsid w:val="000933B2"/>
    <w:rsid w:val="0009681D"/>
    <w:rsid w:val="00097E0C"/>
    <w:rsid w:val="000A05A9"/>
    <w:rsid w:val="000A0F29"/>
    <w:rsid w:val="000A1FD4"/>
    <w:rsid w:val="000A4963"/>
    <w:rsid w:val="000A51B6"/>
    <w:rsid w:val="000A52D0"/>
    <w:rsid w:val="000B2FD5"/>
    <w:rsid w:val="000B316B"/>
    <w:rsid w:val="000B3D5A"/>
    <w:rsid w:val="000B5228"/>
    <w:rsid w:val="000B63D4"/>
    <w:rsid w:val="000B7DF1"/>
    <w:rsid w:val="000B7F19"/>
    <w:rsid w:val="000C063F"/>
    <w:rsid w:val="000C06EE"/>
    <w:rsid w:val="000C0AB6"/>
    <w:rsid w:val="000C2A07"/>
    <w:rsid w:val="000C4B76"/>
    <w:rsid w:val="000C603D"/>
    <w:rsid w:val="000C698D"/>
    <w:rsid w:val="000C6BF8"/>
    <w:rsid w:val="000C7A9C"/>
    <w:rsid w:val="000D148B"/>
    <w:rsid w:val="000D1781"/>
    <w:rsid w:val="000D1992"/>
    <w:rsid w:val="000D31BF"/>
    <w:rsid w:val="000D34DC"/>
    <w:rsid w:val="000D4D71"/>
    <w:rsid w:val="000D6562"/>
    <w:rsid w:val="000D6590"/>
    <w:rsid w:val="000D7911"/>
    <w:rsid w:val="000E1309"/>
    <w:rsid w:val="000E145C"/>
    <w:rsid w:val="000E1B6E"/>
    <w:rsid w:val="000E2E96"/>
    <w:rsid w:val="000E365B"/>
    <w:rsid w:val="000E5443"/>
    <w:rsid w:val="000E63C4"/>
    <w:rsid w:val="000E72C3"/>
    <w:rsid w:val="000E7520"/>
    <w:rsid w:val="000E75FA"/>
    <w:rsid w:val="000F2618"/>
    <w:rsid w:val="000F2EFB"/>
    <w:rsid w:val="000F3070"/>
    <w:rsid w:val="000F4887"/>
    <w:rsid w:val="00100102"/>
    <w:rsid w:val="001009B1"/>
    <w:rsid w:val="00101549"/>
    <w:rsid w:val="001017DC"/>
    <w:rsid w:val="001019A2"/>
    <w:rsid w:val="001025CA"/>
    <w:rsid w:val="00102E8F"/>
    <w:rsid w:val="00104181"/>
    <w:rsid w:val="001050CB"/>
    <w:rsid w:val="001055D4"/>
    <w:rsid w:val="00106B28"/>
    <w:rsid w:val="00110342"/>
    <w:rsid w:val="00110C94"/>
    <w:rsid w:val="00112696"/>
    <w:rsid w:val="001129DB"/>
    <w:rsid w:val="00113276"/>
    <w:rsid w:val="00116198"/>
    <w:rsid w:val="0011748A"/>
    <w:rsid w:val="0011778D"/>
    <w:rsid w:val="0011798F"/>
    <w:rsid w:val="001203FE"/>
    <w:rsid w:val="001217E0"/>
    <w:rsid w:val="001233D2"/>
    <w:rsid w:val="00123511"/>
    <w:rsid w:val="001248AF"/>
    <w:rsid w:val="0012695D"/>
    <w:rsid w:val="00127342"/>
    <w:rsid w:val="0013095B"/>
    <w:rsid w:val="00131263"/>
    <w:rsid w:val="001321DD"/>
    <w:rsid w:val="00134229"/>
    <w:rsid w:val="00134461"/>
    <w:rsid w:val="00134CF5"/>
    <w:rsid w:val="0013573E"/>
    <w:rsid w:val="001357B4"/>
    <w:rsid w:val="00140C5F"/>
    <w:rsid w:val="0014172C"/>
    <w:rsid w:val="0014172D"/>
    <w:rsid w:val="00144330"/>
    <w:rsid w:val="00146164"/>
    <w:rsid w:val="001470E6"/>
    <w:rsid w:val="00150D4B"/>
    <w:rsid w:val="00151715"/>
    <w:rsid w:val="001529EA"/>
    <w:rsid w:val="00154197"/>
    <w:rsid w:val="001553A8"/>
    <w:rsid w:val="001568FF"/>
    <w:rsid w:val="00157E5B"/>
    <w:rsid w:val="00160669"/>
    <w:rsid w:val="001620F3"/>
    <w:rsid w:val="001656A4"/>
    <w:rsid w:val="0016594D"/>
    <w:rsid w:val="001659B6"/>
    <w:rsid w:val="00166384"/>
    <w:rsid w:val="001664A3"/>
    <w:rsid w:val="001668A1"/>
    <w:rsid w:val="00167055"/>
    <w:rsid w:val="00170B08"/>
    <w:rsid w:val="00171311"/>
    <w:rsid w:val="00171527"/>
    <w:rsid w:val="00171F2D"/>
    <w:rsid w:val="00172762"/>
    <w:rsid w:val="00172D34"/>
    <w:rsid w:val="0017567B"/>
    <w:rsid w:val="00176911"/>
    <w:rsid w:val="00176A98"/>
    <w:rsid w:val="001803CA"/>
    <w:rsid w:val="0018080D"/>
    <w:rsid w:val="00183814"/>
    <w:rsid w:val="00183B86"/>
    <w:rsid w:val="00183DB1"/>
    <w:rsid w:val="00184AB0"/>
    <w:rsid w:val="00186FEE"/>
    <w:rsid w:val="00187A0D"/>
    <w:rsid w:val="00190ADD"/>
    <w:rsid w:val="00190D58"/>
    <w:rsid w:val="00191833"/>
    <w:rsid w:val="001932E3"/>
    <w:rsid w:val="001944E3"/>
    <w:rsid w:val="0019481A"/>
    <w:rsid w:val="00194DE2"/>
    <w:rsid w:val="00195CBF"/>
    <w:rsid w:val="00197F39"/>
    <w:rsid w:val="001A0508"/>
    <w:rsid w:val="001A1CCB"/>
    <w:rsid w:val="001A30AC"/>
    <w:rsid w:val="001A324D"/>
    <w:rsid w:val="001A590C"/>
    <w:rsid w:val="001A7DF5"/>
    <w:rsid w:val="001A7E80"/>
    <w:rsid w:val="001B0FBA"/>
    <w:rsid w:val="001B1649"/>
    <w:rsid w:val="001B170A"/>
    <w:rsid w:val="001B239B"/>
    <w:rsid w:val="001B2F9A"/>
    <w:rsid w:val="001B3040"/>
    <w:rsid w:val="001B3151"/>
    <w:rsid w:val="001B37B0"/>
    <w:rsid w:val="001B39F9"/>
    <w:rsid w:val="001B47AC"/>
    <w:rsid w:val="001B5753"/>
    <w:rsid w:val="001B5825"/>
    <w:rsid w:val="001C0779"/>
    <w:rsid w:val="001C1540"/>
    <w:rsid w:val="001C30B4"/>
    <w:rsid w:val="001C3768"/>
    <w:rsid w:val="001C6103"/>
    <w:rsid w:val="001C74F3"/>
    <w:rsid w:val="001D0D29"/>
    <w:rsid w:val="001D171E"/>
    <w:rsid w:val="001D2057"/>
    <w:rsid w:val="001D35C1"/>
    <w:rsid w:val="001D3819"/>
    <w:rsid w:val="001D400D"/>
    <w:rsid w:val="001D469A"/>
    <w:rsid w:val="001D56D7"/>
    <w:rsid w:val="001D57F9"/>
    <w:rsid w:val="001D6314"/>
    <w:rsid w:val="001D6C99"/>
    <w:rsid w:val="001E0487"/>
    <w:rsid w:val="001E1C84"/>
    <w:rsid w:val="001E3066"/>
    <w:rsid w:val="001E4214"/>
    <w:rsid w:val="001E5CE1"/>
    <w:rsid w:val="001E767A"/>
    <w:rsid w:val="001F0A4C"/>
    <w:rsid w:val="001F0D30"/>
    <w:rsid w:val="001F2649"/>
    <w:rsid w:val="001F3307"/>
    <w:rsid w:val="001F3E3F"/>
    <w:rsid w:val="001F40C6"/>
    <w:rsid w:val="001F5F32"/>
    <w:rsid w:val="001F780F"/>
    <w:rsid w:val="00200388"/>
    <w:rsid w:val="00200462"/>
    <w:rsid w:val="00200CB9"/>
    <w:rsid w:val="00202CB1"/>
    <w:rsid w:val="002050CE"/>
    <w:rsid w:val="002077B5"/>
    <w:rsid w:val="00207D80"/>
    <w:rsid w:val="00215C95"/>
    <w:rsid w:val="002205B7"/>
    <w:rsid w:val="00220F79"/>
    <w:rsid w:val="00222EBA"/>
    <w:rsid w:val="00222F05"/>
    <w:rsid w:val="0022403A"/>
    <w:rsid w:val="00226142"/>
    <w:rsid w:val="00226469"/>
    <w:rsid w:val="0022776A"/>
    <w:rsid w:val="0023084D"/>
    <w:rsid w:val="00234509"/>
    <w:rsid w:val="0024291A"/>
    <w:rsid w:val="00242A18"/>
    <w:rsid w:val="00244432"/>
    <w:rsid w:val="00245CC1"/>
    <w:rsid w:val="00245D9A"/>
    <w:rsid w:val="00247CB9"/>
    <w:rsid w:val="00250DC3"/>
    <w:rsid w:val="002511C3"/>
    <w:rsid w:val="00251EFE"/>
    <w:rsid w:val="002524F0"/>
    <w:rsid w:val="00252E55"/>
    <w:rsid w:val="002561D3"/>
    <w:rsid w:val="00260718"/>
    <w:rsid w:val="00260BB1"/>
    <w:rsid w:val="00261F98"/>
    <w:rsid w:val="002629D8"/>
    <w:rsid w:val="00262EBD"/>
    <w:rsid w:val="002636A6"/>
    <w:rsid w:val="00264A41"/>
    <w:rsid w:val="0026500F"/>
    <w:rsid w:val="0026557C"/>
    <w:rsid w:val="00265818"/>
    <w:rsid w:val="00266B97"/>
    <w:rsid w:val="002679BF"/>
    <w:rsid w:val="00270D3A"/>
    <w:rsid w:val="00271CD1"/>
    <w:rsid w:val="00273880"/>
    <w:rsid w:val="00273AA0"/>
    <w:rsid w:val="00273D9D"/>
    <w:rsid w:val="00273E4E"/>
    <w:rsid w:val="00274F1B"/>
    <w:rsid w:val="002753CB"/>
    <w:rsid w:val="00277470"/>
    <w:rsid w:val="0027763F"/>
    <w:rsid w:val="00280630"/>
    <w:rsid w:val="00281291"/>
    <w:rsid w:val="002828FB"/>
    <w:rsid w:val="0028353B"/>
    <w:rsid w:val="00284EF5"/>
    <w:rsid w:val="00284FBF"/>
    <w:rsid w:val="00285052"/>
    <w:rsid w:val="00286266"/>
    <w:rsid w:val="00290454"/>
    <w:rsid w:val="00290ACE"/>
    <w:rsid w:val="0029380F"/>
    <w:rsid w:val="00295316"/>
    <w:rsid w:val="00295916"/>
    <w:rsid w:val="00296576"/>
    <w:rsid w:val="002A6814"/>
    <w:rsid w:val="002A687E"/>
    <w:rsid w:val="002A78B6"/>
    <w:rsid w:val="002B195A"/>
    <w:rsid w:val="002B46ED"/>
    <w:rsid w:val="002B51A4"/>
    <w:rsid w:val="002B64E4"/>
    <w:rsid w:val="002B68DA"/>
    <w:rsid w:val="002B7F1B"/>
    <w:rsid w:val="002C2AC7"/>
    <w:rsid w:val="002C376D"/>
    <w:rsid w:val="002C3D93"/>
    <w:rsid w:val="002C484B"/>
    <w:rsid w:val="002C4D1D"/>
    <w:rsid w:val="002C53BB"/>
    <w:rsid w:val="002C53C7"/>
    <w:rsid w:val="002C5967"/>
    <w:rsid w:val="002C5D86"/>
    <w:rsid w:val="002C5FE7"/>
    <w:rsid w:val="002E102D"/>
    <w:rsid w:val="002E1C36"/>
    <w:rsid w:val="002E1E56"/>
    <w:rsid w:val="002E2212"/>
    <w:rsid w:val="002E365F"/>
    <w:rsid w:val="002F00C0"/>
    <w:rsid w:val="002F0838"/>
    <w:rsid w:val="002F4578"/>
    <w:rsid w:val="002F5F1F"/>
    <w:rsid w:val="002F7544"/>
    <w:rsid w:val="002F759A"/>
    <w:rsid w:val="00300756"/>
    <w:rsid w:val="00300922"/>
    <w:rsid w:val="00300EE4"/>
    <w:rsid w:val="00301DA7"/>
    <w:rsid w:val="00302C40"/>
    <w:rsid w:val="00304F33"/>
    <w:rsid w:val="0030549E"/>
    <w:rsid w:val="00305C95"/>
    <w:rsid w:val="0031338A"/>
    <w:rsid w:val="003135DD"/>
    <w:rsid w:val="00313B93"/>
    <w:rsid w:val="0031686C"/>
    <w:rsid w:val="003171A8"/>
    <w:rsid w:val="003229E3"/>
    <w:rsid w:val="00323A36"/>
    <w:rsid w:val="003245C9"/>
    <w:rsid w:val="00324C8E"/>
    <w:rsid w:val="0032581E"/>
    <w:rsid w:val="00326B07"/>
    <w:rsid w:val="003322A3"/>
    <w:rsid w:val="00332347"/>
    <w:rsid w:val="00333419"/>
    <w:rsid w:val="00333A78"/>
    <w:rsid w:val="00334487"/>
    <w:rsid w:val="00334970"/>
    <w:rsid w:val="00335F27"/>
    <w:rsid w:val="00337A6F"/>
    <w:rsid w:val="00340853"/>
    <w:rsid w:val="00342116"/>
    <w:rsid w:val="00342D7B"/>
    <w:rsid w:val="00345723"/>
    <w:rsid w:val="0034595B"/>
    <w:rsid w:val="0034634E"/>
    <w:rsid w:val="0035306D"/>
    <w:rsid w:val="0035338F"/>
    <w:rsid w:val="00353732"/>
    <w:rsid w:val="003540B9"/>
    <w:rsid w:val="00354326"/>
    <w:rsid w:val="00354472"/>
    <w:rsid w:val="00354534"/>
    <w:rsid w:val="00355581"/>
    <w:rsid w:val="00356A72"/>
    <w:rsid w:val="003606C8"/>
    <w:rsid w:val="003641E5"/>
    <w:rsid w:val="00365097"/>
    <w:rsid w:val="00366688"/>
    <w:rsid w:val="00370AAC"/>
    <w:rsid w:val="00371388"/>
    <w:rsid w:val="003742C9"/>
    <w:rsid w:val="00374D08"/>
    <w:rsid w:val="00376072"/>
    <w:rsid w:val="003767A4"/>
    <w:rsid w:val="00376862"/>
    <w:rsid w:val="00376DCE"/>
    <w:rsid w:val="00377A11"/>
    <w:rsid w:val="003810FF"/>
    <w:rsid w:val="00381A09"/>
    <w:rsid w:val="00381AF4"/>
    <w:rsid w:val="003839D5"/>
    <w:rsid w:val="00384544"/>
    <w:rsid w:val="00384D19"/>
    <w:rsid w:val="00384D8E"/>
    <w:rsid w:val="00386B11"/>
    <w:rsid w:val="00391517"/>
    <w:rsid w:val="00391B6F"/>
    <w:rsid w:val="00392453"/>
    <w:rsid w:val="00392BDA"/>
    <w:rsid w:val="00393C4B"/>
    <w:rsid w:val="00393E91"/>
    <w:rsid w:val="003942FF"/>
    <w:rsid w:val="00395249"/>
    <w:rsid w:val="0039681A"/>
    <w:rsid w:val="003A0ABD"/>
    <w:rsid w:val="003A0FE5"/>
    <w:rsid w:val="003A1464"/>
    <w:rsid w:val="003A1F57"/>
    <w:rsid w:val="003A29A4"/>
    <w:rsid w:val="003A4234"/>
    <w:rsid w:val="003A451C"/>
    <w:rsid w:val="003A5C51"/>
    <w:rsid w:val="003A7146"/>
    <w:rsid w:val="003A7AC6"/>
    <w:rsid w:val="003B0AA4"/>
    <w:rsid w:val="003B2A5A"/>
    <w:rsid w:val="003B3B8F"/>
    <w:rsid w:val="003B40CD"/>
    <w:rsid w:val="003B4B5C"/>
    <w:rsid w:val="003B50AE"/>
    <w:rsid w:val="003B51AC"/>
    <w:rsid w:val="003B7075"/>
    <w:rsid w:val="003B7A3C"/>
    <w:rsid w:val="003C4B4E"/>
    <w:rsid w:val="003C55EF"/>
    <w:rsid w:val="003C7005"/>
    <w:rsid w:val="003D0291"/>
    <w:rsid w:val="003D115C"/>
    <w:rsid w:val="003D17F4"/>
    <w:rsid w:val="003D283F"/>
    <w:rsid w:val="003D3312"/>
    <w:rsid w:val="003D3755"/>
    <w:rsid w:val="003D574D"/>
    <w:rsid w:val="003D5E17"/>
    <w:rsid w:val="003E0357"/>
    <w:rsid w:val="003E091D"/>
    <w:rsid w:val="003E0B78"/>
    <w:rsid w:val="003E0C54"/>
    <w:rsid w:val="003E5581"/>
    <w:rsid w:val="003E6182"/>
    <w:rsid w:val="003E6CFF"/>
    <w:rsid w:val="003E73BE"/>
    <w:rsid w:val="003E790E"/>
    <w:rsid w:val="003F0579"/>
    <w:rsid w:val="003F2EF8"/>
    <w:rsid w:val="003F48C4"/>
    <w:rsid w:val="003F60B5"/>
    <w:rsid w:val="003F7B9E"/>
    <w:rsid w:val="003F7C92"/>
    <w:rsid w:val="004011F0"/>
    <w:rsid w:val="00401EE6"/>
    <w:rsid w:val="00401FDC"/>
    <w:rsid w:val="0040226A"/>
    <w:rsid w:val="00402F35"/>
    <w:rsid w:val="0040534B"/>
    <w:rsid w:val="00406662"/>
    <w:rsid w:val="004068B4"/>
    <w:rsid w:val="004101DC"/>
    <w:rsid w:val="00411975"/>
    <w:rsid w:val="00412DC3"/>
    <w:rsid w:val="00413DEE"/>
    <w:rsid w:val="004145E0"/>
    <w:rsid w:val="00417D87"/>
    <w:rsid w:val="00420FD0"/>
    <w:rsid w:val="00421BEC"/>
    <w:rsid w:val="00421EC4"/>
    <w:rsid w:val="00422D9D"/>
    <w:rsid w:val="0042310F"/>
    <w:rsid w:val="00425354"/>
    <w:rsid w:val="00426E5B"/>
    <w:rsid w:val="0042752D"/>
    <w:rsid w:val="004310B3"/>
    <w:rsid w:val="00431BEF"/>
    <w:rsid w:val="0043337C"/>
    <w:rsid w:val="0043359E"/>
    <w:rsid w:val="00433BBF"/>
    <w:rsid w:val="00435F2F"/>
    <w:rsid w:val="00441BF7"/>
    <w:rsid w:val="00442FA8"/>
    <w:rsid w:val="00444226"/>
    <w:rsid w:val="00445E23"/>
    <w:rsid w:val="00446956"/>
    <w:rsid w:val="004500E3"/>
    <w:rsid w:val="00450B97"/>
    <w:rsid w:val="0045122F"/>
    <w:rsid w:val="0045405C"/>
    <w:rsid w:val="00454436"/>
    <w:rsid w:val="00454D17"/>
    <w:rsid w:val="00455E00"/>
    <w:rsid w:val="00460F81"/>
    <w:rsid w:val="004610A6"/>
    <w:rsid w:val="00462806"/>
    <w:rsid w:val="00462B84"/>
    <w:rsid w:val="00463856"/>
    <w:rsid w:val="00465237"/>
    <w:rsid w:val="0046652A"/>
    <w:rsid w:val="00467DB2"/>
    <w:rsid w:val="00470620"/>
    <w:rsid w:val="00471B84"/>
    <w:rsid w:val="00473114"/>
    <w:rsid w:val="00474070"/>
    <w:rsid w:val="00475303"/>
    <w:rsid w:val="004763D8"/>
    <w:rsid w:val="00480C73"/>
    <w:rsid w:val="00481D30"/>
    <w:rsid w:val="004821C7"/>
    <w:rsid w:val="004823FA"/>
    <w:rsid w:val="004825B0"/>
    <w:rsid w:val="004826FA"/>
    <w:rsid w:val="00483757"/>
    <w:rsid w:val="00484CD9"/>
    <w:rsid w:val="00485184"/>
    <w:rsid w:val="00485EDC"/>
    <w:rsid w:val="00487C4C"/>
    <w:rsid w:val="004902F0"/>
    <w:rsid w:val="004920EC"/>
    <w:rsid w:val="004933C6"/>
    <w:rsid w:val="00494E0C"/>
    <w:rsid w:val="00496525"/>
    <w:rsid w:val="00496AD0"/>
    <w:rsid w:val="00497153"/>
    <w:rsid w:val="004978F2"/>
    <w:rsid w:val="00497DCB"/>
    <w:rsid w:val="004A0222"/>
    <w:rsid w:val="004A2B76"/>
    <w:rsid w:val="004A3227"/>
    <w:rsid w:val="004A51AC"/>
    <w:rsid w:val="004A57E3"/>
    <w:rsid w:val="004A5EF8"/>
    <w:rsid w:val="004A7C59"/>
    <w:rsid w:val="004B0CD4"/>
    <w:rsid w:val="004B15F6"/>
    <w:rsid w:val="004B3101"/>
    <w:rsid w:val="004B3731"/>
    <w:rsid w:val="004B6B22"/>
    <w:rsid w:val="004B6DC4"/>
    <w:rsid w:val="004C133C"/>
    <w:rsid w:val="004C1545"/>
    <w:rsid w:val="004C2E8C"/>
    <w:rsid w:val="004C338F"/>
    <w:rsid w:val="004C4D0B"/>
    <w:rsid w:val="004C5D30"/>
    <w:rsid w:val="004C5E81"/>
    <w:rsid w:val="004C6DC3"/>
    <w:rsid w:val="004C7752"/>
    <w:rsid w:val="004C7BD5"/>
    <w:rsid w:val="004D0058"/>
    <w:rsid w:val="004D087F"/>
    <w:rsid w:val="004D0C6A"/>
    <w:rsid w:val="004D250B"/>
    <w:rsid w:val="004D50DE"/>
    <w:rsid w:val="004D5426"/>
    <w:rsid w:val="004D55D2"/>
    <w:rsid w:val="004D593F"/>
    <w:rsid w:val="004D5FE9"/>
    <w:rsid w:val="004D65F2"/>
    <w:rsid w:val="004D68AF"/>
    <w:rsid w:val="004D6C1B"/>
    <w:rsid w:val="004D6DAD"/>
    <w:rsid w:val="004D74E7"/>
    <w:rsid w:val="004E0013"/>
    <w:rsid w:val="004E2104"/>
    <w:rsid w:val="004E2F06"/>
    <w:rsid w:val="004E4B19"/>
    <w:rsid w:val="004E59B9"/>
    <w:rsid w:val="004E76B6"/>
    <w:rsid w:val="004E76F5"/>
    <w:rsid w:val="004F024C"/>
    <w:rsid w:val="004F0F8B"/>
    <w:rsid w:val="004F1380"/>
    <w:rsid w:val="004F1482"/>
    <w:rsid w:val="004F1EDA"/>
    <w:rsid w:val="004F3DEA"/>
    <w:rsid w:val="004F4041"/>
    <w:rsid w:val="004F49F5"/>
    <w:rsid w:val="004F4F41"/>
    <w:rsid w:val="005004DD"/>
    <w:rsid w:val="005029C7"/>
    <w:rsid w:val="00502AAD"/>
    <w:rsid w:val="00503350"/>
    <w:rsid w:val="00505190"/>
    <w:rsid w:val="00505916"/>
    <w:rsid w:val="00505D0B"/>
    <w:rsid w:val="00506148"/>
    <w:rsid w:val="00506D07"/>
    <w:rsid w:val="0051003E"/>
    <w:rsid w:val="0051006A"/>
    <w:rsid w:val="00510763"/>
    <w:rsid w:val="005140BF"/>
    <w:rsid w:val="00514CE9"/>
    <w:rsid w:val="005156B2"/>
    <w:rsid w:val="00516490"/>
    <w:rsid w:val="005174B5"/>
    <w:rsid w:val="00521112"/>
    <w:rsid w:val="005242EF"/>
    <w:rsid w:val="00527069"/>
    <w:rsid w:val="00527A9C"/>
    <w:rsid w:val="0053026A"/>
    <w:rsid w:val="005308FE"/>
    <w:rsid w:val="00531526"/>
    <w:rsid w:val="005331CB"/>
    <w:rsid w:val="0053352F"/>
    <w:rsid w:val="00534B13"/>
    <w:rsid w:val="00534D7E"/>
    <w:rsid w:val="00534F27"/>
    <w:rsid w:val="005351EB"/>
    <w:rsid w:val="005367DC"/>
    <w:rsid w:val="00537AFA"/>
    <w:rsid w:val="00541CD9"/>
    <w:rsid w:val="00542699"/>
    <w:rsid w:val="00542897"/>
    <w:rsid w:val="005445BC"/>
    <w:rsid w:val="00544A89"/>
    <w:rsid w:val="00545F63"/>
    <w:rsid w:val="0054604C"/>
    <w:rsid w:val="00547645"/>
    <w:rsid w:val="0054782B"/>
    <w:rsid w:val="005502FF"/>
    <w:rsid w:val="005516A4"/>
    <w:rsid w:val="00553C7D"/>
    <w:rsid w:val="00553F58"/>
    <w:rsid w:val="00560548"/>
    <w:rsid w:val="00560D6B"/>
    <w:rsid w:val="0056188A"/>
    <w:rsid w:val="00563818"/>
    <w:rsid w:val="005638A6"/>
    <w:rsid w:val="0056500E"/>
    <w:rsid w:val="00565CA8"/>
    <w:rsid w:val="00567C00"/>
    <w:rsid w:val="00567D76"/>
    <w:rsid w:val="0057218C"/>
    <w:rsid w:val="00573D23"/>
    <w:rsid w:val="005754AA"/>
    <w:rsid w:val="00575F34"/>
    <w:rsid w:val="005767A5"/>
    <w:rsid w:val="00580071"/>
    <w:rsid w:val="005806BC"/>
    <w:rsid w:val="00580892"/>
    <w:rsid w:val="00581D07"/>
    <w:rsid w:val="00582456"/>
    <w:rsid w:val="005824AD"/>
    <w:rsid w:val="005861A6"/>
    <w:rsid w:val="005879C1"/>
    <w:rsid w:val="00590D3E"/>
    <w:rsid w:val="00594112"/>
    <w:rsid w:val="0059460E"/>
    <w:rsid w:val="005963C9"/>
    <w:rsid w:val="005A09C8"/>
    <w:rsid w:val="005A216D"/>
    <w:rsid w:val="005A21B7"/>
    <w:rsid w:val="005A27BD"/>
    <w:rsid w:val="005A4084"/>
    <w:rsid w:val="005A49F7"/>
    <w:rsid w:val="005A583D"/>
    <w:rsid w:val="005A7C5F"/>
    <w:rsid w:val="005B0617"/>
    <w:rsid w:val="005B1AC2"/>
    <w:rsid w:val="005B3C9E"/>
    <w:rsid w:val="005B4DB7"/>
    <w:rsid w:val="005B6B79"/>
    <w:rsid w:val="005B6C0A"/>
    <w:rsid w:val="005B7816"/>
    <w:rsid w:val="005C00B1"/>
    <w:rsid w:val="005C10AC"/>
    <w:rsid w:val="005C131B"/>
    <w:rsid w:val="005C2106"/>
    <w:rsid w:val="005C3376"/>
    <w:rsid w:val="005C36E8"/>
    <w:rsid w:val="005C574A"/>
    <w:rsid w:val="005C7227"/>
    <w:rsid w:val="005C763C"/>
    <w:rsid w:val="005C786E"/>
    <w:rsid w:val="005C7EAE"/>
    <w:rsid w:val="005D1378"/>
    <w:rsid w:val="005D1FDD"/>
    <w:rsid w:val="005D3781"/>
    <w:rsid w:val="005D477B"/>
    <w:rsid w:val="005D4AFC"/>
    <w:rsid w:val="005D52DA"/>
    <w:rsid w:val="005D5418"/>
    <w:rsid w:val="005D567E"/>
    <w:rsid w:val="005D6A5A"/>
    <w:rsid w:val="005D6FB7"/>
    <w:rsid w:val="005D79B0"/>
    <w:rsid w:val="005E0FA6"/>
    <w:rsid w:val="005E1636"/>
    <w:rsid w:val="005E2461"/>
    <w:rsid w:val="005E2807"/>
    <w:rsid w:val="005E34EE"/>
    <w:rsid w:val="005E48A9"/>
    <w:rsid w:val="005E7C5B"/>
    <w:rsid w:val="005F2981"/>
    <w:rsid w:val="005F3068"/>
    <w:rsid w:val="005F3DA1"/>
    <w:rsid w:val="005F420C"/>
    <w:rsid w:val="005F60C4"/>
    <w:rsid w:val="005F651B"/>
    <w:rsid w:val="005F71AC"/>
    <w:rsid w:val="006011C8"/>
    <w:rsid w:val="00603404"/>
    <w:rsid w:val="00603CFD"/>
    <w:rsid w:val="00604969"/>
    <w:rsid w:val="0060623D"/>
    <w:rsid w:val="00607636"/>
    <w:rsid w:val="00610DFB"/>
    <w:rsid w:val="00611858"/>
    <w:rsid w:val="00614CFF"/>
    <w:rsid w:val="00615042"/>
    <w:rsid w:val="00615B35"/>
    <w:rsid w:val="00620A77"/>
    <w:rsid w:val="00621BB7"/>
    <w:rsid w:val="00621E2A"/>
    <w:rsid w:val="00621F37"/>
    <w:rsid w:val="00623909"/>
    <w:rsid w:val="00623A29"/>
    <w:rsid w:val="00625F48"/>
    <w:rsid w:val="00626E4C"/>
    <w:rsid w:val="006274B8"/>
    <w:rsid w:val="00630C3E"/>
    <w:rsid w:val="00632288"/>
    <w:rsid w:val="006338E3"/>
    <w:rsid w:val="00634EA5"/>
    <w:rsid w:val="00635614"/>
    <w:rsid w:val="006364E5"/>
    <w:rsid w:val="006365F6"/>
    <w:rsid w:val="0063785C"/>
    <w:rsid w:val="0064082A"/>
    <w:rsid w:val="00641E6D"/>
    <w:rsid w:val="0064291C"/>
    <w:rsid w:val="00644668"/>
    <w:rsid w:val="00644FE0"/>
    <w:rsid w:val="00646DE2"/>
    <w:rsid w:val="00650D53"/>
    <w:rsid w:val="006532D0"/>
    <w:rsid w:val="00653449"/>
    <w:rsid w:val="006539D8"/>
    <w:rsid w:val="006544F6"/>
    <w:rsid w:val="006547EC"/>
    <w:rsid w:val="00654DA8"/>
    <w:rsid w:val="006576CC"/>
    <w:rsid w:val="00660610"/>
    <w:rsid w:val="00660BE3"/>
    <w:rsid w:val="00660D5B"/>
    <w:rsid w:val="0066294E"/>
    <w:rsid w:val="00665AEB"/>
    <w:rsid w:val="00667331"/>
    <w:rsid w:val="006709CE"/>
    <w:rsid w:val="00670AB2"/>
    <w:rsid w:val="00670B84"/>
    <w:rsid w:val="00671E87"/>
    <w:rsid w:val="00671EF0"/>
    <w:rsid w:val="00672206"/>
    <w:rsid w:val="006728F5"/>
    <w:rsid w:val="00672CAE"/>
    <w:rsid w:val="00673177"/>
    <w:rsid w:val="006732F9"/>
    <w:rsid w:val="00676478"/>
    <w:rsid w:val="00676BD4"/>
    <w:rsid w:val="00677A12"/>
    <w:rsid w:val="006800F1"/>
    <w:rsid w:val="006820B9"/>
    <w:rsid w:val="00682222"/>
    <w:rsid w:val="006842BD"/>
    <w:rsid w:val="006853F4"/>
    <w:rsid w:val="00685D03"/>
    <w:rsid w:val="00686625"/>
    <w:rsid w:val="00686D55"/>
    <w:rsid w:val="00692B95"/>
    <w:rsid w:val="00692DF8"/>
    <w:rsid w:val="006932E8"/>
    <w:rsid w:val="00693C88"/>
    <w:rsid w:val="006945BD"/>
    <w:rsid w:val="0069498E"/>
    <w:rsid w:val="00694A0F"/>
    <w:rsid w:val="00694D5B"/>
    <w:rsid w:val="006971BD"/>
    <w:rsid w:val="006A005F"/>
    <w:rsid w:val="006A0BF4"/>
    <w:rsid w:val="006A2D1D"/>
    <w:rsid w:val="006A3A06"/>
    <w:rsid w:val="006A4901"/>
    <w:rsid w:val="006A5528"/>
    <w:rsid w:val="006B122C"/>
    <w:rsid w:val="006B2972"/>
    <w:rsid w:val="006B2E1B"/>
    <w:rsid w:val="006B3608"/>
    <w:rsid w:val="006B3CC9"/>
    <w:rsid w:val="006B4036"/>
    <w:rsid w:val="006B690C"/>
    <w:rsid w:val="006B692E"/>
    <w:rsid w:val="006C252F"/>
    <w:rsid w:val="006C46C4"/>
    <w:rsid w:val="006C496B"/>
    <w:rsid w:val="006C5B70"/>
    <w:rsid w:val="006C5D6B"/>
    <w:rsid w:val="006C7015"/>
    <w:rsid w:val="006D03D2"/>
    <w:rsid w:val="006D3DC1"/>
    <w:rsid w:val="006D4D44"/>
    <w:rsid w:val="006D6409"/>
    <w:rsid w:val="006D6C0D"/>
    <w:rsid w:val="006D7551"/>
    <w:rsid w:val="006E14F7"/>
    <w:rsid w:val="006E2C60"/>
    <w:rsid w:val="006E4A8F"/>
    <w:rsid w:val="006E5281"/>
    <w:rsid w:val="006E6ED6"/>
    <w:rsid w:val="006E733C"/>
    <w:rsid w:val="006F17D6"/>
    <w:rsid w:val="006F1A29"/>
    <w:rsid w:val="006F2260"/>
    <w:rsid w:val="006F33B9"/>
    <w:rsid w:val="006F5FD4"/>
    <w:rsid w:val="006F66BE"/>
    <w:rsid w:val="00701ED4"/>
    <w:rsid w:val="00702C49"/>
    <w:rsid w:val="00702C90"/>
    <w:rsid w:val="0070367D"/>
    <w:rsid w:val="00703C14"/>
    <w:rsid w:val="007042D9"/>
    <w:rsid w:val="007062CB"/>
    <w:rsid w:val="007067B0"/>
    <w:rsid w:val="0071021D"/>
    <w:rsid w:val="00711D3F"/>
    <w:rsid w:val="00711DC9"/>
    <w:rsid w:val="007120B0"/>
    <w:rsid w:val="0071721A"/>
    <w:rsid w:val="007173A2"/>
    <w:rsid w:val="00721A5E"/>
    <w:rsid w:val="0072238D"/>
    <w:rsid w:val="00723C49"/>
    <w:rsid w:val="00725793"/>
    <w:rsid w:val="007258FF"/>
    <w:rsid w:val="00725BDE"/>
    <w:rsid w:val="00725C11"/>
    <w:rsid w:val="00726BAF"/>
    <w:rsid w:val="0073465F"/>
    <w:rsid w:val="0073519E"/>
    <w:rsid w:val="0073522A"/>
    <w:rsid w:val="007363F0"/>
    <w:rsid w:val="007368A7"/>
    <w:rsid w:val="00736D5F"/>
    <w:rsid w:val="00737352"/>
    <w:rsid w:val="00741526"/>
    <w:rsid w:val="007428A0"/>
    <w:rsid w:val="00743323"/>
    <w:rsid w:val="007447BB"/>
    <w:rsid w:val="007453FE"/>
    <w:rsid w:val="00745599"/>
    <w:rsid w:val="007479A8"/>
    <w:rsid w:val="00751AE3"/>
    <w:rsid w:val="00761239"/>
    <w:rsid w:val="007625C7"/>
    <w:rsid w:val="00762D19"/>
    <w:rsid w:val="00766C0D"/>
    <w:rsid w:val="00767A18"/>
    <w:rsid w:val="007710FF"/>
    <w:rsid w:val="007712C8"/>
    <w:rsid w:val="007723B9"/>
    <w:rsid w:val="00772E99"/>
    <w:rsid w:val="0077336A"/>
    <w:rsid w:val="007736E2"/>
    <w:rsid w:val="00773881"/>
    <w:rsid w:val="00773933"/>
    <w:rsid w:val="00773C88"/>
    <w:rsid w:val="00774A37"/>
    <w:rsid w:val="0077564C"/>
    <w:rsid w:val="00775CB8"/>
    <w:rsid w:val="00775D23"/>
    <w:rsid w:val="00780667"/>
    <w:rsid w:val="00781D5B"/>
    <w:rsid w:val="00781DD4"/>
    <w:rsid w:val="00782141"/>
    <w:rsid w:val="00782EA7"/>
    <w:rsid w:val="00783078"/>
    <w:rsid w:val="007836A1"/>
    <w:rsid w:val="0078378B"/>
    <w:rsid w:val="00784489"/>
    <w:rsid w:val="00784796"/>
    <w:rsid w:val="0078615E"/>
    <w:rsid w:val="00786569"/>
    <w:rsid w:val="007905E1"/>
    <w:rsid w:val="007937A8"/>
    <w:rsid w:val="00793E5F"/>
    <w:rsid w:val="007952FB"/>
    <w:rsid w:val="00797075"/>
    <w:rsid w:val="00797188"/>
    <w:rsid w:val="007976A4"/>
    <w:rsid w:val="007A1B19"/>
    <w:rsid w:val="007A3894"/>
    <w:rsid w:val="007A3A69"/>
    <w:rsid w:val="007A422B"/>
    <w:rsid w:val="007A43BF"/>
    <w:rsid w:val="007A639A"/>
    <w:rsid w:val="007B0EA0"/>
    <w:rsid w:val="007B1928"/>
    <w:rsid w:val="007B1A1F"/>
    <w:rsid w:val="007B23E8"/>
    <w:rsid w:val="007B39D9"/>
    <w:rsid w:val="007B3B99"/>
    <w:rsid w:val="007B3F57"/>
    <w:rsid w:val="007C02F5"/>
    <w:rsid w:val="007C5DE1"/>
    <w:rsid w:val="007C5E63"/>
    <w:rsid w:val="007C64F4"/>
    <w:rsid w:val="007C69E3"/>
    <w:rsid w:val="007D131C"/>
    <w:rsid w:val="007D2EC5"/>
    <w:rsid w:val="007D341C"/>
    <w:rsid w:val="007D4F0A"/>
    <w:rsid w:val="007D6B08"/>
    <w:rsid w:val="007E145E"/>
    <w:rsid w:val="007E194F"/>
    <w:rsid w:val="007E554C"/>
    <w:rsid w:val="007E6AD0"/>
    <w:rsid w:val="007E6C01"/>
    <w:rsid w:val="007E73FE"/>
    <w:rsid w:val="007E7C0D"/>
    <w:rsid w:val="007F1062"/>
    <w:rsid w:val="007F2601"/>
    <w:rsid w:val="007F385C"/>
    <w:rsid w:val="007F43A9"/>
    <w:rsid w:val="007F4974"/>
    <w:rsid w:val="007F54F2"/>
    <w:rsid w:val="007F65BA"/>
    <w:rsid w:val="007F6C1D"/>
    <w:rsid w:val="007F7CE5"/>
    <w:rsid w:val="00802826"/>
    <w:rsid w:val="00803E63"/>
    <w:rsid w:val="00807441"/>
    <w:rsid w:val="00812CF9"/>
    <w:rsid w:val="00812DC4"/>
    <w:rsid w:val="00813661"/>
    <w:rsid w:val="00814941"/>
    <w:rsid w:val="0082047F"/>
    <w:rsid w:val="00821438"/>
    <w:rsid w:val="00821E74"/>
    <w:rsid w:val="0082426B"/>
    <w:rsid w:val="00825275"/>
    <w:rsid w:val="008258D1"/>
    <w:rsid w:val="008271CC"/>
    <w:rsid w:val="00827CFD"/>
    <w:rsid w:val="00830C2B"/>
    <w:rsid w:val="00830D74"/>
    <w:rsid w:val="00831ED5"/>
    <w:rsid w:val="00832062"/>
    <w:rsid w:val="00832AC3"/>
    <w:rsid w:val="00833F9E"/>
    <w:rsid w:val="008342C6"/>
    <w:rsid w:val="008366DC"/>
    <w:rsid w:val="008372C7"/>
    <w:rsid w:val="00840D83"/>
    <w:rsid w:val="00841277"/>
    <w:rsid w:val="008415FF"/>
    <w:rsid w:val="00841A4C"/>
    <w:rsid w:val="0084356F"/>
    <w:rsid w:val="00843FDA"/>
    <w:rsid w:val="008445BE"/>
    <w:rsid w:val="00847EE0"/>
    <w:rsid w:val="008507FA"/>
    <w:rsid w:val="00850A97"/>
    <w:rsid w:val="00851CAF"/>
    <w:rsid w:val="008540D3"/>
    <w:rsid w:val="008544CF"/>
    <w:rsid w:val="00855628"/>
    <w:rsid w:val="008569FB"/>
    <w:rsid w:val="008606C6"/>
    <w:rsid w:val="00861593"/>
    <w:rsid w:val="00862A56"/>
    <w:rsid w:val="00862AFB"/>
    <w:rsid w:val="00863F2C"/>
    <w:rsid w:val="008640A0"/>
    <w:rsid w:val="00865088"/>
    <w:rsid w:val="00865781"/>
    <w:rsid w:val="008658A0"/>
    <w:rsid w:val="008666FD"/>
    <w:rsid w:val="00866DED"/>
    <w:rsid w:val="00866E7A"/>
    <w:rsid w:val="00867216"/>
    <w:rsid w:val="00867B29"/>
    <w:rsid w:val="00870A41"/>
    <w:rsid w:val="00871611"/>
    <w:rsid w:val="0087206C"/>
    <w:rsid w:val="00872EDB"/>
    <w:rsid w:val="00872F83"/>
    <w:rsid w:val="00873CFF"/>
    <w:rsid w:val="00875D71"/>
    <w:rsid w:val="00877514"/>
    <w:rsid w:val="00882569"/>
    <w:rsid w:val="00886E2B"/>
    <w:rsid w:val="008936B1"/>
    <w:rsid w:val="00894C4F"/>
    <w:rsid w:val="008963FD"/>
    <w:rsid w:val="008A492D"/>
    <w:rsid w:val="008A4E1E"/>
    <w:rsid w:val="008A54E0"/>
    <w:rsid w:val="008A6A74"/>
    <w:rsid w:val="008B09D0"/>
    <w:rsid w:val="008B0E3E"/>
    <w:rsid w:val="008B1047"/>
    <w:rsid w:val="008B1BC9"/>
    <w:rsid w:val="008B1C6A"/>
    <w:rsid w:val="008B5BF3"/>
    <w:rsid w:val="008B733B"/>
    <w:rsid w:val="008B792D"/>
    <w:rsid w:val="008B7BE6"/>
    <w:rsid w:val="008C2318"/>
    <w:rsid w:val="008C244E"/>
    <w:rsid w:val="008C4303"/>
    <w:rsid w:val="008C47C5"/>
    <w:rsid w:val="008C5CD0"/>
    <w:rsid w:val="008C6E2B"/>
    <w:rsid w:val="008C785E"/>
    <w:rsid w:val="008C7C92"/>
    <w:rsid w:val="008D2EC2"/>
    <w:rsid w:val="008D35EC"/>
    <w:rsid w:val="008E0445"/>
    <w:rsid w:val="008E096D"/>
    <w:rsid w:val="008E0AED"/>
    <w:rsid w:val="008E12F0"/>
    <w:rsid w:val="008E183B"/>
    <w:rsid w:val="008E2782"/>
    <w:rsid w:val="008E3CEB"/>
    <w:rsid w:val="008E3EAF"/>
    <w:rsid w:val="008E6A57"/>
    <w:rsid w:val="008F00A4"/>
    <w:rsid w:val="008F2984"/>
    <w:rsid w:val="008F2A92"/>
    <w:rsid w:val="008F3B3C"/>
    <w:rsid w:val="008F5DA7"/>
    <w:rsid w:val="008F5FA4"/>
    <w:rsid w:val="009008F4"/>
    <w:rsid w:val="009011C1"/>
    <w:rsid w:val="00902DD0"/>
    <w:rsid w:val="0090433F"/>
    <w:rsid w:val="00914A77"/>
    <w:rsid w:val="009160AA"/>
    <w:rsid w:val="0091724E"/>
    <w:rsid w:val="009214D4"/>
    <w:rsid w:val="009245D7"/>
    <w:rsid w:val="00925A3D"/>
    <w:rsid w:val="009268F8"/>
    <w:rsid w:val="00927507"/>
    <w:rsid w:val="00927F8F"/>
    <w:rsid w:val="009307C0"/>
    <w:rsid w:val="00930BB2"/>
    <w:rsid w:val="009315D1"/>
    <w:rsid w:val="009325AA"/>
    <w:rsid w:val="00933026"/>
    <w:rsid w:val="00933939"/>
    <w:rsid w:val="00933F9D"/>
    <w:rsid w:val="00934DBA"/>
    <w:rsid w:val="0093561E"/>
    <w:rsid w:val="009357EF"/>
    <w:rsid w:val="009358A4"/>
    <w:rsid w:val="00935B37"/>
    <w:rsid w:val="0094017D"/>
    <w:rsid w:val="00940BD1"/>
    <w:rsid w:val="00941300"/>
    <w:rsid w:val="00942582"/>
    <w:rsid w:val="00943722"/>
    <w:rsid w:val="00943E8A"/>
    <w:rsid w:val="0094686A"/>
    <w:rsid w:val="00947BC5"/>
    <w:rsid w:val="00954CBD"/>
    <w:rsid w:val="00956ED0"/>
    <w:rsid w:val="00957166"/>
    <w:rsid w:val="00957321"/>
    <w:rsid w:val="00960F3C"/>
    <w:rsid w:val="00964505"/>
    <w:rsid w:val="009645A8"/>
    <w:rsid w:val="00964BBF"/>
    <w:rsid w:val="00965D13"/>
    <w:rsid w:val="00966A36"/>
    <w:rsid w:val="00966B31"/>
    <w:rsid w:val="00966BB6"/>
    <w:rsid w:val="00966D0C"/>
    <w:rsid w:val="00967275"/>
    <w:rsid w:val="00967B3B"/>
    <w:rsid w:val="00971783"/>
    <w:rsid w:val="0097330B"/>
    <w:rsid w:val="00974AE9"/>
    <w:rsid w:val="00975572"/>
    <w:rsid w:val="009770B1"/>
    <w:rsid w:val="0098377D"/>
    <w:rsid w:val="009856C0"/>
    <w:rsid w:val="009863E6"/>
    <w:rsid w:val="0098649F"/>
    <w:rsid w:val="009868D1"/>
    <w:rsid w:val="009871FD"/>
    <w:rsid w:val="0099077D"/>
    <w:rsid w:val="00991711"/>
    <w:rsid w:val="00991955"/>
    <w:rsid w:val="00992472"/>
    <w:rsid w:val="00994060"/>
    <w:rsid w:val="00994434"/>
    <w:rsid w:val="00994D5D"/>
    <w:rsid w:val="00997B1B"/>
    <w:rsid w:val="009A15FC"/>
    <w:rsid w:val="009A3236"/>
    <w:rsid w:val="009A6121"/>
    <w:rsid w:val="009A7279"/>
    <w:rsid w:val="009A7653"/>
    <w:rsid w:val="009B22D8"/>
    <w:rsid w:val="009B2780"/>
    <w:rsid w:val="009B2831"/>
    <w:rsid w:val="009B5564"/>
    <w:rsid w:val="009B5E33"/>
    <w:rsid w:val="009B7117"/>
    <w:rsid w:val="009B728D"/>
    <w:rsid w:val="009C03CB"/>
    <w:rsid w:val="009C1220"/>
    <w:rsid w:val="009C17D1"/>
    <w:rsid w:val="009C3FA6"/>
    <w:rsid w:val="009D0A97"/>
    <w:rsid w:val="009D15A2"/>
    <w:rsid w:val="009D1B13"/>
    <w:rsid w:val="009D30AF"/>
    <w:rsid w:val="009D4380"/>
    <w:rsid w:val="009D446D"/>
    <w:rsid w:val="009E052A"/>
    <w:rsid w:val="009E0C58"/>
    <w:rsid w:val="009E1862"/>
    <w:rsid w:val="009E4478"/>
    <w:rsid w:val="009E54C7"/>
    <w:rsid w:val="009E56C7"/>
    <w:rsid w:val="009E571B"/>
    <w:rsid w:val="009E6FBF"/>
    <w:rsid w:val="009E782D"/>
    <w:rsid w:val="009E7A15"/>
    <w:rsid w:val="009E7BC2"/>
    <w:rsid w:val="009E7FA6"/>
    <w:rsid w:val="009F1431"/>
    <w:rsid w:val="009F1CFA"/>
    <w:rsid w:val="009F3570"/>
    <w:rsid w:val="009F369E"/>
    <w:rsid w:val="009F4206"/>
    <w:rsid w:val="009F51CF"/>
    <w:rsid w:val="009F51D5"/>
    <w:rsid w:val="009F77C7"/>
    <w:rsid w:val="009F7CAD"/>
    <w:rsid w:val="00A10D94"/>
    <w:rsid w:val="00A1122A"/>
    <w:rsid w:val="00A116F5"/>
    <w:rsid w:val="00A129CD"/>
    <w:rsid w:val="00A129FB"/>
    <w:rsid w:val="00A15D7F"/>
    <w:rsid w:val="00A16159"/>
    <w:rsid w:val="00A21003"/>
    <w:rsid w:val="00A21E9F"/>
    <w:rsid w:val="00A223EA"/>
    <w:rsid w:val="00A22524"/>
    <w:rsid w:val="00A24AAD"/>
    <w:rsid w:val="00A25A75"/>
    <w:rsid w:val="00A27326"/>
    <w:rsid w:val="00A302E8"/>
    <w:rsid w:val="00A320C6"/>
    <w:rsid w:val="00A32984"/>
    <w:rsid w:val="00A32FB5"/>
    <w:rsid w:val="00A36EF3"/>
    <w:rsid w:val="00A409A0"/>
    <w:rsid w:val="00A410B9"/>
    <w:rsid w:val="00A441EE"/>
    <w:rsid w:val="00A44B0E"/>
    <w:rsid w:val="00A45A67"/>
    <w:rsid w:val="00A46E6F"/>
    <w:rsid w:val="00A4790A"/>
    <w:rsid w:val="00A503EF"/>
    <w:rsid w:val="00A507EE"/>
    <w:rsid w:val="00A508F4"/>
    <w:rsid w:val="00A514F1"/>
    <w:rsid w:val="00A516C5"/>
    <w:rsid w:val="00A52048"/>
    <w:rsid w:val="00A53CEA"/>
    <w:rsid w:val="00A53EDE"/>
    <w:rsid w:val="00A5557B"/>
    <w:rsid w:val="00A568A8"/>
    <w:rsid w:val="00A60045"/>
    <w:rsid w:val="00A601BA"/>
    <w:rsid w:val="00A605E1"/>
    <w:rsid w:val="00A62584"/>
    <w:rsid w:val="00A6271D"/>
    <w:rsid w:val="00A62D45"/>
    <w:rsid w:val="00A62E00"/>
    <w:rsid w:val="00A637A0"/>
    <w:rsid w:val="00A63DF0"/>
    <w:rsid w:val="00A64340"/>
    <w:rsid w:val="00A643E1"/>
    <w:rsid w:val="00A646B7"/>
    <w:rsid w:val="00A6580A"/>
    <w:rsid w:val="00A660FB"/>
    <w:rsid w:val="00A70252"/>
    <w:rsid w:val="00A70D69"/>
    <w:rsid w:val="00A7100B"/>
    <w:rsid w:val="00A750E9"/>
    <w:rsid w:val="00A75685"/>
    <w:rsid w:val="00A75F1B"/>
    <w:rsid w:val="00A771C9"/>
    <w:rsid w:val="00A8021D"/>
    <w:rsid w:val="00A82526"/>
    <w:rsid w:val="00A84E14"/>
    <w:rsid w:val="00A86406"/>
    <w:rsid w:val="00A91118"/>
    <w:rsid w:val="00A925A0"/>
    <w:rsid w:val="00A929D0"/>
    <w:rsid w:val="00A94F43"/>
    <w:rsid w:val="00A96538"/>
    <w:rsid w:val="00A97A13"/>
    <w:rsid w:val="00A97B3C"/>
    <w:rsid w:val="00AA10A5"/>
    <w:rsid w:val="00AA12F2"/>
    <w:rsid w:val="00AA1C87"/>
    <w:rsid w:val="00AA3009"/>
    <w:rsid w:val="00AA42FD"/>
    <w:rsid w:val="00AB0385"/>
    <w:rsid w:val="00AB0407"/>
    <w:rsid w:val="00AB124F"/>
    <w:rsid w:val="00AB17A2"/>
    <w:rsid w:val="00AB4261"/>
    <w:rsid w:val="00AB433D"/>
    <w:rsid w:val="00AB76CA"/>
    <w:rsid w:val="00AC0387"/>
    <w:rsid w:val="00AC0BC0"/>
    <w:rsid w:val="00AC0FAF"/>
    <w:rsid w:val="00AC22E6"/>
    <w:rsid w:val="00AC239C"/>
    <w:rsid w:val="00AC37BD"/>
    <w:rsid w:val="00AC382B"/>
    <w:rsid w:val="00AC3EAA"/>
    <w:rsid w:val="00AC4BAC"/>
    <w:rsid w:val="00AC504B"/>
    <w:rsid w:val="00AC6EA4"/>
    <w:rsid w:val="00AD0416"/>
    <w:rsid w:val="00AD0E7F"/>
    <w:rsid w:val="00AD1006"/>
    <w:rsid w:val="00AD22B3"/>
    <w:rsid w:val="00AD2CE0"/>
    <w:rsid w:val="00AD3B80"/>
    <w:rsid w:val="00AD3B87"/>
    <w:rsid w:val="00AD3EF8"/>
    <w:rsid w:val="00AD4A7C"/>
    <w:rsid w:val="00AD51EE"/>
    <w:rsid w:val="00AE082A"/>
    <w:rsid w:val="00AE0CD2"/>
    <w:rsid w:val="00AE1AFF"/>
    <w:rsid w:val="00AE3A24"/>
    <w:rsid w:val="00AE6E1F"/>
    <w:rsid w:val="00AE7911"/>
    <w:rsid w:val="00AF0099"/>
    <w:rsid w:val="00AF0B00"/>
    <w:rsid w:val="00AF248D"/>
    <w:rsid w:val="00AF35C8"/>
    <w:rsid w:val="00AF4330"/>
    <w:rsid w:val="00AF5AB8"/>
    <w:rsid w:val="00AF7AFB"/>
    <w:rsid w:val="00AF7E2B"/>
    <w:rsid w:val="00B02EA9"/>
    <w:rsid w:val="00B050DC"/>
    <w:rsid w:val="00B051C7"/>
    <w:rsid w:val="00B076EC"/>
    <w:rsid w:val="00B1118F"/>
    <w:rsid w:val="00B1221C"/>
    <w:rsid w:val="00B1318B"/>
    <w:rsid w:val="00B13296"/>
    <w:rsid w:val="00B137E6"/>
    <w:rsid w:val="00B13A79"/>
    <w:rsid w:val="00B1471D"/>
    <w:rsid w:val="00B14746"/>
    <w:rsid w:val="00B203B4"/>
    <w:rsid w:val="00B20CAC"/>
    <w:rsid w:val="00B21668"/>
    <w:rsid w:val="00B217F8"/>
    <w:rsid w:val="00B22795"/>
    <w:rsid w:val="00B24458"/>
    <w:rsid w:val="00B24EFE"/>
    <w:rsid w:val="00B26209"/>
    <w:rsid w:val="00B264FB"/>
    <w:rsid w:val="00B317CF"/>
    <w:rsid w:val="00B31E82"/>
    <w:rsid w:val="00B3528F"/>
    <w:rsid w:val="00B36BA7"/>
    <w:rsid w:val="00B417F9"/>
    <w:rsid w:val="00B41A03"/>
    <w:rsid w:val="00B41E39"/>
    <w:rsid w:val="00B41E5B"/>
    <w:rsid w:val="00B45E81"/>
    <w:rsid w:val="00B47E67"/>
    <w:rsid w:val="00B50658"/>
    <w:rsid w:val="00B5107F"/>
    <w:rsid w:val="00B5166B"/>
    <w:rsid w:val="00B56092"/>
    <w:rsid w:val="00B564F1"/>
    <w:rsid w:val="00B576A7"/>
    <w:rsid w:val="00B60612"/>
    <w:rsid w:val="00B614CD"/>
    <w:rsid w:val="00B61F16"/>
    <w:rsid w:val="00B61F9E"/>
    <w:rsid w:val="00B6370A"/>
    <w:rsid w:val="00B65013"/>
    <w:rsid w:val="00B65BB7"/>
    <w:rsid w:val="00B6639E"/>
    <w:rsid w:val="00B6758E"/>
    <w:rsid w:val="00B67827"/>
    <w:rsid w:val="00B67F5E"/>
    <w:rsid w:val="00B70468"/>
    <w:rsid w:val="00B72C92"/>
    <w:rsid w:val="00B72F8A"/>
    <w:rsid w:val="00B73661"/>
    <w:rsid w:val="00B7445E"/>
    <w:rsid w:val="00B74881"/>
    <w:rsid w:val="00B76BCF"/>
    <w:rsid w:val="00B76CED"/>
    <w:rsid w:val="00B7731B"/>
    <w:rsid w:val="00B802D0"/>
    <w:rsid w:val="00B804A6"/>
    <w:rsid w:val="00B80D64"/>
    <w:rsid w:val="00B81D79"/>
    <w:rsid w:val="00B81E5D"/>
    <w:rsid w:val="00B83B9F"/>
    <w:rsid w:val="00B852D9"/>
    <w:rsid w:val="00B8533E"/>
    <w:rsid w:val="00B87F12"/>
    <w:rsid w:val="00B87F8F"/>
    <w:rsid w:val="00B901B4"/>
    <w:rsid w:val="00B9172C"/>
    <w:rsid w:val="00B91C06"/>
    <w:rsid w:val="00B925D0"/>
    <w:rsid w:val="00B92CD6"/>
    <w:rsid w:val="00B94FCD"/>
    <w:rsid w:val="00B95E4C"/>
    <w:rsid w:val="00B96548"/>
    <w:rsid w:val="00B96915"/>
    <w:rsid w:val="00B96C4A"/>
    <w:rsid w:val="00BA234C"/>
    <w:rsid w:val="00BA2AC8"/>
    <w:rsid w:val="00BA2F01"/>
    <w:rsid w:val="00BA35DB"/>
    <w:rsid w:val="00BA5175"/>
    <w:rsid w:val="00BA52A2"/>
    <w:rsid w:val="00BA5DD1"/>
    <w:rsid w:val="00BA6975"/>
    <w:rsid w:val="00BB0D5F"/>
    <w:rsid w:val="00BB30E9"/>
    <w:rsid w:val="00BB5032"/>
    <w:rsid w:val="00BB54DC"/>
    <w:rsid w:val="00BB677E"/>
    <w:rsid w:val="00BB741E"/>
    <w:rsid w:val="00BB7712"/>
    <w:rsid w:val="00BC0105"/>
    <w:rsid w:val="00BC1748"/>
    <w:rsid w:val="00BC1949"/>
    <w:rsid w:val="00BC2D50"/>
    <w:rsid w:val="00BC3899"/>
    <w:rsid w:val="00BC7A51"/>
    <w:rsid w:val="00BD1473"/>
    <w:rsid w:val="00BD156A"/>
    <w:rsid w:val="00BD2469"/>
    <w:rsid w:val="00BD2C51"/>
    <w:rsid w:val="00BD575B"/>
    <w:rsid w:val="00BD59AA"/>
    <w:rsid w:val="00BD5D9E"/>
    <w:rsid w:val="00BE0506"/>
    <w:rsid w:val="00BE10CF"/>
    <w:rsid w:val="00BE3047"/>
    <w:rsid w:val="00BE4758"/>
    <w:rsid w:val="00BE5069"/>
    <w:rsid w:val="00BE577D"/>
    <w:rsid w:val="00BE7E9C"/>
    <w:rsid w:val="00BF0062"/>
    <w:rsid w:val="00BF18AC"/>
    <w:rsid w:val="00BF1E54"/>
    <w:rsid w:val="00BF358D"/>
    <w:rsid w:val="00BF3F4C"/>
    <w:rsid w:val="00BF4032"/>
    <w:rsid w:val="00BF564F"/>
    <w:rsid w:val="00BF601B"/>
    <w:rsid w:val="00BF69FA"/>
    <w:rsid w:val="00C01C65"/>
    <w:rsid w:val="00C024C9"/>
    <w:rsid w:val="00C029BE"/>
    <w:rsid w:val="00C03148"/>
    <w:rsid w:val="00C03637"/>
    <w:rsid w:val="00C03668"/>
    <w:rsid w:val="00C03FFF"/>
    <w:rsid w:val="00C058E1"/>
    <w:rsid w:val="00C10B14"/>
    <w:rsid w:val="00C13B7F"/>
    <w:rsid w:val="00C13D86"/>
    <w:rsid w:val="00C13FAD"/>
    <w:rsid w:val="00C160BD"/>
    <w:rsid w:val="00C176AC"/>
    <w:rsid w:val="00C17749"/>
    <w:rsid w:val="00C22286"/>
    <w:rsid w:val="00C2432F"/>
    <w:rsid w:val="00C256D4"/>
    <w:rsid w:val="00C26B41"/>
    <w:rsid w:val="00C34D19"/>
    <w:rsid w:val="00C35B6B"/>
    <w:rsid w:val="00C36094"/>
    <w:rsid w:val="00C365A4"/>
    <w:rsid w:val="00C3675E"/>
    <w:rsid w:val="00C37A2C"/>
    <w:rsid w:val="00C40129"/>
    <w:rsid w:val="00C42195"/>
    <w:rsid w:val="00C42BE5"/>
    <w:rsid w:val="00C43675"/>
    <w:rsid w:val="00C45249"/>
    <w:rsid w:val="00C45403"/>
    <w:rsid w:val="00C45543"/>
    <w:rsid w:val="00C45705"/>
    <w:rsid w:val="00C473C1"/>
    <w:rsid w:val="00C47453"/>
    <w:rsid w:val="00C476A0"/>
    <w:rsid w:val="00C5027E"/>
    <w:rsid w:val="00C517E1"/>
    <w:rsid w:val="00C51C13"/>
    <w:rsid w:val="00C520E8"/>
    <w:rsid w:val="00C52BAF"/>
    <w:rsid w:val="00C53557"/>
    <w:rsid w:val="00C542B3"/>
    <w:rsid w:val="00C54D9B"/>
    <w:rsid w:val="00C55599"/>
    <w:rsid w:val="00C56D47"/>
    <w:rsid w:val="00C57319"/>
    <w:rsid w:val="00C60D39"/>
    <w:rsid w:val="00C629D0"/>
    <w:rsid w:val="00C640CD"/>
    <w:rsid w:val="00C647C7"/>
    <w:rsid w:val="00C656EB"/>
    <w:rsid w:val="00C66F59"/>
    <w:rsid w:val="00C700D5"/>
    <w:rsid w:val="00C707FE"/>
    <w:rsid w:val="00C71BA6"/>
    <w:rsid w:val="00C7402C"/>
    <w:rsid w:val="00C7417D"/>
    <w:rsid w:val="00C75BCC"/>
    <w:rsid w:val="00C76711"/>
    <w:rsid w:val="00C76C32"/>
    <w:rsid w:val="00C779EA"/>
    <w:rsid w:val="00C77ED7"/>
    <w:rsid w:val="00C80C8D"/>
    <w:rsid w:val="00C82068"/>
    <w:rsid w:val="00C83288"/>
    <w:rsid w:val="00C83B8C"/>
    <w:rsid w:val="00C85FC5"/>
    <w:rsid w:val="00C8656B"/>
    <w:rsid w:val="00C868F6"/>
    <w:rsid w:val="00C86D3E"/>
    <w:rsid w:val="00C86FF6"/>
    <w:rsid w:val="00C871FE"/>
    <w:rsid w:val="00C87575"/>
    <w:rsid w:val="00C90094"/>
    <w:rsid w:val="00C9047A"/>
    <w:rsid w:val="00C93304"/>
    <w:rsid w:val="00C93DEA"/>
    <w:rsid w:val="00C97E3C"/>
    <w:rsid w:val="00CA1975"/>
    <w:rsid w:val="00CA316B"/>
    <w:rsid w:val="00CA3210"/>
    <w:rsid w:val="00CA5C7C"/>
    <w:rsid w:val="00CA6501"/>
    <w:rsid w:val="00CB0740"/>
    <w:rsid w:val="00CB23E7"/>
    <w:rsid w:val="00CB4A63"/>
    <w:rsid w:val="00CB4CCB"/>
    <w:rsid w:val="00CB543F"/>
    <w:rsid w:val="00CB57FE"/>
    <w:rsid w:val="00CB6F65"/>
    <w:rsid w:val="00CC0027"/>
    <w:rsid w:val="00CC0FB4"/>
    <w:rsid w:val="00CC14FE"/>
    <w:rsid w:val="00CC1C96"/>
    <w:rsid w:val="00CC63CA"/>
    <w:rsid w:val="00CC78F5"/>
    <w:rsid w:val="00CC7B56"/>
    <w:rsid w:val="00CC7F51"/>
    <w:rsid w:val="00CD2082"/>
    <w:rsid w:val="00CD20B3"/>
    <w:rsid w:val="00CD2ED7"/>
    <w:rsid w:val="00CD5255"/>
    <w:rsid w:val="00CD6237"/>
    <w:rsid w:val="00CD6772"/>
    <w:rsid w:val="00CD7025"/>
    <w:rsid w:val="00CE3BE6"/>
    <w:rsid w:val="00CE4058"/>
    <w:rsid w:val="00CE6B61"/>
    <w:rsid w:val="00CE6D31"/>
    <w:rsid w:val="00CE7FC4"/>
    <w:rsid w:val="00CF1555"/>
    <w:rsid w:val="00CF1CBC"/>
    <w:rsid w:val="00CF34D9"/>
    <w:rsid w:val="00CF3C40"/>
    <w:rsid w:val="00D007F0"/>
    <w:rsid w:val="00D00F4A"/>
    <w:rsid w:val="00D016E7"/>
    <w:rsid w:val="00D05E2D"/>
    <w:rsid w:val="00D076DC"/>
    <w:rsid w:val="00D100E5"/>
    <w:rsid w:val="00D1103E"/>
    <w:rsid w:val="00D144C8"/>
    <w:rsid w:val="00D15431"/>
    <w:rsid w:val="00D16DA2"/>
    <w:rsid w:val="00D17AA5"/>
    <w:rsid w:val="00D20621"/>
    <w:rsid w:val="00D210F8"/>
    <w:rsid w:val="00D224CE"/>
    <w:rsid w:val="00D22EAF"/>
    <w:rsid w:val="00D22F85"/>
    <w:rsid w:val="00D23623"/>
    <w:rsid w:val="00D31658"/>
    <w:rsid w:val="00D354E3"/>
    <w:rsid w:val="00D35730"/>
    <w:rsid w:val="00D366CB"/>
    <w:rsid w:val="00D369EF"/>
    <w:rsid w:val="00D370D0"/>
    <w:rsid w:val="00D408AC"/>
    <w:rsid w:val="00D42E32"/>
    <w:rsid w:val="00D449B9"/>
    <w:rsid w:val="00D44A9F"/>
    <w:rsid w:val="00D45850"/>
    <w:rsid w:val="00D45867"/>
    <w:rsid w:val="00D461CB"/>
    <w:rsid w:val="00D46C79"/>
    <w:rsid w:val="00D47994"/>
    <w:rsid w:val="00D47FB1"/>
    <w:rsid w:val="00D50DA9"/>
    <w:rsid w:val="00D5210A"/>
    <w:rsid w:val="00D52B95"/>
    <w:rsid w:val="00D52E11"/>
    <w:rsid w:val="00D53023"/>
    <w:rsid w:val="00D536A6"/>
    <w:rsid w:val="00D54F61"/>
    <w:rsid w:val="00D5579F"/>
    <w:rsid w:val="00D560F9"/>
    <w:rsid w:val="00D578EF"/>
    <w:rsid w:val="00D609B7"/>
    <w:rsid w:val="00D61A1C"/>
    <w:rsid w:val="00D63131"/>
    <w:rsid w:val="00D63F98"/>
    <w:rsid w:val="00D65ECD"/>
    <w:rsid w:val="00D663BF"/>
    <w:rsid w:val="00D66C59"/>
    <w:rsid w:val="00D66D3E"/>
    <w:rsid w:val="00D732FC"/>
    <w:rsid w:val="00D7352D"/>
    <w:rsid w:val="00D7537A"/>
    <w:rsid w:val="00D75F71"/>
    <w:rsid w:val="00D77501"/>
    <w:rsid w:val="00D775DE"/>
    <w:rsid w:val="00D80269"/>
    <w:rsid w:val="00D81EE0"/>
    <w:rsid w:val="00D81F1C"/>
    <w:rsid w:val="00D829DE"/>
    <w:rsid w:val="00D83662"/>
    <w:rsid w:val="00D85C2A"/>
    <w:rsid w:val="00D937CE"/>
    <w:rsid w:val="00D95810"/>
    <w:rsid w:val="00D96778"/>
    <w:rsid w:val="00D9704C"/>
    <w:rsid w:val="00D97273"/>
    <w:rsid w:val="00DA038F"/>
    <w:rsid w:val="00DA1B54"/>
    <w:rsid w:val="00DA31D0"/>
    <w:rsid w:val="00DA48B8"/>
    <w:rsid w:val="00DA531D"/>
    <w:rsid w:val="00DA56FE"/>
    <w:rsid w:val="00DA76DA"/>
    <w:rsid w:val="00DA7BAC"/>
    <w:rsid w:val="00DA7C30"/>
    <w:rsid w:val="00DB1180"/>
    <w:rsid w:val="00DB52E0"/>
    <w:rsid w:val="00DB60CC"/>
    <w:rsid w:val="00DB6213"/>
    <w:rsid w:val="00DB65B5"/>
    <w:rsid w:val="00DB72C5"/>
    <w:rsid w:val="00DC03FF"/>
    <w:rsid w:val="00DC118F"/>
    <w:rsid w:val="00DC22D3"/>
    <w:rsid w:val="00DC6368"/>
    <w:rsid w:val="00DC6F9D"/>
    <w:rsid w:val="00DC7B1A"/>
    <w:rsid w:val="00DD1D39"/>
    <w:rsid w:val="00DD201C"/>
    <w:rsid w:val="00DD554A"/>
    <w:rsid w:val="00DD597B"/>
    <w:rsid w:val="00DD6342"/>
    <w:rsid w:val="00DE014A"/>
    <w:rsid w:val="00DE152E"/>
    <w:rsid w:val="00DE1BEC"/>
    <w:rsid w:val="00DE232F"/>
    <w:rsid w:val="00DE4B00"/>
    <w:rsid w:val="00DE5703"/>
    <w:rsid w:val="00DE7022"/>
    <w:rsid w:val="00DE73FD"/>
    <w:rsid w:val="00DE7627"/>
    <w:rsid w:val="00DF385D"/>
    <w:rsid w:val="00DF4723"/>
    <w:rsid w:val="00DF4B4B"/>
    <w:rsid w:val="00DF4C5C"/>
    <w:rsid w:val="00DF4C5E"/>
    <w:rsid w:val="00DF57E1"/>
    <w:rsid w:val="00DF592D"/>
    <w:rsid w:val="00DF6345"/>
    <w:rsid w:val="00DF6DB6"/>
    <w:rsid w:val="00DF79C6"/>
    <w:rsid w:val="00DF7DEB"/>
    <w:rsid w:val="00E00C44"/>
    <w:rsid w:val="00E01159"/>
    <w:rsid w:val="00E0120E"/>
    <w:rsid w:val="00E02106"/>
    <w:rsid w:val="00E0269C"/>
    <w:rsid w:val="00E0363B"/>
    <w:rsid w:val="00E04250"/>
    <w:rsid w:val="00E04D2B"/>
    <w:rsid w:val="00E053E2"/>
    <w:rsid w:val="00E06425"/>
    <w:rsid w:val="00E12287"/>
    <w:rsid w:val="00E12FEC"/>
    <w:rsid w:val="00E14416"/>
    <w:rsid w:val="00E14D65"/>
    <w:rsid w:val="00E16A19"/>
    <w:rsid w:val="00E16D20"/>
    <w:rsid w:val="00E22BF2"/>
    <w:rsid w:val="00E235AE"/>
    <w:rsid w:val="00E255B3"/>
    <w:rsid w:val="00E25BDD"/>
    <w:rsid w:val="00E3238C"/>
    <w:rsid w:val="00E327B5"/>
    <w:rsid w:val="00E33928"/>
    <w:rsid w:val="00E34020"/>
    <w:rsid w:val="00E3418C"/>
    <w:rsid w:val="00E343F4"/>
    <w:rsid w:val="00E3669F"/>
    <w:rsid w:val="00E373FA"/>
    <w:rsid w:val="00E40222"/>
    <w:rsid w:val="00E41E68"/>
    <w:rsid w:val="00E444E2"/>
    <w:rsid w:val="00E44513"/>
    <w:rsid w:val="00E44ADF"/>
    <w:rsid w:val="00E45B71"/>
    <w:rsid w:val="00E5092E"/>
    <w:rsid w:val="00E50AD3"/>
    <w:rsid w:val="00E51612"/>
    <w:rsid w:val="00E52170"/>
    <w:rsid w:val="00E55700"/>
    <w:rsid w:val="00E558A8"/>
    <w:rsid w:val="00E571FE"/>
    <w:rsid w:val="00E57686"/>
    <w:rsid w:val="00E61933"/>
    <w:rsid w:val="00E61CED"/>
    <w:rsid w:val="00E64000"/>
    <w:rsid w:val="00E645C7"/>
    <w:rsid w:val="00E6598E"/>
    <w:rsid w:val="00E65CF5"/>
    <w:rsid w:val="00E672D6"/>
    <w:rsid w:val="00E67A23"/>
    <w:rsid w:val="00E70F01"/>
    <w:rsid w:val="00E717E5"/>
    <w:rsid w:val="00E722BC"/>
    <w:rsid w:val="00E73472"/>
    <w:rsid w:val="00E74557"/>
    <w:rsid w:val="00E75302"/>
    <w:rsid w:val="00E76402"/>
    <w:rsid w:val="00E80E34"/>
    <w:rsid w:val="00E83D1A"/>
    <w:rsid w:val="00E84706"/>
    <w:rsid w:val="00E848C7"/>
    <w:rsid w:val="00E86722"/>
    <w:rsid w:val="00E87EC1"/>
    <w:rsid w:val="00E902F7"/>
    <w:rsid w:val="00E90EE7"/>
    <w:rsid w:val="00E91108"/>
    <w:rsid w:val="00E91233"/>
    <w:rsid w:val="00E9315F"/>
    <w:rsid w:val="00E9429F"/>
    <w:rsid w:val="00E949B3"/>
    <w:rsid w:val="00E95EA6"/>
    <w:rsid w:val="00EA1DF6"/>
    <w:rsid w:val="00EA267C"/>
    <w:rsid w:val="00EA2996"/>
    <w:rsid w:val="00EA6962"/>
    <w:rsid w:val="00EA6A28"/>
    <w:rsid w:val="00EA7737"/>
    <w:rsid w:val="00EA7A30"/>
    <w:rsid w:val="00EB1D6D"/>
    <w:rsid w:val="00EB20D2"/>
    <w:rsid w:val="00EB25A5"/>
    <w:rsid w:val="00EB4CA8"/>
    <w:rsid w:val="00EB4D8F"/>
    <w:rsid w:val="00EB5D7B"/>
    <w:rsid w:val="00EB6800"/>
    <w:rsid w:val="00EB7FBC"/>
    <w:rsid w:val="00EC16BB"/>
    <w:rsid w:val="00EC34F2"/>
    <w:rsid w:val="00EC55C7"/>
    <w:rsid w:val="00EC6364"/>
    <w:rsid w:val="00ED3909"/>
    <w:rsid w:val="00ED3BA9"/>
    <w:rsid w:val="00ED6112"/>
    <w:rsid w:val="00EE1516"/>
    <w:rsid w:val="00EE19FC"/>
    <w:rsid w:val="00EE1A32"/>
    <w:rsid w:val="00EE321E"/>
    <w:rsid w:val="00EE5283"/>
    <w:rsid w:val="00EE6B06"/>
    <w:rsid w:val="00EE7689"/>
    <w:rsid w:val="00EE7E4D"/>
    <w:rsid w:val="00EF2584"/>
    <w:rsid w:val="00EF4584"/>
    <w:rsid w:val="00EF504B"/>
    <w:rsid w:val="00EF5137"/>
    <w:rsid w:val="00EF61D5"/>
    <w:rsid w:val="00EF76B6"/>
    <w:rsid w:val="00F0066E"/>
    <w:rsid w:val="00F01408"/>
    <w:rsid w:val="00F0211F"/>
    <w:rsid w:val="00F0271A"/>
    <w:rsid w:val="00F03FB4"/>
    <w:rsid w:val="00F04EDA"/>
    <w:rsid w:val="00F05E1C"/>
    <w:rsid w:val="00F0670D"/>
    <w:rsid w:val="00F07717"/>
    <w:rsid w:val="00F077FF"/>
    <w:rsid w:val="00F10D2D"/>
    <w:rsid w:val="00F10F52"/>
    <w:rsid w:val="00F1300A"/>
    <w:rsid w:val="00F179C0"/>
    <w:rsid w:val="00F21899"/>
    <w:rsid w:val="00F22E31"/>
    <w:rsid w:val="00F23742"/>
    <w:rsid w:val="00F23F22"/>
    <w:rsid w:val="00F24277"/>
    <w:rsid w:val="00F26B64"/>
    <w:rsid w:val="00F26F5C"/>
    <w:rsid w:val="00F30937"/>
    <w:rsid w:val="00F30FA9"/>
    <w:rsid w:val="00F34754"/>
    <w:rsid w:val="00F36C02"/>
    <w:rsid w:val="00F36C5D"/>
    <w:rsid w:val="00F3758E"/>
    <w:rsid w:val="00F4193F"/>
    <w:rsid w:val="00F43DF8"/>
    <w:rsid w:val="00F4453C"/>
    <w:rsid w:val="00F4501E"/>
    <w:rsid w:val="00F45879"/>
    <w:rsid w:val="00F45B0C"/>
    <w:rsid w:val="00F46552"/>
    <w:rsid w:val="00F47AA3"/>
    <w:rsid w:val="00F50107"/>
    <w:rsid w:val="00F50BDA"/>
    <w:rsid w:val="00F519D9"/>
    <w:rsid w:val="00F51F00"/>
    <w:rsid w:val="00F5286C"/>
    <w:rsid w:val="00F5624F"/>
    <w:rsid w:val="00F57C71"/>
    <w:rsid w:val="00F57D83"/>
    <w:rsid w:val="00F60422"/>
    <w:rsid w:val="00F61A2C"/>
    <w:rsid w:val="00F62BC6"/>
    <w:rsid w:val="00F6329E"/>
    <w:rsid w:val="00F65659"/>
    <w:rsid w:val="00F65C86"/>
    <w:rsid w:val="00F70072"/>
    <w:rsid w:val="00F72389"/>
    <w:rsid w:val="00F72EF2"/>
    <w:rsid w:val="00F72EF9"/>
    <w:rsid w:val="00F731EB"/>
    <w:rsid w:val="00F73FAA"/>
    <w:rsid w:val="00F74E46"/>
    <w:rsid w:val="00F773B8"/>
    <w:rsid w:val="00F77BBA"/>
    <w:rsid w:val="00F77BCA"/>
    <w:rsid w:val="00F8046F"/>
    <w:rsid w:val="00F80D84"/>
    <w:rsid w:val="00F81070"/>
    <w:rsid w:val="00F81D1C"/>
    <w:rsid w:val="00F832CC"/>
    <w:rsid w:val="00F843D1"/>
    <w:rsid w:val="00F85609"/>
    <w:rsid w:val="00F85A46"/>
    <w:rsid w:val="00F85B13"/>
    <w:rsid w:val="00F862AC"/>
    <w:rsid w:val="00F866D0"/>
    <w:rsid w:val="00F87024"/>
    <w:rsid w:val="00F87A6B"/>
    <w:rsid w:val="00F87E5C"/>
    <w:rsid w:val="00F917EB"/>
    <w:rsid w:val="00F929F3"/>
    <w:rsid w:val="00F936BF"/>
    <w:rsid w:val="00F94AB9"/>
    <w:rsid w:val="00F959B0"/>
    <w:rsid w:val="00F96485"/>
    <w:rsid w:val="00F9798C"/>
    <w:rsid w:val="00FA0234"/>
    <w:rsid w:val="00FA282E"/>
    <w:rsid w:val="00FA2EE3"/>
    <w:rsid w:val="00FA4025"/>
    <w:rsid w:val="00FB0044"/>
    <w:rsid w:val="00FB167A"/>
    <w:rsid w:val="00FB3562"/>
    <w:rsid w:val="00FB4399"/>
    <w:rsid w:val="00FB71C5"/>
    <w:rsid w:val="00FB7E9C"/>
    <w:rsid w:val="00FC2A2C"/>
    <w:rsid w:val="00FC43A5"/>
    <w:rsid w:val="00FC4795"/>
    <w:rsid w:val="00FC6710"/>
    <w:rsid w:val="00FC7539"/>
    <w:rsid w:val="00FC773B"/>
    <w:rsid w:val="00FD1F01"/>
    <w:rsid w:val="00FD244E"/>
    <w:rsid w:val="00FD4284"/>
    <w:rsid w:val="00FD4930"/>
    <w:rsid w:val="00FE1803"/>
    <w:rsid w:val="00FE48FF"/>
    <w:rsid w:val="00FE56C3"/>
    <w:rsid w:val="00FE5D26"/>
    <w:rsid w:val="00FE6F57"/>
    <w:rsid w:val="00FF0333"/>
    <w:rsid w:val="00FF050E"/>
    <w:rsid w:val="00FF0F36"/>
    <w:rsid w:val="00FF1092"/>
    <w:rsid w:val="00FF28F1"/>
    <w:rsid w:val="00FF3943"/>
    <w:rsid w:val="00FF3F94"/>
    <w:rsid w:val="00FF4D6B"/>
    <w:rsid w:val="00FF6A60"/>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21252E39-AE35-4960-8AE6-58CB6398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FD5"/>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aliases w:val="Header-PR,body txt"/>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aliases w:val="Header-PR Znak,body txt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4E2F06"/>
    <w:pPr>
      <w:tabs>
        <w:tab w:val="left" w:pos="960"/>
        <w:tab w:val="right" w:leader="dot" w:pos="9350"/>
      </w:tabs>
      <w:spacing w:after="40" w:line="259" w:lineRule="auto"/>
      <w:ind w:left="221"/>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4"/>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styleId="Omemba">
    <w:name w:val="Mention"/>
    <w:basedOn w:val="Privzetapisavaodstavka"/>
    <w:uiPriority w:val="99"/>
    <w:semiHidden/>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styleId="Revizija">
    <w:name w:val="Revision"/>
    <w:hidden/>
    <w:uiPriority w:val="99"/>
    <w:semiHidden/>
    <w:rsid w:val="00B901B4"/>
    <w:pPr>
      <w:spacing w:after="0" w:line="240" w:lineRule="auto"/>
    </w:pPr>
  </w:style>
  <w:style w:type="paragraph" w:styleId="Telobesedila">
    <w:name w:val="Body Text"/>
    <w:basedOn w:val="Navaden"/>
    <w:link w:val="TelobesedilaZnak"/>
    <w:rsid w:val="00694A0F"/>
    <w:pPr>
      <w:spacing w:line="240" w:lineRule="auto"/>
      <w:jc w:val="both"/>
    </w:pPr>
    <w:rPr>
      <w:rFonts w:ascii="Arial" w:eastAsia="Times New Roman" w:hAnsi="Arial" w:cs="Times New Roman"/>
      <w:sz w:val="22"/>
      <w:lang w:val="sl-SI" w:eastAsia="sl-SI"/>
    </w:rPr>
  </w:style>
  <w:style w:type="character" w:customStyle="1" w:styleId="TelobesedilaZnak">
    <w:name w:val="Telo besedila Znak"/>
    <w:basedOn w:val="Privzetapisavaodstavka"/>
    <w:link w:val="Telobesedila"/>
    <w:rsid w:val="00694A0F"/>
    <w:rPr>
      <w:rFonts w:ascii="Arial" w:eastAsia="Times New Roman" w:hAnsi="Arial" w:cs="Times New Roman"/>
      <w:sz w:val="22"/>
      <w:lang w:val="sl-SI" w:eastAsia="sl-SI"/>
    </w:rPr>
  </w:style>
  <w:style w:type="paragraph" w:customStyle="1" w:styleId="len">
    <w:name w:val="len"/>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lennaslov">
    <w:name w:val="lennaslov"/>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odstavek">
    <w:name w:val="odstavek"/>
    <w:basedOn w:val="Navaden"/>
    <w:rsid w:val="0017131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table" w:styleId="Tabelamrea4poudarek6">
    <w:name w:val="Grid Table 4 Accent 6"/>
    <w:basedOn w:val="Navadnatabela"/>
    <w:uiPriority w:val="49"/>
    <w:rsid w:val="00CC1C96"/>
    <w:pPr>
      <w:spacing w:after="0" w:line="240" w:lineRule="auto"/>
    </w:pPr>
    <w:rPr>
      <w:rFonts w:eastAsiaTheme="minorHAnsi"/>
      <w:sz w:val="22"/>
      <w:szCs w:val="22"/>
      <w:lang w:val="sl-SI" w:eastAsia="en-US"/>
    </w:rPr>
    <w:tblPr>
      <w:tblStyleRowBandSize w:val="1"/>
      <w:tblStyleColBandSize w:val="1"/>
      <w:tblBorders>
        <w:top w:val="single" w:sz="4" w:space="0" w:color="74B5E4" w:themeColor="accent6" w:themeTint="99"/>
        <w:left w:val="single" w:sz="4" w:space="0" w:color="74B5E4" w:themeColor="accent6" w:themeTint="99"/>
        <w:bottom w:val="single" w:sz="4" w:space="0" w:color="74B5E4" w:themeColor="accent6" w:themeTint="99"/>
        <w:right w:val="single" w:sz="4" w:space="0" w:color="74B5E4" w:themeColor="accent6" w:themeTint="99"/>
        <w:insideH w:val="single" w:sz="4" w:space="0" w:color="74B5E4" w:themeColor="accent6" w:themeTint="99"/>
        <w:insideV w:val="single" w:sz="4" w:space="0" w:color="74B5E4" w:themeColor="accent6" w:themeTint="99"/>
      </w:tblBorders>
    </w:tblPr>
    <w:tblStylePr w:type="firstRow">
      <w:rPr>
        <w:b/>
        <w:bCs/>
        <w:color w:val="FFFFFF" w:themeColor="background1"/>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insideH w:val="nil"/>
          <w:insideV w:val="nil"/>
        </w:tcBorders>
        <w:shd w:val="clear" w:color="auto" w:fill="2683C6" w:themeFill="accent6"/>
      </w:tcPr>
    </w:tblStylePr>
    <w:tblStylePr w:type="lastRow">
      <w:rPr>
        <w:b/>
        <w:bCs/>
      </w:rPr>
      <w:tblPr/>
      <w:tcPr>
        <w:tcBorders>
          <w:top w:val="double" w:sz="4" w:space="0" w:color="2683C6" w:themeColor="accent6"/>
        </w:tcBorders>
      </w:tcPr>
    </w:tblStylePr>
    <w:tblStylePr w:type="firstCol">
      <w:rPr>
        <w:b/>
        <w:bCs/>
      </w:rPr>
    </w:tblStylePr>
    <w:tblStylePr w:type="lastCol">
      <w:rPr>
        <w:b/>
        <w:bCs/>
      </w:rPr>
    </w:tblStylePr>
    <w:tblStylePr w:type="band1Vert">
      <w:tblPr/>
      <w:tcPr>
        <w:shd w:val="clear" w:color="auto" w:fill="D0E6F6" w:themeFill="accent6" w:themeFillTint="33"/>
      </w:tcPr>
    </w:tblStylePr>
    <w:tblStylePr w:type="band1Horz">
      <w:tblPr/>
      <w:tcPr>
        <w:shd w:val="clear" w:color="auto" w:fill="D0E6F6" w:themeFill="accent6" w:themeFillTint="33"/>
      </w:tcPr>
    </w:tblStylePr>
  </w:style>
  <w:style w:type="paragraph" w:customStyle="1" w:styleId="Bullets1">
    <w:name w:val="Bullets 1"/>
    <w:basedOn w:val="Navaden"/>
    <w:qFormat/>
    <w:rsid w:val="00DE014A"/>
    <w:pPr>
      <w:numPr>
        <w:numId w:val="38"/>
      </w:numPr>
      <w:spacing w:line="276" w:lineRule="auto"/>
      <w:jc w:val="both"/>
    </w:pPr>
    <w:rPr>
      <w:rFonts w:ascii="EurostileTEE" w:eastAsia="Calibri" w:hAnsi="EurostileTEE" w:cs="Times New Roman"/>
      <w:sz w:val="22"/>
      <w:szCs w:val="22"/>
      <w:lang w:val="sl-SI" w:eastAsia="en-US"/>
    </w:rPr>
  </w:style>
  <w:style w:type="table" w:customStyle="1" w:styleId="Tabelamrea4poudarek11">
    <w:name w:val="Tabela – mreža 4 (poudarek 1)1"/>
    <w:basedOn w:val="Navadnatabela"/>
    <w:uiPriority w:val="49"/>
    <w:rsid w:val="00F57C71"/>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62331396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073180">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36178164">
      <w:bodyDiv w:val="1"/>
      <w:marLeft w:val="0"/>
      <w:marRight w:val="0"/>
      <w:marTop w:val="0"/>
      <w:marBottom w:val="0"/>
      <w:divBdr>
        <w:top w:val="none" w:sz="0" w:space="0" w:color="auto"/>
        <w:left w:val="none" w:sz="0" w:space="0" w:color="auto"/>
        <w:bottom w:val="none" w:sz="0" w:space="0" w:color="auto"/>
        <w:right w:val="none" w:sz="0" w:space="0" w:color="auto"/>
      </w:divBdr>
    </w:div>
    <w:div w:id="19113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nina.vrecko@um.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fo.fl@um.si" TargetMode="External"/><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um.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6" ma:contentTypeDescription="Ustvari nov dokument." ma:contentTypeScope="" ma:versionID="aff94616a5a1b2336e30a242a76d0368">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308fb7fe81c187dab31fa2a0cb54c9b6"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3bd78b-d00c-42cd-bbfb-b236dd4dac4f" xsi:nil="true"/>
    <lcf76f155ced4ddcb4097134ff3c332f xmlns="c4b24ea2-7baa-4b69-8095-b850be0a7a0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1EDDA-36A2-4BB0-AA03-007E17F18FDD}">
  <ds:schemaRefs>
    <ds:schemaRef ds:uri="http://schemas.openxmlformats.org/officeDocument/2006/bibliography"/>
  </ds:schemaRefs>
</ds:datastoreItem>
</file>

<file path=customXml/itemProps2.xml><?xml version="1.0" encoding="utf-8"?>
<ds:datastoreItem xmlns:ds="http://schemas.openxmlformats.org/officeDocument/2006/customXml" ds:itemID="{056B31D0-BB14-45F5-B8B8-5A32F81E2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33DE6-8DA3-4173-A1FA-BACA40EB568E}">
  <ds:schemaRefs>
    <ds:schemaRef ds:uri="http://schemas.microsoft.com/office/2006/metadata/properties"/>
    <ds:schemaRef ds:uri="http://schemas.microsoft.com/office/infopath/2007/PartnerControls"/>
    <ds:schemaRef ds:uri="4b3bd78b-d00c-42cd-bbfb-b236dd4dac4f"/>
    <ds:schemaRef ds:uri="c4b24ea2-7baa-4b69-8095-b850be0a7a07"/>
  </ds:schemaRefs>
</ds:datastoreItem>
</file>

<file path=customXml/itemProps4.xml><?xml version="1.0" encoding="utf-8"?>
<ds:datastoreItem xmlns:ds="http://schemas.openxmlformats.org/officeDocument/2006/customXml" ds:itemID="{33BF4B03-AA07-4942-8347-669F493D0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24</TotalTime>
  <Pages>65</Pages>
  <Words>22776</Words>
  <Characters>129826</Characters>
  <Application>Microsoft Office Word</Application>
  <DocSecurity>0</DocSecurity>
  <Lines>1081</Lines>
  <Paragraphs>304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Nataša Jambrovič Marin</cp:lastModifiedBy>
  <cp:revision>2</cp:revision>
  <cp:lastPrinted>2026-06-01T11:48:00Z</cp:lastPrinted>
  <dcterms:created xsi:type="dcterms:W3CDTF">2026-06-04T08:25:00Z</dcterms:created>
  <dcterms:modified xsi:type="dcterms:W3CDTF">2026-06-08T07:44:00Z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y fmtid="{D5CDD505-2E9C-101B-9397-08002B2CF9AE}" pid="3" name="ContentTypeId">
    <vt:lpwstr>0x010100095E51D56EA6484080938458382C037B</vt:lpwstr>
  </property>
  <property fmtid="{D5CDD505-2E9C-101B-9397-08002B2CF9AE}" pid="4" name="MediaServiceImageTags">
    <vt:lpwstr/>
  </property>
</Properties>
</file>